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3e0d" w14:paraId="9593e0d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88234B">
        <w:rPr>
          <w:b w:val="false"/>
        </w:rPr>
        <w:t>13</w:t>
      </w:r>
      <w:r w:rsidR="00180E3F">
        <w:rPr>
          <w:b w:val="false"/>
        </w:rPr>
        <w:t>7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CE7F81">
        <w:t xml:space="preserve"> </w:t>
      </w:r>
      <w:r w:rsidR="0088234B">
        <w:t xml:space="preserve">24. </w:t>
      </w:r>
      <w:r w:rsidR="00180E3F">
        <w:t xml:space="preserve">svibanj </w:t>
      </w:r>
      <w:r w:rsidR="00CE7F81">
        <w:t xml:space="preserve">2018. </w:t>
      </w:r>
      <w:r w:rsidR="005E3C8A">
        <w:t xml:space="preserve">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3A29C8">
        <w:t xml:space="preserve">  </w:t>
      </w:r>
      <w:r w:rsidR="0088234B">
        <w:t>3.</w:t>
      </w:r>
      <w:r w:rsidR="00180E3F">
        <w:t>066,62</w:t>
      </w:r>
      <w:r w:rsidR="003A29C8">
        <w:t xml:space="preserve"> </w:t>
      </w:r>
      <w:r w:rsidR="00682369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6E48A9">
        <w:t xml:space="preserve">  </w:t>
      </w:r>
      <w:r w:rsidR="0088234B">
        <w:t>4</w:t>
      </w:r>
      <w:r w:rsidR="00180E3F">
        <w:t>0.272,77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3A29C8">
        <w:t xml:space="preserve"> </w:t>
      </w:r>
      <w:r w:rsidR="0088234B">
        <w:t>2.</w:t>
      </w:r>
      <w:r w:rsidR="00AB7373">
        <w:t xml:space="preserve">670,05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88234B">
        <w:t>d</w:t>
      </w:r>
      <w:r w:rsidR="00180E3F">
        <w:t>vadeseta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88234B">
        <w:t>1</w:t>
      </w:r>
      <w:r w:rsidR="00180E3F">
        <w:t xml:space="preserve">4. lipnja </w:t>
      </w:r>
      <w:r w:rsidR="0023433F">
        <w:t xml:space="preserve"> 2018</w:t>
      </w:r>
      <w:r w:rsidR="00642174">
        <w:t xml:space="preserve">. </w:t>
      </w:r>
      <w:r w:rsidR="00364EF5">
        <w:t xml:space="preserve"> godine u </w:t>
      </w:r>
      <w:r w:rsidR="006E48A9">
        <w:t>09</w:t>
      </w:r>
      <w:r w:rsidR="00BB7D67">
        <w:t>,</w:t>
      </w:r>
      <w:r w:rsidR="00180E3F">
        <w:t>3</w:t>
      </w:r>
      <w:r w:rsidR="004E5AAD">
        <w:t>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FF4D98">
        <w:rPr>
          <w:b w:val="false"/>
        </w:rPr>
        <w:t>13</w:t>
      </w:r>
      <w:r w:rsidR="00AB7373">
        <w:rPr>
          <w:b w:val="false"/>
        </w:rPr>
        <w:t>7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FF4D98">
        <w:t>d</w:t>
      </w:r>
      <w:r w:rsidR="00180E3F">
        <w:t xml:space="preserve">vadesetom </w:t>
      </w:r>
      <w:r w:rsidR="006A435E">
        <w:t>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FF4D98">
        <w:rPr>
          <w:b w:val="false"/>
        </w:rPr>
        <w:t>13</w:t>
      </w:r>
      <w:r w:rsidR="00AB7373">
        <w:rPr>
          <w:b w:val="false"/>
        </w:rPr>
        <w:t>7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AB7373">
        <w:rPr>
          <w:bCs/>
        </w:rPr>
        <w:t>devetnae</w:t>
      </w:r>
      <w:r w:rsidR="00BB7D67">
        <w:rPr>
          <w:bCs/>
        </w:rPr>
        <w:t>ste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FF4D98">
        <w:rPr>
          <w:bCs/>
        </w:rPr>
        <w:t>d</w:t>
      </w:r>
      <w:r w:rsidR="00AB7373">
        <w:rPr>
          <w:bCs/>
        </w:rPr>
        <w:t>vadesetoj</w:t>
      </w:r>
      <w:r w:rsidR="00F969D1">
        <w:rPr>
          <w:bCs/>
        </w:rPr>
        <w:t xml:space="preserve"> javnoj dražbi, umanjena je za </w:t>
      </w:r>
      <w:r w:rsidR="00AB7373">
        <w:rPr>
          <w:bCs/>
        </w:rPr>
        <w:t>1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FF4D98">
        <w:t xml:space="preserve"> 24. </w:t>
      </w:r>
      <w:r w:rsidR="00AB7373">
        <w:t>svibanj</w:t>
      </w:r>
      <w:r w:rsidR="004E5AAD">
        <w:t xml:space="preserve"> 2018.  </w:t>
      </w:r>
      <w:r w:rsidR="005E3C8A">
        <w:t xml:space="preserve">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FF4D98">
        <w:t>1</w:t>
      </w:r>
      <w:r w:rsidR="00AB7373">
        <w:t>4/6</w:t>
      </w:r>
      <w:r w:rsidR="004E5AAD">
        <w:t xml:space="preserve">   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80E3F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3433F"/>
    <w:rsid w:val="0024462B"/>
    <w:rsid w:val="0025000D"/>
    <w:rsid w:val="00255758"/>
    <w:rsid w:val="00260543"/>
    <w:rsid w:val="00266DEB"/>
    <w:rsid w:val="00267D26"/>
    <w:rsid w:val="00273D8A"/>
    <w:rsid w:val="0028507D"/>
    <w:rsid w:val="00292F8C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E5AAD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8234B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373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E7F81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4D98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2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92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4ACFF-1F68-4790-8FE4-30CBA619C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5468</properties:Characters>
  <properties:Lines>154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6661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2018-05-24T06:46:00Z</dcterms:created>
  <dc:creator>Korisnik</dc:creator>
  <cp:lastModifiedBy>Maja Kocijan</cp:lastModifiedBy>
  <cp:lastPrinted>2018-05-24T06:46:00Z</cp:lastPrinted>
  <dcterms:modified xmlns:xsi="http://www.w3.org/2001/XMLSchema-instance" xsi:type="dcterms:W3CDTF">2018-05-24T06:54:00Z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XX prodaja - 14.6.2018..docx)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