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542e" w14:paraId="6c7542e" w:rsidRDefault="006C5624" w:rsidR="006C5624">
      <w:pPr>
        <w15:collapsed w:val="false"/>
      </w:pPr>
      <w:bookmarkStart w:name="_GoBack" w:id="0"/>
      <w:bookmarkEnd w:id="0"/>
    </w:p>
    <w:p w:rsidRDefault="006C5624" w:rsidR="006C5624"/>
    <w:p w:rsidRDefault="00EB69DF" w:rsidP="00DB7927" w:rsidR="00DB7927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5624" w:rsidR="006C5624"/>
    <w:p w:rsidRDefault="006C5624" w:rsidR="006C5624">
      <w:r>
        <w:t>REPUBLIKA HRVATSKA</w:t>
      </w:r>
    </w:p>
    <w:p w:rsidRDefault="006C5624" w:rsidR="006C5624">
      <w:r>
        <w:t>TRGOVAČKI SUD U</w:t>
      </w:r>
      <w:r w:rsidR="00D723E7">
        <w:t xml:space="preserve"> OSIJEKU</w:t>
      </w:r>
    </w:p>
    <w:p w:rsidRDefault="006C5624" w:rsidR="00DF6310">
      <w:r>
        <w:t>S</w:t>
      </w:r>
      <w:r w:rsidR="00D723E7">
        <w:t>TALNA SLUŽBA U S</w:t>
      </w:r>
      <w:r>
        <w:t xml:space="preserve">LAVONSKOM BRODU </w:t>
      </w:r>
    </w:p>
    <w:p w:rsidRDefault="00DF6310" w:rsidR="00DF6310">
      <w:r>
        <w:t>Trg pobjede 13</w:t>
      </w:r>
    </w:p>
    <w:p w:rsidRDefault="00DF6310" w:rsidP="00EB69DF" w:rsidR="00EE5894">
      <w:r>
        <w:t xml:space="preserve">35000 Slavonski Brod                   </w:t>
      </w:r>
      <w:r w:rsidR="006C5624">
        <w:t xml:space="preserve">                                       </w:t>
      </w:r>
      <w:r w:rsidR="00677527">
        <w:t xml:space="preserve">            </w:t>
      </w:r>
      <w:r w:rsidR="00EB69DF" w:rsidRPr="00207109">
        <w:t xml:space="preserve"> </w:t>
      </w:r>
    </w:p>
    <w:p w:rsidRDefault="00EE5894" w:rsidP="00EB69DF" w:rsidR="00EE5894"/>
    <w:p w:rsidRDefault="00EB69DF" w:rsidP="00EE5894" w:rsidR="00EB69DF" w:rsidRPr="00207109">
      <w:pPr>
        <w:ind w:firstLine="708" w:left="5664"/>
        <w:rPr>
          <w:b/>
        </w:rPr>
      </w:pPr>
      <w:r w:rsidRPr="00207109">
        <w:t xml:space="preserve"> </w:t>
      </w:r>
      <w:r w:rsidRPr="00207109">
        <w:rPr>
          <w:b/>
        </w:rPr>
        <w:t xml:space="preserve">Broj: </w:t>
      </w:r>
      <w:r>
        <w:rPr>
          <w:b/>
        </w:rPr>
        <w:t>1/</w:t>
      </w:r>
      <w:r w:rsidR="00EC32BC">
        <w:rPr>
          <w:b/>
        </w:rPr>
        <w:t>St-</w:t>
      </w:r>
      <w:r w:rsidR="00F53B5D">
        <w:rPr>
          <w:b/>
        </w:rPr>
        <w:t>1693/2017-35</w:t>
      </w:r>
    </w:p>
    <w:p w:rsidRDefault="00EB69DF" w:rsidP="00EB69DF" w:rsidR="00EB69DF" w:rsidRPr="00207109">
      <w:pPr>
        <w:rPr>
          <w:b/>
        </w:rPr>
      </w:pPr>
    </w:p>
    <w:p w:rsidRDefault="00EB69DF" w:rsidP="00EB69DF" w:rsidR="00EB69DF" w:rsidRPr="00207109">
      <w:pPr>
        <w:jc w:val="center"/>
        <w:rPr>
          <w:b/>
        </w:rPr>
      </w:pPr>
      <w:r w:rsidRPr="00207109">
        <w:rPr>
          <w:b/>
        </w:rPr>
        <w:t>R E P U B L I K A   H R V A T S K A</w:t>
      </w:r>
    </w:p>
    <w:p w:rsidRDefault="00EB69DF" w:rsidP="00EB69DF" w:rsidR="00EB69DF">
      <w:pPr>
        <w:jc w:val="center"/>
        <w:rPr>
          <w:b/>
        </w:rPr>
      </w:pPr>
      <w:r w:rsidRPr="00207109">
        <w:rPr>
          <w:b/>
        </w:rPr>
        <w:t>R J E Š E N J E</w:t>
      </w:r>
    </w:p>
    <w:p w:rsidRDefault="00EB69DF" w:rsidP="00EB69DF" w:rsidR="00EB69DF" w:rsidRPr="00207109">
      <w:pPr>
        <w:jc w:val="center"/>
        <w:rPr>
          <w:b/>
        </w:rPr>
      </w:pPr>
    </w:p>
    <w:p w:rsidRDefault="00EB69DF" w:rsidP="00EB69DF" w:rsidR="00EB69DF" w:rsidRPr="00207109">
      <w:pPr>
        <w:jc w:val="both"/>
      </w:pPr>
      <w:r w:rsidRPr="00207109">
        <w:tab/>
        <w:t xml:space="preserve">TRGOVAČKI SUD U OSIJEKU STALNA SLUŽBA </w:t>
      </w:r>
      <w:r w:rsidR="005853BF">
        <w:t>U SLAVONSKOM BRODU, po stečajnoj sutkinji</w:t>
      </w:r>
      <w:r w:rsidRPr="00207109">
        <w:t xml:space="preserve"> Vesni Vukelić, u </w:t>
      </w:r>
      <w:r w:rsidR="005853BF">
        <w:t xml:space="preserve">stečajnom </w:t>
      </w:r>
      <w:r w:rsidRPr="00207109">
        <w:t xml:space="preserve">postupku koji se vodi nad dužnikom </w:t>
      </w:r>
      <w:r w:rsidR="005853BF">
        <w:t xml:space="preserve">ARMANOS STUDIO d.o.o. u stečaju Požega, </w:t>
      </w:r>
      <w:proofErr w:type="spellStart"/>
      <w:r w:rsidR="005853BF">
        <w:t>Arslanovci</w:t>
      </w:r>
      <w:proofErr w:type="spellEnd"/>
      <w:r w:rsidR="005853BF">
        <w:t xml:space="preserve"> 58, OIB 90752075943, </w:t>
      </w:r>
      <w:r>
        <w:t xml:space="preserve">dana </w:t>
      </w:r>
      <w:r w:rsidR="005853BF">
        <w:t>1</w:t>
      </w:r>
      <w:r w:rsidR="00F53B5D">
        <w:t>9</w:t>
      </w:r>
      <w:r w:rsidR="005853BF">
        <w:t>. srpnja 2018.</w:t>
      </w:r>
    </w:p>
    <w:p w:rsidRDefault="006C5624" w:rsidP="00EB69DF" w:rsidR="006C5624"/>
    <w:p w:rsidRDefault="006C5624" w:rsidP="006C5624" w:rsidR="00677527">
      <w:pPr>
        <w:jc w:val="center"/>
      </w:pPr>
      <w:r w:rsidRPr="00912881">
        <w:t>r i j e š i o    j e</w:t>
      </w:r>
    </w:p>
    <w:p w:rsidRDefault="00EE5894" w:rsidP="006C5624" w:rsidR="00EE5894" w:rsidRPr="006C5624">
      <w:pPr>
        <w:jc w:val="center"/>
        <w:rPr>
          <w:b/>
        </w:rPr>
      </w:pPr>
    </w:p>
    <w:p w:rsidRDefault="006C5624" w:rsidR="006C5624"/>
    <w:p w:rsidRDefault="006C5624" w:rsidP="00C35779" w:rsidR="00F31B3D">
      <w:pPr>
        <w:jc w:val="both"/>
      </w:pPr>
      <w:r>
        <w:tab/>
      </w:r>
      <w:r w:rsidR="00677527">
        <w:t>Odbacuje se kao nepravodobna prijava tražbine</w:t>
      </w:r>
      <w:r w:rsidR="00293B07">
        <w:t xml:space="preserve"> vjerovnika </w:t>
      </w:r>
      <w:r w:rsidR="005853BF">
        <w:t>OTIS DIZALA d.o.o. Zagreb, Prilaz V. Brajkovića 15, OIB 76080865307,</w:t>
      </w:r>
      <w:r w:rsidR="00CD07D3">
        <w:t xml:space="preserve"> u iznosu od </w:t>
      </w:r>
      <w:r w:rsidR="005853BF">
        <w:t>20.979,15</w:t>
      </w:r>
      <w:r w:rsidR="00CD07D3">
        <w:t xml:space="preserve"> kn.</w:t>
      </w:r>
    </w:p>
    <w:p w:rsidRDefault="006E4CA9" w:rsidP="00C35779" w:rsidR="006E4CA9">
      <w:pPr>
        <w:jc w:val="both"/>
      </w:pPr>
    </w:p>
    <w:p w:rsidRDefault="006E4CA9" w:rsidP="00C35779" w:rsidR="006E4CA9">
      <w:pPr>
        <w:jc w:val="both"/>
      </w:pPr>
    </w:p>
    <w:p w:rsidRDefault="006C5624" w:rsidP="00677527" w:rsidR="00677527">
      <w:pPr>
        <w:jc w:val="center"/>
      </w:pPr>
      <w:r w:rsidRPr="00912881">
        <w:t>Obrazloženje</w:t>
      </w:r>
    </w:p>
    <w:p w:rsidRDefault="00B75CCA" w:rsidP="00677527" w:rsidR="00B75CCA">
      <w:pPr>
        <w:jc w:val="center"/>
        <w:rPr>
          <w:b/>
        </w:rPr>
      </w:pPr>
    </w:p>
    <w:p w:rsidRDefault="00677527" w:rsidP="00677527" w:rsidR="00677527">
      <w:pPr>
        <w:jc w:val="center"/>
      </w:pPr>
    </w:p>
    <w:p w:rsidRDefault="006C5624" w:rsidP="006C5624" w:rsidR="00BF0CEF">
      <w:pPr>
        <w:jc w:val="both"/>
      </w:pPr>
      <w:r>
        <w:tab/>
      </w:r>
      <w:r w:rsidR="00233DE9">
        <w:t xml:space="preserve">Rješenjem ovog </w:t>
      </w:r>
      <w:r w:rsidR="005E0974">
        <w:t>s</w:t>
      </w:r>
      <w:r w:rsidR="00293B07">
        <w:t>uda br. St-</w:t>
      </w:r>
      <w:r w:rsidR="005853BF">
        <w:t>594/2017-20</w:t>
      </w:r>
      <w:r w:rsidR="005E0974">
        <w:t xml:space="preserve"> od </w:t>
      </w:r>
      <w:r w:rsidR="005853BF">
        <w:t>04. svibnja 2018</w:t>
      </w:r>
      <w:r w:rsidR="005E0974">
        <w:t>.</w:t>
      </w:r>
      <w:r w:rsidR="00293B07">
        <w:t xml:space="preserve"> otvoren je stečajni postupak nad </w:t>
      </w:r>
      <w:r w:rsidR="005853BF">
        <w:t xml:space="preserve">dužnikom ARMANOS STUDIO d.o.o. u stečaju Požega, </w:t>
      </w:r>
      <w:proofErr w:type="spellStart"/>
      <w:r w:rsidR="005853BF">
        <w:t>Arslanovci</w:t>
      </w:r>
      <w:proofErr w:type="spellEnd"/>
      <w:r w:rsidR="005853BF">
        <w:t xml:space="preserve"> 58</w:t>
      </w:r>
      <w:r w:rsidR="00CD07D3">
        <w:t>.</w:t>
      </w:r>
    </w:p>
    <w:p w:rsidRDefault="00C53D74" w:rsidP="006C5624" w:rsidR="00C53D74">
      <w:pPr>
        <w:jc w:val="both"/>
      </w:pPr>
    </w:p>
    <w:p w:rsidRDefault="00EC32BC" w:rsidP="00BF0CEF" w:rsidR="00EC32BC">
      <w:pPr>
        <w:ind w:firstLine="708"/>
        <w:jc w:val="both"/>
      </w:pPr>
      <w:r>
        <w:t xml:space="preserve"> Istim</w:t>
      </w:r>
      <w:r w:rsidR="005E0974">
        <w:t xml:space="preserve"> </w:t>
      </w:r>
      <w:r>
        <w:t>rješenjem pozvani su</w:t>
      </w:r>
      <w:r w:rsidR="00293B07">
        <w:t xml:space="preserve"> vjerovnici</w:t>
      </w:r>
      <w:r>
        <w:t xml:space="preserve"> u roku od </w:t>
      </w:r>
      <w:r w:rsidR="005853BF">
        <w:t>60</w:t>
      </w:r>
      <w:r>
        <w:t xml:space="preserve"> dana od dana objave rješenja</w:t>
      </w:r>
      <w:r w:rsidR="005853BF">
        <w:t xml:space="preserve"> o otvaranju stečajnog postupka na mrežnoj stranici e-Oglasna ploča sudova, prijaviti</w:t>
      </w:r>
      <w:r>
        <w:t xml:space="preserve"> svoje tražbine </w:t>
      </w:r>
      <w:r w:rsidR="005853BF">
        <w:t>stečajnoj upraviteljici na propisanim obrascima,</w:t>
      </w:r>
      <w:r w:rsidR="00F90996">
        <w:t xml:space="preserve"> uz upozorenje da će sud </w:t>
      </w:r>
      <w:r w:rsidR="005853BF">
        <w:t>prijave tražbina podnesene nakon isteka roka za prijavljivanje, odbaciti rješenjem.</w:t>
      </w:r>
    </w:p>
    <w:p w:rsidRDefault="005853BF" w:rsidP="00BF0CEF" w:rsidR="005853BF">
      <w:pPr>
        <w:ind w:firstLine="708"/>
        <w:jc w:val="both"/>
      </w:pPr>
    </w:p>
    <w:p w:rsidRDefault="005853BF" w:rsidP="00EA2952" w:rsidR="00EA2952">
      <w:pPr>
        <w:ind w:firstLine="708"/>
        <w:jc w:val="both"/>
      </w:pPr>
      <w:r>
        <w:t xml:space="preserve">Na ispitnom ročištu održanom 18. srpnja 2018. stečajna upraviteljica izvijestila je sud da je nakon proteka zakonskog roka za prijavu tražbina, zaprimila prijavu </w:t>
      </w:r>
      <w:r w:rsidR="0035393D">
        <w:t>stečajnog</w:t>
      </w:r>
      <w:r>
        <w:t xml:space="preserve"> vjerovnika </w:t>
      </w:r>
      <w:proofErr w:type="spellStart"/>
      <w:r>
        <w:t>Otis</w:t>
      </w:r>
      <w:proofErr w:type="spellEnd"/>
      <w:r>
        <w:t xml:space="preserve"> dizala d.o.o. Zagreb, te je predložila sudu navedenu prijavu odbaciti kao nepravovremenu</w:t>
      </w:r>
      <w:r w:rsidR="00EA2952">
        <w:t xml:space="preserve"> jer </w:t>
      </w:r>
      <w:r w:rsidR="00C06A31">
        <w:t>iz priložene poštanske omotnice proizlazi da je prijava</w:t>
      </w:r>
      <w:r w:rsidR="00EA2952">
        <w:t xml:space="preserve"> predana na poštu preporučenom pošiljkom dana 13.07.2018.</w:t>
      </w:r>
      <w:r w:rsidR="00C06A31">
        <w:t>, odnosno nakon proteka zakonskog roka.</w:t>
      </w:r>
    </w:p>
    <w:p w:rsidRDefault="005853BF" w:rsidP="00BF0CEF" w:rsidR="005853BF">
      <w:pPr>
        <w:ind w:firstLine="708"/>
        <w:jc w:val="both"/>
      </w:pPr>
    </w:p>
    <w:p w:rsidRDefault="00D9232B" w:rsidP="00BF0CEF" w:rsidR="00EC32BC">
      <w:pPr>
        <w:ind w:firstLine="708"/>
        <w:jc w:val="both"/>
      </w:pPr>
      <w:r>
        <w:t>Razmatrajući prijavu tražbine navedenog vjerovnika</w:t>
      </w:r>
      <w:r w:rsidR="00EC32BC">
        <w:t>,</w:t>
      </w:r>
      <w:r>
        <w:t xml:space="preserve"> a nakon izvršenog uvida u spis i priložene isprave, </w:t>
      </w:r>
      <w:r w:rsidR="00EC32BC">
        <w:t>sud je utvrdio da je prijava nepravodobna</w:t>
      </w:r>
      <w:r>
        <w:t>.</w:t>
      </w:r>
    </w:p>
    <w:p w:rsidRDefault="005853BF" w:rsidP="00BF0CEF" w:rsidR="005853BF">
      <w:pPr>
        <w:ind w:firstLine="708"/>
        <w:jc w:val="both"/>
      </w:pPr>
    </w:p>
    <w:p w:rsidRDefault="00D9232B" w:rsidP="00BF0CEF" w:rsidR="00D9232B">
      <w:pPr>
        <w:ind w:firstLine="708"/>
        <w:jc w:val="both"/>
      </w:pPr>
      <w:r>
        <w:t>Bud</w:t>
      </w:r>
      <w:r w:rsidR="005853BF">
        <w:t xml:space="preserve">ući je rješenje o otvaranju </w:t>
      </w:r>
      <w:r>
        <w:t xml:space="preserve">stečajnog postupka kojim su vjerovnici pozvani u roku od </w:t>
      </w:r>
      <w:r w:rsidR="005853BF">
        <w:t>60</w:t>
      </w:r>
      <w:r>
        <w:t xml:space="preserve"> dana od dana objave, prijaviti svoje tražbine </w:t>
      </w:r>
      <w:r w:rsidR="005853BF">
        <w:t>stečajnoj upraviteljici,</w:t>
      </w:r>
      <w:r>
        <w:t xml:space="preserve"> objavljeno  na mrežnoj st</w:t>
      </w:r>
      <w:r w:rsidR="005853BF">
        <w:t>r</w:t>
      </w:r>
      <w:r>
        <w:t xml:space="preserve">anici e-Oglasna ploča suda dana  </w:t>
      </w:r>
      <w:r w:rsidR="005853BF">
        <w:t>04. svibnja 2018.</w:t>
      </w:r>
      <w:r>
        <w:t xml:space="preserve">, to proizlazi </w:t>
      </w:r>
      <w:r w:rsidR="005853BF">
        <w:t xml:space="preserve">da su vjerovnici u ovom </w:t>
      </w:r>
      <w:r>
        <w:t xml:space="preserve">stečajnom postupku svoje prijave tražbina bili dužni </w:t>
      </w:r>
      <w:r w:rsidR="005853BF">
        <w:t>podnijeti,</w:t>
      </w:r>
      <w:r>
        <w:t xml:space="preserve"> zaključno s danom </w:t>
      </w:r>
      <w:r w:rsidR="00500DA7">
        <w:t>03</w:t>
      </w:r>
      <w:r w:rsidR="005853BF">
        <w:t>. srpnja 2018.</w:t>
      </w:r>
    </w:p>
    <w:p w:rsidRDefault="00293B07" w:rsidP="006C5624" w:rsidR="00A46BB8">
      <w:pPr>
        <w:jc w:val="both"/>
      </w:pPr>
      <w:r>
        <w:lastRenderedPageBreak/>
        <w:tab/>
      </w:r>
    </w:p>
    <w:p w:rsidRDefault="00EE5894" w:rsidP="005853BF" w:rsidR="00EE5894">
      <w:pPr>
        <w:ind w:firstLine="708"/>
        <w:jc w:val="both"/>
      </w:pPr>
    </w:p>
    <w:p w:rsidRDefault="00EE5894" w:rsidP="00EE5894" w:rsidR="00EE5894">
      <w:pPr>
        <w:ind w:firstLine="708"/>
        <w:jc w:val="right"/>
        <w:rPr>
          <w:b/>
        </w:rPr>
      </w:pPr>
    </w:p>
    <w:p w:rsidRDefault="00EE5894" w:rsidP="00EE5894" w:rsidR="00EE5894">
      <w:pPr>
        <w:ind w:firstLine="708"/>
        <w:jc w:val="right"/>
      </w:pPr>
      <w:r w:rsidRPr="00207109">
        <w:rPr>
          <w:b/>
        </w:rPr>
        <w:t xml:space="preserve">Broj: </w:t>
      </w:r>
      <w:r>
        <w:rPr>
          <w:b/>
        </w:rPr>
        <w:t>1/St-1693/2017-3</w:t>
      </w:r>
      <w:r w:rsidR="0035393D">
        <w:rPr>
          <w:b/>
        </w:rPr>
        <w:t>5</w:t>
      </w:r>
    </w:p>
    <w:p w:rsidRDefault="00EE5894" w:rsidP="005853BF" w:rsidR="00EE5894">
      <w:pPr>
        <w:ind w:firstLine="708"/>
        <w:jc w:val="both"/>
      </w:pPr>
    </w:p>
    <w:p w:rsidRDefault="00EE5894" w:rsidP="005853BF" w:rsidR="00EE5894">
      <w:pPr>
        <w:ind w:firstLine="708"/>
        <w:jc w:val="both"/>
      </w:pPr>
    </w:p>
    <w:p w:rsidRDefault="0068426E" w:rsidP="005853BF" w:rsidR="0068426E">
      <w:pPr>
        <w:ind w:firstLine="708"/>
        <w:jc w:val="both"/>
      </w:pPr>
      <w:r>
        <w:t>Uvidom u prijavu tražbine vjerovnika</w:t>
      </w:r>
      <w:r w:rsidR="00EA703B">
        <w:t xml:space="preserve"> </w:t>
      </w:r>
      <w:proofErr w:type="spellStart"/>
      <w:r w:rsidR="005853BF">
        <w:t>Otis</w:t>
      </w:r>
      <w:proofErr w:type="spellEnd"/>
      <w:r w:rsidR="005853BF">
        <w:t xml:space="preserve"> dizala</w:t>
      </w:r>
      <w:r w:rsidR="00EA703B">
        <w:t xml:space="preserve"> d.o.o. Zagreb</w:t>
      </w:r>
      <w:r w:rsidR="008B52A3">
        <w:t>,</w:t>
      </w:r>
      <w:r>
        <w:t xml:space="preserve"> vidljivo je da je prijava datirana s danom </w:t>
      </w:r>
      <w:r w:rsidR="005853BF">
        <w:t>11. srpnja 2018</w:t>
      </w:r>
      <w:r>
        <w:t xml:space="preserve">., dok iz priložene poštanske omotnice proizlazi da je pismeno predano na poštu dana </w:t>
      </w:r>
      <w:r w:rsidR="00A76B9A">
        <w:t>13. srpnja 2018.</w:t>
      </w:r>
    </w:p>
    <w:p w:rsidRDefault="00A76B9A" w:rsidP="005853BF" w:rsidR="00A76B9A">
      <w:pPr>
        <w:ind w:firstLine="708"/>
        <w:jc w:val="both"/>
      </w:pPr>
    </w:p>
    <w:p w:rsidRDefault="006448C6" w:rsidP="006C5624" w:rsidR="006448C6">
      <w:pPr>
        <w:jc w:val="both"/>
      </w:pPr>
      <w:r>
        <w:tab/>
      </w:r>
      <w:r w:rsidR="00EA703B">
        <w:t>Kako je očito</w:t>
      </w:r>
      <w:r>
        <w:t xml:space="preserve"> da je vjerovnik svoju prijavu tražbine podni</w:t>
      </w:r>
      <w:r w:rsidR="00A46BB8">
        <w:t xml:space="preserve">o nakon </w:t>
      </w:r>
      <w:r>
        <w:t xml:space="preserve">isteka zakonom propisanog roka koji je </w:t>
      </w:r>
      <w:proofErr w:type="spellStart"/>
      <w:r>
        <w:t>prekluzivne</w:t>
      </w:r>
      <w:proofErr w:type="spellEnd"/>
      <w:r>
        <w:t xml:space="preserve"> naravi, to je iz tih razloga valjalo odlučiti kao u izreci rješenja na temelju odredbe čl.</w:t>
      </w:r>
      <w:r w:rsidR="008B52A3">
        <w:t xml:space="preserve"> 257</w:t>
      </w:r>
      <w:r>
        <w:t xml:space="preserve"> st 6 </w:t>
      </w:r>
      <w:r w:rsidR="00DE086F">
        <w:t>Stečajnog zakona (NN br. 71/15, 104/17)</w:t>
      </w:r>
      <w:r>
        <w:t>.</w:t>
      </w:r>
    </w:p>
    <w:p w:rsidRDefault="0068426E" w:rsidP="006C5624" w:rsidR="0068426E">
      <w:pPr>
        <w:jc w:val="both"/>
      </w:pPr>
    </w:p>
    <w:p w:rsidRDefault="00943782" w:rsidP="006448C6" w:rsidR="00EE5894">
      <w:pPr>
        <w:jc w:val="both"/>
      </w:pPr>
      <w:r>
        <w:tab/>
      </w:r>
    </w:p>
    <w:p w:rsidRDefault="00A76B9A" w:rsidP="0068426E" w:rsidR="006C5624">
      <w:pPr>
        <w:jc w:val="center"/>
      </w:pPr>
      <w:r>
        <w:t xml:space="preserve">U Slavonskom </w:t>
      </w:r>
      <w:r w:rsidR="006C5624">
        <w:t xml:space="preserve">Brodu, </w:t>
      </w:r>
      <w:r w:rsidR="00DE086F">
        <w:t>19</w:t>
      </w:r>
      <w:r>
        <w:t>. srpnja 2018.</w:t>
      </w:r>
    </w:p>
    <w:p w:rsidRDefault="00EE5894" w:rsidP="0068426E" w:rsidR="00EE5894">
      <w:pPr>
        <w:jc w:val="center"/>
      </w:pPr>
    </w:p>
    <w:p w:rsidRDefault="0068426E" w:rsidP="0068426E" w:rsidR="0068426E">
      <w:pPr>
        <w:jc w:val="center"/>
      </w:pPr>
    </w:p>
    <w:p w:rsidRDefault="006C5624" w:rsidR="006C5624">
      <w:r>
        <w:t xml:space="preserve">                                                                                                </w:t>
      </w:r>
      <w:r w:rsidR="002D35C5">
        <w:t xml:space="preserve">         </w:t>
      </w:r>
      <w:r w:rsidR="00A76B9A">
        <w:t>STEČAJNA SUTKINJA</w:t>
      </w:r>
      <w:r>
        <w:t>:</w:t>
      </w:r>
    </w:p>
    <w:p w:rsidRDefault="006C5624" w:rsidR="006C5624">
      <w:r>
        <w:t xml:space="preserve">                                                                                                </w:t>
      </w:r>
      <w:r w:rsidR="002D35C5">
        <w:t xml:space="preserve">         </w:t>
      </w:r>
      <w:r w:rsidR="00EE5894">
        <w:t xml:space="preserve">     </w:t>
      </w:r>
      <w:r w:rsidR="002D35C5">
        <w:t xml:space="preserve">  </w:t>
      </w:r>
      <w:r>
        <w:t>Vesna Vukelić</w:t>
      </w:r>
      <w:r w:rsidR="006448C6">
        <w:t xml:space="preserve"> </w:t>
      </w:r>
    </w:p>
    <w:p w:rsidRDefault="002D35C5" w:rsidR="002D35C5"/>
    <w:p w:rsidRDefault="002D35C5" w:rsidR="002D35C5"/>
    <w:p w:rsidRDefault="003B21CC" w:rsidR="00975A36" w:rsidRPr="00A46BB8">
      <w:pPr>
        <w:rPr>
          <w:b/>
          <w:sz w:val="20"/>
          <w:szCs w:val="20"/>
        </w:rPr>
      </w:pPr>
      <w:r w:rsidRPr="00A46BB8">
        <w:rPr>
          <w:b/>
          <w:sz w:val="20"/>
          <w:szCs w:val="20"/>
        </w:rPr>
        <w:t>NAPUTAK O PRAVNOM LIJEKU:</w:t>
      </w:r>
    </w:p>
    <w:p w:rsidRDefault="003B21CC" w:rsidR="003B21CC" w:rsidRPr="00A46BB8">
      <w:pPr>
        <w:rPr>
          <w:sz w:val="20"/>
          <w:szCs w:val="20"/>
        </w:rPr>
      </w:pPr>
      <w:r w:rsidRPr="00A46BB8">
        <w:rPr>
          <w:sz w:val="20"/>
          <w:szCs w:val="20"/>
        </w:rPr>
        <w:t>Protiv ovog rješenja može se izjaviti žalba u roku od 8 dana</w:t>
      </w:r>
    </w:p>
    <w:p w:rsidRDefault="003B21CC" w:rsidR="003B21CC" w:rsidRPr="00A46BB8">
      <w:pPr>
        <w:rPr>
          <w:sz w:val="20"/>
          <w:szCs w:val="20"/>
        </w:rPr>
      </w:pPr>
      <w:r w:rsidRPr="00A46BB8">
        <w:rPr>
          <w:sz w:val="20"/>
          <w:szCs w:val="20"/>
        </w:rPr>
        <w:t>od dostave rješenja, a dostava se smatra obavljenom istekom</w:t>
      </w:r>
    </w:p>
    <w:p w:rsidRDefault="003B21CC" w:rsidR="003B21CC" w:rsidRPr="00A46BB8">
      <w:pPr>
        <w:rPr>
          <w:sz w:val="20"/>
          <w:szCs w:val="20"/>
        </w:rPr>
      </w:pPr>
      <w:r w:rsidRPr="00A46BB8">
        <w:rPr>
          <w:sz w:val="20"/>
          <w:szCs w:val="20"/>
        </w:rPr>
        <w:t>osmog dana od dana objave pismena na mrežnoj st</w:t>
      </w:r>
      <w:r w:rsidR="00A76B9A">
        <w:rPr>
          <w:sz w:val="20"/>
          <w:szCs w:val="20"/>
        </w:rPr>
        <w:t>r</w:t>
      </w:r>
      <w:r w:rsidRPr="00A46BB8">
        <w:rPr>
          <w:sz w:val="20"/>
          <w:szCs w:val="20"/>
        </w:rPr>
        <w:t xml:space="preserve">anici </w:t>
      </w:r>
    </w:p>
    <w:p w:rsidRDefault="003B21CC" w:rsidR="003B21CC" w:rsidRPr="00A46BB8">
      <w:pPr>
        <w:rPr>
          <w:sz w:val="20"/>
          <w:szCs w:val="20"/>
        </w:rPr>
      </w:pPr>
      <w:r w:rsidRPr="00A46BB8">
        <w:rPr>
          <w:sz w:val="20"/>
          <w:szCs w:val="20"/>
        </w:rPr>
        <w:t>e-Oglasna ploča suda. Žalba se podnosi ovom sudu, a o žalbi</w:t>
      </w:r>
    </w:p>
    <w:p w:rsidRDefault="003B21CC" w:rsidR="003B21CC" w:rsidRPr="00A46BB8">
      <w:pPr>
        <w:rPr>
          <w:sz w:val="20"/>
          <w:szCs w:val="20"/>
        </w:rPr>
      </w:pPr>
      <w:r w:rsidRPr="00A46BB8">
        <w:rPr>
          <w:sz w:val="20"/>
          <w:szCs w:val="20"/>
        </w:rPr>
        <w:t>odlučuje Visoki trgovački sud RH.</w:t>
      </w:r>
    </w:p>
    <w:p w:rsidRDefault="00975A36" w:rsidR="00975A36"/>
    <w:p w:rsidRDefault="00975A36" w:rsidR="00975A36">
      <w:r>
        <w:t>Dostaviti</w:t>
      </w:r>
      <w:r w:rsidR="006448C6">
        <w:t xml:space="preserve"> putem mrežne st</w:t>
      </w:r>
      <w:r w:rsidR="00A76B9A">
        <w:t>r</w:t>
      </w:r>
      <w:r w:rsidR="006448C6">
        <w:t>anice e-Oglasna ploča suda</w:t>
      </w:r>
      <w:r>
        <w:t>:</w:t>
      </w:r>
    </w:p>
    <w:p w:rsidRDefault="006448C6" w:rsidP="00DF6310" w:rsidR="00233DE9">
      <w:pPr>
        <w:numPr>
          <w:ilvl w:val="0"/>
          <w:numId w:val="2"/>
        </w:numPr>
      </w:pPr>
      <w:r>
        <w:t>vjerovniku</w:t>
      </w:r>
    </w:p>
    <w:p w:rsidRDefault="00A46BB8" w:rsidP="00DF6310" w:rsidR="00A46BB8">
      <w:pPr>
        <w:numPr>
          <w:ilvl w:val="0"/>
          <w:numId w:val="2"/>
        </w:numPr>
      </w:pPr>
      <w:r>
        <w:t>dužniku</w:t>
      </w:r>
    </w:p>
    <w:p w:rsidRDefault="006C5624" w:rsidR="006C5624">
      <w:r>
        <w:tab/>
      </w:r>
      <w:r>
        <w:tab/>
      </w:r>
    </w:p>
    <w:sectPr w:rsidSect="00C53D74" w:rsidR="006C5624">
      <w:pgSz w:h="16838" w:w="11906"/>
      <w:pgMar w:gutter="0" w:footer="708" w:header="708" w:left="1417" w:bottom="709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5BC2"/>
    <w:multiLevelType w:val="hybridMultilevel"/>
    <w:tmpl w:val="23F8361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2809C7"/>
    <w:multiLevelType w:val="hybridMultilevel"/>
    <w:tmpl w:val="A28A36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5624"/>
    <w:rsid w:val="00064BEF"/>
    <w:rsid w:val="00066134"/>
    <w:rsid w:val="0007768C"/>
    <w:rsid w:val="00090C9C"/>
    <w:rsid w:val="00113BA1"/>
    <w:rsid w:val="001360C1"/>
    <w:rsid w:val="001A0E36"/>
    <w:rsid w:val="001F0FE0"/>
    <w:rsid w:val="00233DE9"/>
    <w:rsid w:val="00265C66"/>
    <w:rsid w:val="00293B07"/>
    <w:rsid w:val="002D35C5"/>
    <w:rsid w:val="003200F3"/>
    <w:rsid w:val="00345351"/>
    <w:rsid w:val="0035393D"/>
    <w:rsid w:val="003701B6"/>
    <w:rsid w:val="003B21CC"/>
    <w:rsid w:val="00411FD6"/>
    <w:rsid w:val="00460D88"/>
    <w:rsid w:val="004C370B"/>
    <w:rsid w:val="004E1A75"/>
    <w:rsid w:val="004F5E19"/>
    <w:rsid w:val="00500DA7"/>
    <w:rsid w:val="00501F04"/>
    <w:rsid w:val="00505E5F"/>
    <w:rsid w:val="00547170"/>
    <w:rsid w:val="005853BF"/>
    <w:rsid w:val="00595961"/>
    <w:rsid w:val="005C384C"/>
    <w:rsid w:val="005E0974"/>
    <w:rsid w:val="005E18A7"/>
    <w:rsid w:val="005E55F2"/>
    <w:rsid w:val="006448C6"/>
    <w:rsid w:val="00677527"/>
    <w:rsid w:val="0068426E"/>
    <w:rsid w:val="006C5624"/>
    <w:rsid w:val="006E4CA9"/>
    <w:rsid w:val="006F78F3"/>
    <w:rsid w:val="007639E0"/>
    <w:rsid w:val="00865852"/>
    <w:rsid w:val="00871D68"/>
    <w:rsid w:val="00895E60"/>
    <w:rsid w:val="008B52A3"/>
    <w:rsid w:val="008D28FD"/>
    <w:rsid w:val="008D3C60"/>
    <w:rsid w:val="00912881"/>
    <w:rsid w:val="00943782"/>
    <w:rsid w:val="00975A36"/>
    <w:rsid w:val="009911F6"/>
    <w:rsid w:val="009A2E83"/>
    <w:rsid w:val="009B680C"/>
    <w:rsid w:val="009C3B10"/>
    <w:rsid w:val="009C4EC0"/>
    <w:rsid w:val="009C63D0"/>
    <w:rsid w:val="009E7622"/>
    <w:rsid w:val="009F2345"/>
    <w:rsid w:val="00A46BB8"/>
    <w:rsid w:val="00A60493"/>
    <w:rsid w:val="00A674E8"/>
    <w:rsid w:val="00A76B9A"/>
    <w:rsid w:val="00A938D9"/>
    <w:rsid w:val="00B22CE8"/>
    <w:rsid w:val="00B44705"/>
    <w:rsid w:val="00B75CCA"/>
    <w:rsid w:val="00BB1345"/>
    <w:rsid w:val="00BF0CEF"/>
    <w:rsid w:val="00C06A31"/>
    <w:rsid w:val="00C35779"/>
    <w:rsid w:val="00C53D74"/>
    <w:rsid w:val="00CD07D3"/>
    <w:rsid w:val="00CE588D"/>
    <w:rsid w:val="00D723E7"/>
    <w:rsid w:val="00D9232B"/>
    <w:rsid w:val="00DB7927"/>
    <w:rsid w:val="00DE086F"/>
    <w:rsid w:val="00DF6310"/>
    <w:rsid w:val="00E52CED"/>
    <w:rsid w:val="00E773D6"/>
    <w:rsid w:val="00EA2952"/>
    <w:rsid w:val="00EA703B"/>
    <w:rsid w:val="00EB69DF"/>
    <w:rsid w:val="00EC32BC"/>
    <w:rsid w:val="00EE5894"/>
    <w:rsid w:val="00EF46E6"/>
    <w:rsid w:val="00F31B3D"/>
    <w:rsid w:val="00F53B04"/>
    <w:rsid w:val="00F53B5D"/>
    <w:rsid w:val="00F73AE4"/>
    <w:rsid w:val="00F90996"/>
    <w:rsid w:val="00FE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C56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0C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C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C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C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C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C56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0C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C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C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C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C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2440674.21</izvorni_sadrzaj>
    <derivirana_varijabla naziv="DomainObject.Predmet.InicijalnaVrijednost_1">2440674.21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St-1693/2017</izvorni_sadrzaj>
    <derivirana_varijabla naziv="DomainObject.Predmet.OznakaBroj_1">St-1693/2017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SZ, priklopljen u spis 7 Povrv-268/18</izvorni_sadrzaj>
    <derivirana_varijabla naziv="DomainObject.Predmet.PrimjedbaSuca_1">čl. 110 st.1  SZ, priklopljen u spis 7 Povrv-268/18</derivirana_varijabla>
  </DomainObject.Predmet.PrimjedbaSuca>
  <DomainObject.Predmet.ProtustrankaFormated>
    <izvorni_sadrzaj>  ARMANOS STUDIO društvo s ograničenom odgovornošću za proizvodnju i usluge zastupanog po punomoćniku Marijo Vujić</izvorni_sadrzaj>
    <derivirana_varijabla naziv="DomainObject.Predmet.ProtustrankaFormated_1">  ARMANOS STUDIO društvo s ograničenom odgovornošću za proizvodnju i usluge zastupanog po punomoćniku Marijo Vujić</derivirana_varijabla>
  </DomainObject.Predmet.ProtustrankaFormated>
  <DomainObject.Predmet.ProtustrankaFormatedOIB>
    <izvorni_sadrzaj>  ARMANOS STUDIO društvo s ograničenom odgovornošću za proizvodnju i usluge, OIB 90752075943 zastupanog po punomoćniku Marijo Vujić</izvorni_sadrzaj>
    <derivirana_varijabla naziv="DomainObject.Predmet.ProtustrankaFormatedOIB_1">  ARMANOS STUDIO društvo s ograničenom odgovornošću za proizvodnju i usluge, OIB 90752075943 zastupanog po punomoćniku Marijo Vujić</derivirana_varijabla>
  </DomainObject.Predmet.ProtustrankaFormatedOIB>
  <DomainObject.Predmet.ProtustrankaFormatedWithAdress>
    <izvorni_sadrzaj> ARMANOS STUDIO društvo s ograničenom odgovornošću za proizvodnju i usluge, Arslanovci 58, 34000 Požega zastupanog po punomoćniku Marijo Vujić</izvorni_sadrzaj>
    <derivirana_varijabla naziv="DomainObject.Predmet.ProtustrankaFormatedWithAdress_1"> ARMANOS STUDIO društvo s ograničenom odgovornošću za proizvodnju i usluge, Arslanovci 58, 34000 Požega zastupanog po punomoćniku Marijo Vujić</derivirana_varijabla>
  </DomainObject.Predmet.ProtustrankaFormatedWithAdress>
  <DomainObject.Predmet.ProtustrankaFormatedWithAdressOIB>
    <izvorni_sadrzaj> ARMANOS STUDIO društvo s ograničenom odgovornošću za proizvodnju i usluge, OIB 90752075943, Arslanovci 58, 34000 Požega zastupanog po punomoćniku Marijo Vujić</izvorni_sadrzaj>
    <derivirana_varijabla naziv="DomainObject.Predmet.ProtustrankaFormatedWithAdressOIB_1"> ARMANOS STUDIO društvo s ograničenom odgovornošću za proizvodnju i usluge, OIB 90752075943, Arslanovci 58, 34000 Požega zastupanog po punomoćniku Marijo Vujić</derivirana_varijabla>
  </DomainObject.Predmet.ProtustrankaFormatedWithAdressOIB>
  <DomainObject.Predmet.ProtustrankaWithAdress>
    <izvorni_sadrzaj>ARMANOS STUDIO društvo s ograničenom odgovornošću za proizvodnju i usluge Arslanovci 58, 34000 Požega</izvorni_sadrzaj>
    <derivirana_varijabla naziv="DomainObject.Predmet.ProtustrankaWithAdress_1">ARMANOS STUDIO društvo s ograničenom odgovornošću za proizvodnju i usluge Arslanovci 58, 34000 Požega</derivirana_varijabla>
  </DomainObject.Predmet.ProtustrankaWithAdress>
  <DomainObject.Predmet.ProtustrankaWithAdressOIB>
    <izvorni_sadrzaj>ARMANOS STUDIO društvo s ograničenom odgovornošću za proizvodnju i usluge, OIB 90752075943, Arslanovci 58, 34000 Požega</izvorni_sadrzaj>
    <derivirana_varijabla naziv="DomainObject.Predmet.ProtustrankaWithAdressOIB_1">ARMANOS STUDIO društvo s ograničenom odgovornošću za proizvodnju i usluge, OIB 90752075943, Arslanovci 58, 34000 Požega</derivirana_varijabla>
  </DomainObject.Predmet.ProtustrankaWithAdressOIB>
  <DomainObject.Predmet.ProtustrankaNazivFormated>
    <izvorni_sadrzaj>ARMANOS STUDIO društvo s ograničenom odgovornošću za proizvodnju i usluge</izvorni_sadrzaj>
    <derivirana_varijabla naziv="DomainObject.Predmet.ProtustrankaNazivFormated_1">ARMANOS STUDIO društvo s ograničenom odgovornošću za proizvodnju i usluge</derivirana_varijabla>
  </DomainObject.Predmet.ProtustrankaNazivFormated>
  <DomainObject.Predmet.ProtustrankaNazivFormatedOIB>
    <izvorni_sadrzaj>ARMANOS STUDIO društvo s ograničenom odgovornošću za proizvodnju i usluge, OIB 90752075943</izvorni_sadrzaj>
    <derivirana_varijabla naziv="DomainObject.Predmet.ProtustrankaNazivFormatedOIB_1">ARMANOS STUDIO društvo s ograničenom odgovornošću za proizvodnju i usluge, OIB 90752075943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ARMANOS STUDIO društvo s ograničenom odgovornošću za proizvodnju i usluge zastupanog po punomoćniku Marijo Vujić</item>
    </izvorni_sadrzaj>
    <derivirana_varijabla naziv="DomainObject.Predmet.ProtuStrankaListFormated_1">
      <item>ARMANOS STUDIO društvo s ograničenom odgovornošću za proizvodnju i usluge zastupanog po punomoćniku Marijo Vujić</item>
    </derivirana_varijabla>
  </DomainObject.Predmet.ProtuStrankaListFormated>
  <DomainObject.Predmet.ProtuStrankaListFormatedOIB>
    <izvorni_sadrzaj>
      <item>ARMANOS STUDIO društvo s ograničenom odgovornošću za proizvodnju i usluge, OIB 90752075943 zastupanog po punomoćniku Marijo Vujić</item>
    </izvorni_sadrzaj>
    <derivirana_varijabla naziv="DomainObject.Predmet.ProtuStrankaListFormatedOIB_1">
      <item>ARMANOS STUDIO društvo s ograničenom odgovornošću za proizvodnju i usluge, OIB 90752075943 zastupanog po punomoćniku Marijo Vujić</item>
    </derivirana_varijabla>
  </DomainObject.Predmet.ProtuStrankaListFormatedOIB>
  <DomainObject.Predmet.ProtuStrankaListFormatedWithAdress>
    <izvorni_sadrzaj>
      <item>ARMANOS STUDIO društvo s ograničenom odgovornošću za proizvodnju i usluge, Arslanovci 58, 34000 Požega zastupanog po punomoćniku Marijo Vujić</item>
    </izvorni_sadrzaj>
    <derivirana_varijabla naziv="DomainObject.Predmet.ProtuStrankaListFormatedWithAdress_1">
      <item>ARMANOS STUDIO društvo s ograničenom odgovornošću za proizvodnju i usluge, Arslanovci 58, 34000 Požega zastupanog po punomoćniku Marijo Vujić</item>
    </derivirana_varijabla>
  </DomainObject.Predmet.ProtuStrankaListFormatedWithAdress>
  <DomainObject.Predmet.ProtuStrankaListFormatedWithAdressOIB>
    <izvorni_sadrzaj>
      <item>ARMANOS STUDIO društvo s ograničenom odgovornošću za proizvodnju i usluge, OIB 90752075943, Arslanovci 58, 34000 Požega zastupanog po punomoćniku Marijo Vujić</item>
    </izvorni_sadrzaj>
    <derivirana_varijabla naziv="DomainObject.Predmet.ProtuStrankaListFormatedWithAdressOIB_1">
      <item>ARMANOS STUDIO društvo s ograničenom odgovornošću za proizvodnju i usluge, OIB 90752075943, Arslanovci 58, 34000 Požega zastupanog po punomoćniku Marijo Vujić</item>
    </derivirana_varijabla>
  </DomainObject.Predmet.ProtuStrankaListFormatedWithAdressOIB>
  <DomainObject.Predmet.ProtuStrankaListNazivFormated>
    <izvorni_sadrzaj>
      <item>ARMANOS STUDIO društvo s ograničenom odgovornošću za proizvodnju i usluge</item>
    </izvorni_sadrzaj>
    <derivirana_varijabla naziv="DomainObject.Predmet.ProtuStrankaListNazivFormated_1">
      <item>ARMANOS STUDIO društvo s ograničenom odgovornošću za proizvodnju i usluge</item>
    </derivirana_varijabla>
  </DomainObject.Predmet.ProtuStrankaListNazivFormated>
  <DomainObject.Predmet.ProtuStrankaListNazivFormatedOIB>
    <izvorni_sadrzaj>
      <item>ARMANOS STUDIO društvo s ograničenom odgovornošću za proizvodnju i usluge, OIB 90752075943</item>
    </izvorni_sadrzaj>
    <derivirana_varijabla naziv="DomainObject.Predmet.ProtuStrankaListNazivFormatedOIB_1">
      <item>ARMANOS STUDIO društvo s ograničenom odgovornošću za proizvodnju i usluge, OIB 90752075943</item>
    </derivirana_varijabla>
  </DomainObject.Predmet.ProtuStrankaListNazivFormatedOIB>
  <DomainObject.Predmet.OstaliListFormated>
    <izvorni_sadrzaj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  <item>Vesna Lazarić</item>
    </izvorni_sadrzaj>
    <derivirana_varijabla naziv="DomainObject.Predmet.OstaliListFormated_1"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  <item>Vesna Lazarić</item>
    </derivirana_varijabla>
  </DomainObject.Predmet.OstaliListFormated>
  <DomainObject.Predmet.OstaliListFormatedOIB>
    <izvorni_sadrzaj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  <item>Vesna Lazarić</item>
    </izvorni_sadrzaj>
    <derivirana_varijabla naziv="DomainObject.Predmet.OstaliListFormatedOIB_1"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  <item>Vesna Lazarić</item>
    </derivirana_varijabla>
  </DomainObject.Predmet.OstaliListFormatedOIB>
  <DomainObject.Predmet.OstaliListFormatedWithAdress>
    <izvorni_sadrzaj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  <item>Vesna Lazarić</item>
    </izvorni_sadrzaj>
    <derivirana_varijabla naziv="DomainObject.Predmet.OstaliListFormatedWithAdress_1"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  <item>Vesna Lazarić</item>
    </derivirana_varijabla>
  </DomainObject.Predmet.OstaliListFormatedWithAdress>
  <DomainObject.Predmet.OstaliListFormatedWithAdressOIB>
    <izvorni_sadrzaj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  <item>Vesna Lazarić</item>
    </izvorni_sadrzaj>
    <derivirana_varijabla naziv="DomainObject.Predmet.OstaliListFormatedWithAdressOIB_1"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  <item>Vesna Lazarić</item>
    </derivirana_varijabla>
  </DomainObject.Predmet.OstaliListFormatedWithAdressOIB>
  <DomainObject.Predmet.OstaliListNazivFormated>
    <izvorni_sadrzaj>
      <item>FRANJO HORVAT</item>
      <item>MILAN HORVAT</item>
      <item>Marijo Vujić</item>
      <item>Krešimir Pencinger</item>
      <item>Sanja Mišević</item>
      <item>Vesna Lazarić</item>
    </izvorni_sadrzaj>
    <derivirana_varijabla naziv="DomainObject.Predmet.OstaliListNazivFormated_1">
      <item>FRANJO HORVAT</item>
      <item>MILAN HORVAT</item>
      <item>Marijo Vujić</item>
      <item>Krešimir Pencinger</item>
      <item>Sanja Mišević</item>
      <item>Vesna Lazarić</item>
    </derivirana_varijabla>
  </DomainObject.Predmet.OstaliListNazivFormated>
  <DomainObject.Predmet.OstaliListNazivFormatedOIB>
    <izvorni_sadrzaj>
      <item>FRANJO HORVAT, OIB 33737660817</item>
      <item>MILAN HORVAT, OIB 02735208578</item>
      <item>Marijo Vujić, OIB 31038731782</item>
      <item>Krešimir Pencinger</item>
      <item>Sanja Mišević</item>
      <item>Vesna Lazarić</item>
    </izvorni_sadrzaj>
    <derivirana_varijabla naziv="DomainObject.Predmet.OstaliListNazivFormatedOIB_1">
      <item>FRANJO HORVAT, OIB 33737660817</item>
      <item>MILAN HORVAT, OIB 02735208578</item>
      <item>Marijo Vujić, OIB 31038731782</item>
      <item>Krešimir Pencinger</item>
      <item>Sanja Mišević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ARMANOS STUDIO društvo s ograničenom odgovornošću za proizvodnju i usluge</izvorni_sadrzaj>
    <derivirana_varijabla naziv="DomainObject.Predmet.ProtustrankaIDrugi_1">ARMANOS STUDIO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ARMANOS STUDIO društvo s ograničenom odgovornošću za proizvodnju i usluge, OIB 90752075943, Arslanovci 58, 34000 Požega</izvorni_sadrzaj>
    <derivirana_varijabla naziv="DomainObject.Predmet.ProtustrankaIDrugiAdressOIB_1">ARMANOS STUDIO društvo s ograničenom odgovornošću za proizvodnju i usluge, OIB 90752075943, Arslanovci 58,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  <item>Vesna Lazarić</item>
    </izvorni_sadrzaj>
    <derivirana_varijabla naziv="DomainObject.Predmet.SudioniciListNaziv_1"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  <item>Vesna Lazarić</item>
    </izvorni_sadrzaj>
    <derivirana_varijabla naziv="DomainObject.Predmet.SudioniciListAdressOIB_1"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90752075943</item>
      <item>, OIB 33737660817</item>
      <item>, OIB 02735208578</item>
      <item>, OIB 31038731782</item>
      <item>, OIB null</item>
      <item>, OIB null</item>
      <item>, OIB null</item>
    </izvorni_sadrzaj>
    <derivirana_varijabla naziv="DomainObject.Predmet.SudioniciListNazivOIB_1">
      <item>, OIB 85821130368</item>
      <item>, OIB 90752075943</item>
      <item>, OIB 33737660817</item>
      <item>, OIB 02735208578</item>
      <item>, OIB 31038731782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470</properties:Words>
  <properties:Characters>2533</properties:Characters>
  <properties:Lines>85</properties:Lines>
  <properties:Paragraphs>32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2018-07-18T09:28:00Z</dcterms:created>
  <dc:creator>Korisnik</dc:creator>
  <cp:lastModifiedBy>wsadmin</cp:lastModifiedBy>
  <cp:lastPrinted>2018-07-19T07:22:00Z</cp:lastPrinted>
  <dcterms:modified xmlns:xsi="http://www.w3.org/2001/XMLSchema-instance" xsi:type="dcterms:W3CDTF">2018-07-19T07:37:00Z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(ODBACIVANJE NEPRAVODOBNE  PRIJAVE.docx)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