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9e9e" w14:paraId="6fb9e9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03B8D">
        <w:t>KOEL d.o.o., Kralja Zvonimira 23, Split, OIB: 14034416849</w:t>
      </w:r>
      <w:r>
        <w:rPr>
          <w:lang w:val="hr-HR"/>
        </w:rPr>
        <w:t xml:space="preserve">, dana </w:t>
      </w:r>
      <w:r w:rsidR="00E9102A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03B8D">
        <w:t xml:space="preserve">KOEL d.o.o., Kralja Zvonimira 23, Split, OIB: 14034416849 </w:t>
      </w:r>
      <w:r>
        <w:rPr>
          <w:lang w:val="hr-HR"/>
        </w:rPr>
        <w:t xml:space="preserve">na dan </w:t>
      </w:r>
      <w:r w:rsidR="00C03B8D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03B8D">
        <w:rPr>
          <w:lang w:val="hr-HR"/>
        </w:rPr>
        <w:t>183.161,80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9102A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82E25" w:rsidR="00473132">
    <w:pPr>
      <w:pStyle w:val="Zaglavlje"/>
      <w:jc w:val="center"/>
    </w:pPr>
  </w:p>
  <w:p w:rsidRDefault="00A82E2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03B8D">
      <w:t>429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A51DE9"/>
    <w:rsid w:val="00A82E25"/>
    <w:rsid w:val="00B7506F"/>
    <w:rsid w:val="00C03B8D"/>
    <w:rsid w:val="00C31A26"/>
    <w:rsid w:val="00CE118B"/>
    <w:rsid w:val="00D170AD"/>
    <w:rsid w:val="00D54741"/>
    <w:rsid w:val="00DD0D50"/>
    <w:rsid w:val="00E0633A"/>
    <w:rsid w:val="00E9102A"/>
    <w:rsid w:val="00EA4F9E"/>
    <w:rsid w:val="00EB184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2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82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St-429/2015</izvorni_sadrzaj>
    <derivirana_varijabla naziv="DomainObject.Predmet.OznakaBroj_1">St-429/2015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KOEL d.o.o. za inženjering, nadzor nad gradnjom objekata i usluge</izvorni_sadrzaj>
    <derivirana_varijabla naziv="DomainObject.Predmet.ProtustrankaFormated_1">  KOEL d.o.o. za inženjering, nadzor nad gradnjom objekata i usluge</derivirana_varijabla>
  </DomainObject.Predmet.ProtustrankaFormated>
  <DomainObject.Predmet.ProtustrankaFormatedOIB>
    <izvorni_sadrzaj>  KOEL d.o.o. za inženjering, nadzor nad gradnjom objekata i usluge, OIB 14034416849</izvorni_sadrzaj>
    <derivirana_varijabla naziv="DomainObject.Predmet.ProtustrankaFormatedOIB_1">  KOEL d.o.o. za inženjering, nadzor nad gradnjom objekata i usluge, OIB 14034416849</derivirana_varijabla>
  </DomainObject.Predmet.ProtustrankaFormatedOIB>
  <DomainObject.Predmet.ProtustrankaFormatedWithAdress>
    <izvorni_sadrzaj> KOEL d.o.o. za inženjering, nadzor nad gradnjom objekata i usluge, Kralja Zvonimira 23, 21000 Split</izvorni_sadrzaj>
    <derivirana_varijabla naziv="DomainObject.Predmet.ProtustrankaFormatedWithAdress_1"> KOEL d.o.o. za inženjering, nadzor nad gradnjom objekata i usluge, Kralja Zvonimira 23, 21000 Split</derivirana_varijabla>
  </DomainObject.Predmet.ProtustrankaFormatedWithAdress>
  <DomainObject.Predmet.ProtustrankaFormatedWithAdressOIB>
    <izvorni_sadrzaj> KOEL d.o.o. za inženjering, nadzor nad gradnjom objekata i usluge, OIB 14034416849, Kralja Zvonimira 23, 21000 Split</izvorni_sadrzaj>
    <derivirana_varijabla naziv="DomainObject.Predmet.ProtustrankaFormatedWithAdressOIB_1"> KOEL d.o.o. za inženjering, nadzor nad gradnjom objekata i usluge, OIB 14034416849, Kralja Zvonimira 23, 21000 Split</derivirana_varijabla>
  </DomainObject.Predmet.ProtustrankaFormatedWithAdressOIB>
  <DomainObject.Predmet.ProtustrankaWithAdress>
    <izvorni_sadrzaj>KOEL d.o.o. za inženjering, nadzor nad gradnjom objekata i usluge Kralja Zvonimira 23, 21000 Split</izvorni_sadrzaj>
    <derivirana_varijabla naziv="DomainObject.Predmet.ProtustrankaWithAdress_1">KOEL d.o.o. za inženjering, nadzor nad gradnjom objekata i usluge Kralja Zvonimira 23, 21000 Split</derivirana_varijabla>
  </DomainObject.Predmet.ProtustrankaWithAdress>
  <DomainObject.Predmet.ProtustrankaWithAdressOIB>
    <izvorni_sadrzaj>KOEL d.o.o. za inženjering, nadzor nad gradnjom objekata i usluge, OIB 14034416849, Kralja Zvonimira 23, 21000 Split</izvorni_sadrzaj>
    <derivirana_varijabla naziv="DomainObject.Predmet.ProtustrankaWithAdressOIB_1">KOEL d.o.o. za inženjering, nadzor nad gradnjom objekata i usluge, OIB 14034416849, Kralja Zvonimira 23, 21000 Split</derivirana_varijabla>
  </DomainObject.Predmet.ProtustrankaWithAdressOIB>
  <DomainObject.Predmet.ProtustrankaNazivFormated>
    <izvorni_sadrzaj>KOEL d.o.o. za inženjering, nadzor nad gradnjom objekata i usluge</izvorni_sadrzaj>
    <derivirana_varijabla naziv="DomainObject.Predmet.ProtustrankaNazivFormated_1">KOEL d.o.o. za inženjering, nadzor nad gradnjom objekata i usluge</derivirana_varijabla>
  </DomainObject.Predmet.ProtustrankaNazivFormated>
  <DomainObject.Predmet.ProtustrankaNazivFormatedOIB>
    <izvorni_sadrzaj>KOEL d.o.o. za inženjering, nadzor nad gradnjom objekata i usluge, OIB 14034416849</izvorni_sadrzaj>
    <derivirana_varijabla naziv="DomainObject.Predmet.ProtustrankaNazivFormatedOIB_1">KOEL d.o.o. za inženjering, nadzor nad gradnjom objekata i usluge, OIB 14034416849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183515.60</izvorni_sadrzaj>
    <derivirana_varijabla naziv="DomainObject.Predmet.TrenutnaVrijednost_1">183515.60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KOEL d.o.o. za inženjering, nadzor nad gradnjom objekata i usluge</item>
    </izvorni_sadrzaj>
    <derivirana_varijabla naziv="DomainObject.Predmet.ProtuStrankaListFormated_1">
      <item>KOEL d.o.o. za inženjering, nadzor nad gradnjom objekata i usluge</item>
    </derivirana_varijabla>
  </DomainObject.Predmet.ProtuStrankaListFormated>
  <DomainObject.Predmet.ProtuStrankaListFormatedOIB>
    <izvorni_sadrzaj>
      <item>KOEL d.o.o. za inženjering, nadzor nad gradnjom objekata i usluge, OIB 14034416849</item>
    </izvorni_sadrzaj>
    <derivirana_varijabla naziv="DomainObject.Predmet.ProtuStrankaListFormatedOIB_1">
      <item>KOEL d.o.o. za inženjering, nadzor nad gradnjom objekata i usluge, OIB 14034416849</item>
    </derivirana_varijabla>
  </DomainObject.Predmet.ProtuStrankaListFormatedOIB>
  <DomainObject.Predmet.ProtuStrankaListFormatedWithAdress>
    <izvorni_sadrzaj>
      <item>KOEL d.o.o. za inženjering, nadzor nad gradnjom objekata i usluge, Kralja Zvonimira 23, 21000 Split</item>
    </izvorni_sadrzaj>
    <derivirana_varijabla naziv="DomainObject.Predmet.ProtuStrankaListFormatedWithAdress_1">
      <item>KOEL d.o.o. za inženjering, nadzor nad gradnjom objekata i usluge, Kralja Zvonimira 23, 21000 Split</item>
    </derivirana_varijabla>
  </DomainObject.Predmet.ProtuStrankaListFormatedWithAdress>
  <DomainObject.Predmet.ProtuStrankaListFormatedWithAdressOIB>
    <izvorni_sadrzaj>
      <item>KOEL d.o.o. za inženjering, nadzor nad gradnjom objekata i usluge, OIB 14034416849, Kralja Zvonimira 23, 21000 Split</item>
    </izvorni_sadrzaj>
    <derivirana_varijabla naziv="DomainObject.Predmet.ProtuStrankaListFormatedWithAdressOIB_1">
      <item>KOEL d.o.o. za inženjering, nadzor nad gradnjom objekata i usluge, OIB 14034416849, Kralja Zvonimira 23, 21000 Split</item>
    </derivirana_varijabla>
  </DomainObject.Predmet.ProtuStrankaListFormatedWithAdressOIB>
  <DomainObject.Predmet.ProtuStrankaListNazivFormated>
    <izvorni_sadrzaj>
      <item>KOEL d.o.o. za inženjering, nadzor nad gradnjom objekata i usluge</item>
    </izvorni_sadrzaj>
    <derivirana_varijabla naziv="DomainObject.Predmet.ProtuStrankaListNazivFormated_1">
      <item>KOEL d.o.o. za inženjering, nadzor nad gradnjom objekata i usluge</item>
    </derivirana_varijabla>
  </DomainObject.Predmet.ProtuStrankaListNazivFormated>
  <DomainObject.Predmet.ProtuStrankaListNazivFormatedOIB>
    <izvorni_sadrzaj>
      <item>KOEL d.o.o. za inženjering, nadzor nad gradnjom objekata i usluge, OIB 14034416849</item>
    </izvorni_sadrzaj>
    <derivirana_varijabla naziv="DomainObject.Predmet.ProtuStrankaListNazivFormatedOIB_1">
      <item>KOEL d.o.o. za inženjering, nadzor nad gradnjom objekata i usluge, OIB 14034416849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KOEL d.o.o. za inženjering, nadzor nad gradnjom objekata i usluge</izvorni_sadrzaj>
    <derivirana_varijabla naziv="DomainObject.Predmet.ProtustrankaIDrugi_1">KOEL d.o.o. za inženjering, nadzor nad gradnjom objekata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KOEL d.o.o. za inženjering, nadzor nad gradnjom objekata i usluge, OIB 14034416849, Kralja Zvonimira 23, 21000 Split</izvorni_sadrzaj>
    <derivirana_varijabla naziv="DomainObject.Predmet.ProtustrankaIDrugiAdressOIB_1">KOEL d.o.o. za inženjering, nadzor nad gradnjom objekata i usluge, OIB 14034416849, Kralja Zvonimira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KOEL d.o.o. za inženjering, nadzor nad gradnjom objekata i usluge</item>
    </izvorni_sadrzaj>
    <derivirana_varijabla naziv="DomainObject.Predmet.SudioniciListNaziv_1">
      <item>FINA SPLIT</item>
      <item>KOEL d.o.o. za inženjering, nadzor nad gradnjom objekata i usluge</item>
    </derivirana_varijabla>
  </DomainObject.Predmet.SudioniciListNaziv>
  <DomainObject.Predmet.SudioniciListAdressOIB>
    <izvorni_sadrzaj>
      <item>FINA SPLIT, Mažuranićevo šetalište 24 b,21000 Split</item>
      <item>KOEL d.o.o. za inženjering, nadzor nad gradnjom objekata i usluge, OIB 14034416849, Kralja Zvonimira 23,21000 Split</item>
    </izvorni_sadrzaj>
    <derivirana_varijabla naziv="DomainObject.Predmet.SudioniciListAdressOIB_1">
      <item>FINA SPLIT, Mažuranićevo šetalište 24 b,21000 Split</item>
      <item>KOEL d.o.o. za inženjering, nadzor nad gradnjom objekata i usluge, OIB 14034416849, Kralja Zvonimira 23,21000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14034416849</item>
    </izvorni_sadrzaj>
    <derivirana_varijabla naziv="DomainObject.Predmet.SudioniciListNazivOIB_1">
      <item>, OIB null</item>
      <item>, OIB 14034416849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1723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2016-01-29T13:40:00Z</cp:lastPrinted>
  <dcterms:modified xmlns:xsi="http://www.w3.org/2001/XMLSchema-instance" xsi:type="dcterms:W3CDTF">2016-02-01T08:13:00Z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