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980d" w14:paraId="64c980d" w:rsidRDefault="00B15477" w:rsidR="00B15477" w:rsidRPr="00242CAE">
      <w:pPr>
        <w15:collapsed w:val="false"/>
      </w:pPr>
      <w:bookmarkStart w:name="_GoBack" w:id="0"/>
      <w:bookmarkEnd w:id="0"/>
      <w:r w:rsidRPr="00242CAE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242CAE">
      <w:pPr>
        <w:jc w:val="both"/>
      </w:pPr>
    </w:p>
    <w:p w:rsidRDefault="0070027B" w:rsidP="0070027B" w:rsidR="0070027B" w:rsidRPr="00242CAE">
      <w:pPr>
        <w:jc w:val="both"/>
      </w:pPr>
      <w:r w:rsidRPr="00242CAE">
        <w:t>REPUBLIKA HRVATSKA</w:t>
      </w:r>
    </w:p>
    <w:p w:rsidRDefault="0070027B" w:rsidP="0070027B" w:rsidR="0070027B" w:rsidRPr="00242CAE">
      <w:pPr>
        <w:jc w:val="both"/>
      </w:pPr>
      <w:r w:rsidRPr="00242CAE">
        <w:t xml:space="preserve">TRGOVAČKI SUD U ZAGREBU                                     </w:t>
      </w:r>
      <w:r w:rsidR="002A4CA2">
        <w:t xml:space="preserve">                     67. St-5879</w:t>
      </w:r>
      <w:r w:rsidR="00F24636" w:rsidRPr="00242CAE">
        <w:t>/15</w:t>
      </w:r>
    </w:p>
    <w:p w:rsidRDefault="0070027B" w:rsidP="0070027B" w:rsidR="0070027B" w:rsidRPr="00242CAE">
      <w:pPr>
        <w:jc w:val="both"/>
      </w:pPr>
      <w:r w:rsidRPr="00242CAE">
        <w:t>Amruševa 2/II</w:t>
      </w:r>
    </w:p>
    <w:p w:rsidRDefault="00AE30AB" w:rsidP="00AE30AB" w:rsidR="00AE30AB" w:rsidRPr="00242CAE">
      <w:pPr>
        <w:jc w:val="center"/>
      </w:pPr>
    </w:p>
    <w:p w:rsidRDefault="00AE30AB" w:rsidP="00AE30AB" w:rsidR="0070027B" w:rsidRPr="00242CAE">
      <w:pPr>
        <w:jc w:val="center"/>
      </w:pPr>
      <w:r w:rsidRPr="00242CAE">
        <w:t xml:space="preserve">U   I M E   R E P U B L I K E   H R V A T S K E </w:t>
      </w:r>
    </w:p>
    <w:p w:rsidRDefault="00F24636" w:rsidP="0070027B" w:rsidR="00F24636" w:rsidRPr="00242CAE">
      <w:pPr>
        <w:jc w:val="center"/>
      </w:pPr>
    </w:p>
    <w:p w:rsidRDefault="00645B73" w:rsidP="0070027B" w:rsidR="0070027B" w:rsidRPr="00242CAE">
      <w:pPr>
        <w:jc w:val="center"/>
      </w:pPr>
      <w:r w:rsidRPr="00242CAE">
        <w:t>R J E Š E NJ E</w:t>
      </w:r>
    </w:p>
    <w:p w:rsidRDefault="0070027B" w:rsidP="0070027B" w:rsidR="0070027B" w:rsidRPr="00242CAE">
      <w:pPr>
        <w:jc w:val="both"/>
      </w:pPr>
    </w:p>
    <w:p w:rsidRDefault="00A02052" w:rsidP="0070027B" w:rsidR="00EB51F8" w:rsidRPr="00242CAE">
      <w:pPr>
        <w:jc w:val="both"/>
      </w:pPr>
      <w:r w:rsidRPr="00F53100">
        <w:t>Trgovački sud u Zag</w:t>
      </w:r>
      <w:r>
        <w:t>rebu, po sucu Gordanu Zubaku, u</w:t>
      </w:r>
      <w:r w:rsidRPr="00F53100">
        <w:rPr>
          <w:lang w:val="pt-BR"/>
        </w:rPr>
        <w:t xml:space="preserve"> stečajnom p</w:t>
      </w:r>
      <w:r w:rsidR="002A4CA2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2A4CA2" w:rsidRPr="002A4CA2">
        <w:rPr>
          <w:lang w:val="pt-BR"/>
        </w:rPr>
        <w:t xml:space="preserve">FINANCIJSKE AGENCIJE, Zagreb, Ulica grada Vukovara 70, OIB: </w:t>
      </w:r>
      <w:r w:rsidR="002A4CA2" w:rsidRPr="002A4CA2">
        <w:t>85821130368</w:t>
      </w:r>
      <w:r w:rsidR="002A4CA2" w:rsidRPr="002A4CA2">
        <w:rPr>
          <w:lang w:val="pt-BR"/>
        </w:rPr>
        <w:t>, za otvaranje stečajnog postupka nad dužnikom NEPTIS d.o.o., Zagreb, Prilaz baruna Filipovića 18, OIB: 67175942546</w:t>
      </w:r>
      <w:r w:rsidR="00DC268C" w:rsidRPr="00242CAE">
        <w:t xml:space="preserve">, </w:t>
      </w:r>
      <w:r w:rsidR="00ED4ED1">
        <w:rPr>
          <w:lang w:val="pt-BR"/>
        </w:rPr>
        <w:t xml:space="preserve">9. siječnja </w:t>
      </w:r>
      <w:r w:rsidR="00DC7C75" w:rsidRPr="00242CAE">
        <w:rPr>
          <w:lang w:val="pt-BR"/>
        </w:rPr>
        <w:t xml:space="preserve"> </w:t>
      </w:r>
      <w:r w:rsidR="00ED4ED1">
        <w:rPr>
          <w:lang w:val="pt-BR"/>
        </w:rPr>
        <w:t>2017</w:t>
      </w:r>
      <w:r w:rsidR="00EB51F8" w:rsidRPr="00242CAE">
        <w:rPr>
          <w:lang w:val="pt-BR"/>
        </w:rPr>
        <w:t>.</w:t>
      </w:r>
      <w:r w:rsidR="00EB51F8" w:rsidRPr="00242CAE">
        <w:t>,</w:t>
      </w:r>
    </w:p>
    <w:p w:rsidRDefault="00C12410" w:rsidP="0023149C" w:rsidR="00C12410" w:rsidRPr="00242CAE">
      <w:pPr>
        <w:jc w:val="both"/>
      </w:pPr>
    </w:p>
    <w:p w:rsidRDefault="00C12410" w:rsidP="00D85CC6" w:rsidR="00C12410" w:rsidRPr="00242CAE">
      <w:pPr>
        <w:jc w:val="center"/>
      </w:pPr>
      <w:r w:rsidRPr="00242CAE">
        <w:t>r i j e š i o     j e</w:t>
      </w:r>
    </w:p>
    <w:p w:rsidRDefault="00C12410" w:rsidP="00C12410" w:rsidR="00C12410" w:rsidRPr="00242CAE">
      <w:r w:rsidRPr="00242CAE">
        <w:t xml:space="preserve"> </w:t>
      </w:r>
    </w:p>
    <w:p w:rsidRDefault="00A93839" w:rsidP="00A93839" w:rsidR="00A93839" w:rsidRPr="00242CAE">
      <w:pPr>
        <w:jc w:val="both"/>
      </w:pPr>
      <w:r w:rsidRPr="00242CAE">
        <w:t xml:space="preserve">I. Otvara se stečajni postupak nad dužnikom </w:t>
      </w:r>
      <w:r w:rsidR="002A4CA2" w:rsidRPr="002A4CA2">
        <w:rPr>
          <w:lang w:val="pt-BR"/>
        </w:rPr>
        <w:t>NEPTIS d.o.o., Zagreb, Prilaz baruna Filipovića 18, OIB: 67175942546</w:t>
      </w:r>
      <w:r w:rsidR="002A4CA2" w:rsidRPr="002A4CA2">
        <w:t>, MBS: 080582319</w:t>
      </w:r>
      <w:r w:rsidRPr="00242CAE">
        <w:t>. Rješenje o otvaranju stečajnog postupka nad dužnikom istaknut je</w:t>
      </w:r>
      <w:r w:rsidR="00CE7E27" w:rsidRPr="00242CAE">
        <w:t xml:space="preserve"> mrežnoj stranici</w:t>
      </w:r>
      <w:r w:rsidRPr="00242CAE">
        <w:t xml:space="preserve"> na e-</w:t>
      </w:r>
      <w:r w:rsidR="00CE7E27" w:rsidRPr="00242CAE">
        <w:t>oglasna ploča</w:t>
      </w:r>
      <w:r w:rsidRPr="00242CAE">
        <w:t xml:space="preserve"> Trgovačkog suda u Zagrebu </w:t>
      </w:r>
      <w:r w:rsidRPr="00A02052">
        <w:t>dana</w:t>
      </w:r>
      <w:r w:rsidRPr="00A02052">
        <w:rPr>
          <w:color w:val="FF0000"/>
        </w:rPr>
        <w:t xml:space="preserve"> </w:t>
      </w:r>
      <w:r w:rsidR="00ED4ED1">
        <w:rPr>
          <w:lang w:val="pt-BR"/>
        </w:rPr>
        <w:t>9. siječnja 2017</w:t>
      </w:r>
      <w:r w:rsidRPr="00242CAE">
        <w:t xml:space="preserve">. u </w:t>
      </w:r>
      <w:r w:rsidR="00ED4ED1">
        <w:t>10</w:t>
      </w:r>
      <w:r w:rsidR="00242CAE" w:rsidRPr="00242CAE">
        <w:t>.3</w:t>
      </w:r>
      <w:r w:rsidR="00DC7C75" w:rsidRPr="00242CAE">
        <w:t>0</w:t>
      </w:r>
      <w:r w:rsidRPr="00242CAE">
        <w:t xml:space="preserve"> sati.</w:t>
      </w:r>
    </w:p>
    <w:p w:rsidRDefault="00A93839" w:rsidP="00A93839" w:rsidR="00ED4ED1">
      <w:pPr>
        <w:jc w:val="both"/>
      </w:pPr>
      <w:r w:rsidRPr="00242CAE">
        <w:t xml:space="preserve">II. Za </w:t>
      </w:r>
      <w:r w:rsidR="006460FF">
        <w:t>stečajnog upravitelja imenuje se</w:t>
      </w:r>
      <w:r w:rsidRPr="00242CAE">
        <w:t xml:space="preserve"> </w:t>
      </w:r>
      <w:r w:rsidR="00ED4ED1">
        <w:t xml:space="preserve">Ante Gabelica iz Splita, Ruđera Boškovića 7/125, </w:t>
      </w:r>
    </w:p>
    <w:p w:rsidRDefault="00ED4ED1" w:rsidP="00A93839" w:rsidR="00A93839" w:rsidRPr="00242CAE">
      <w:pPr>
        <w:jc w:val="both"/>
      </w:pPr>
      <w:r>
        <w:t>OIB: 68765596631</w:t>
      </w:r>
      <w:r w:rsidR="00A93839" w:rsidRPr="00242CAE">
        <w:t>.</w:t>
      </w:r>
    </w:p>
    <w:p w:rsidRDefault="00A93839" w:rsidP="00A93839" w:rsidR="00A93839" w:rsidRPr="00242CAE">
      <w:pPr>
        <w:jc w:val="both"/>
      </w:pPr>
      <w:r w:rsidRPr="00242CAE">
        <w:t xml:space="preserve">III. Zaključuje se stečajni postupak nad dužnikom </w:t>
      </w:r>
      <w:r w:rsidR="002A4CA2" w:rsidRPr="002A4CA2">
        <w:rPr>
          <w:lang w:val="pt-BR"/>
        </w:rPr>
        <w:t>NEPTIS d.o.o., Zagreb, Prilaz baruna Filipovića 18, OIB: 67175942546</w:t>
      </w:r>
      <w:r w:rsidR="002A4CA2" w:rsidRPr="002A4CA2">
        <w:t>, MBS: 080582319</w:t>
      </w:r>
      <w:r w:rsidRPr="00242CAE">
        <w:t>.</w:t>
      </w:r>
    </w:p>
    <w:p w:rsidRDefault="00A93839" w:rsidP="00A93839" w:rsidR="00A93839" w:rsidRPr="00242CAE">
      <w:pPr>
        <w:jc w:val="both"/>
      </w:pPr>
      <w:r w:rsidRPr="00242CAE">
        <w:t>IV. Nastali troškovi podmirit će se iz Fonda za pokriće troškova stečajnog postupka koji se ne mogu namiriti iz imovine dužnika.</w:t>
      </w:r>
    </w:p>
    <w:p w:rsidRDefault="00A93839" w:rsidP="00A93839" w:rsidR="00A93839" w:rsidRPr="00242CAE">
      <w:pPr>
        <w:jc w:val="both"/>
      </w:pPr>
      <w:r w:rsidRPr="00242CAE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242CAE">
      <w:pPr>
        <w:jc w:val="both"/>
      </w:pPr>
    </w:p>
    <w:p w:rsidRDefault="00C12410" w:rsidP="00D85CC6" w:rsidR="00C12410" w:rsidRPr="00242CAE">
      <w:pPr>
        <w:jc w:val="center"/>
      </w:pPr>
      <w:r w:rsidRPr="00242CAE">
        <w:t>Obrazloženje</w:t>
      </w:r>
    </w:p>
    <w:p w:rsidRDefault="00C12410" w:rsidP="00C12410" w:rsidR="00C12410" w:rsidRPr="00242CAE"/>
    <w:p w:rsidRDefault="002A4CA2" w:rsidP="002A4CA2" w:rsidR="002A4CA2" w:rsidRPr="002A4CA2">
      <w:pPr>
        <w:jc w:val="both"/>
      </w:pPr>
      <w:r w:rsidRPr="002A4CA2">
        <w:t xml:space="preserve">Financijska agencija, Regionalni centar Zagreb, podnijela je ovom sudu prijedlog za otvaranje stečajnog postupka nad dužnikom </w:t>
      </w:r>
      <w:r w:rsidRPr="002A4CA2">
        <w:rPr>
          <w:lang w:val="pt-BR"/>
        </w:rPr>
        <w:t>dužnikom NEPTIS d.o.o., Zagreb, Prilaz baruna Filipovića 18.</w:t>
      </w:r>
    </w:p>
    <w:p w:rsidRDefault="002A4CA2" w:rsidP="002A4CA2" w:rsidR="002A4CA2" w:rsidRPr="002A4CA2">
      <w:pPr>
        <w:jc w:val="both"/>
      </w:pPr>
    </w:p>
    <w:p w:rsidRDefault="002A4CA2" w:rsidP="002A4CA2" w:rsidR="002A4CA2" w:rsidRPr="002A4CA2">
      <w:pPr>
        <w:jc w:val="both"/>
      </w:pPr>
      <w:r w:rsidRPr="002A4CA2">
        <w:t xml:space="preserve">Prijedlog je podnesen na temelju Zakona o financijskom poslovanju i predstečajnoj nagodbi („Narodne novine“ broj 108/12, 144/12, 81/13 i 112/13, dalje ZFPPN) jer je rješenjem od 27. listopada 2015., poslovni broj ur. br. 04-06-15-8823-3 nagodbeno vijeće odbacilo prijedlog dužnika za otvaranje postupka predstečajne nagodbe te je uz prijedlog dostavljana potvrda predlagatelja prema kojoj je dužnikov račun blokiran duže od 60 dana (list 3. spisa). </w:t>
      </w:r>
    </w:p>
    <w:p w:rsidRDefault="002A4CA2" w:rsidP="002A4CA2" w:rsidR="002A4CA2" w:rsidRPr="002A4CA2">
      <w:pPr>
        <w:jc w:val="both"/>
      </w:pPr>
    </w:p>
    <w:p w:rsidRDefault="002A4CA2" w:rsidP="002A4CA2" w:rsidR="002A4CA2" w:rsidRPr="002A4CA2">
      <w:pPr>
        <w:jc w:val="both"/>
      </w:pPr>
      <w:r w:rsidRPr="002A4CA2">
        <w:t xml:space="preserve">Prema odredbi čl. 115. st. 1. Stečajnog zakona („Narodne novine“ broj 71/15, dalje: SZ) na temelju prijedloga za otvaranje stečajnoga postupka sud donosi rješenje o pokretanju prethodnoga postupka radi utvrđivanja pretpostavki za otvaranje stečajnoga postupka (prethodni postupak). </w:t>
      </w:r>
    </w:p>
    <w:p w:rsidRDefault="002A4CA2" w:rsidP="002A4CA2" w:rsidR="002A4CA2" w:rsidRPr="002A4CA2">
      <w:pPr>
        <w:jc w:val="both"/>
      </w:pPr>
    </w:p>
    <w:p w:rsidRDefault="002A4CA2" w:rsidP="002A4CA2" w:rsidR="002A4CA2" w:rsidRPr="002A4CA2">
      <w:pPr>
        <w:jc w:val="both"/>
      </w:pPr>
      <w:r w:rsidRPr="002A4CA2">
        <w:tab/>
        <w:t xml:space="preserve">Sud je rješenjem pokrenuo nad dužnikom prethodni postupak, a </w:t>
      </w:r>
      <w:r>
        <w:t xml:space="preserve">potom je održano </w:t>
      </w:r>
      <w:r w:rsidRPr="002A4CA2">
        <w:t xml:space="preserve"> ročište radi očitovanja o prijedlogu za otvaranje stečajnog postupka. Zastupnik po zakonu dužnika pristupio je na navedeno ročište te je izjavio da se protivi prijedlogu za otvaranje stečajnog postupka nad dužnikom i dodao je kako dužnik nema imovinu.</w:t>
      </w:r>
    </w:p>
    <w:p w:rsidRDefault="002A4CA2" w:rsidP="002A4CA2" w:rsidR="002A4CA2" w:rsidRPr="002A4CA2">
      <w:pPr>
        <w:jc w:val="both"/>
      </w:pPr>
    </w:p>
    <w:p w:rsidRDefault="002A4CA2" w:rsidP="002A4CA2" w:rsidR="002A4CA2" w:rsidRPr="002A4CA2">
      <w:pPr>
        <w:ind w:firstLine="708"/>
        <w:jc w:val="both"/>
      </w:pPr>
      <w:r w:rsidRPr="002A4CA2">
        <w:t>Uvidom u potvrdu Financijske agencije od 5. siječnja 2016. sud je utvrdio kako je na računima i novčanim sredstvima dužnika na dan izdavanja potvrde evidentirano 792 dana neprekidne blokade (list 13. spisa).</w:t>
      </w:r>
    </w:p>
    <w:p w:rsidRDefault="005A2B10" w:rsidP="00AE30AB" w:rsidR="005A2B10" w:rsidRPr="00242CAE">
      <w:pPr>
        <w:jc w:val="both"/>
      </w:pPr>
    </w:p>
    <w:p w:rsidRDefault="005224DC" w:rsidP="00061A00" w:rsidR="00C12410" w:rsidRPr="00242CAE">
      <w:pPr>
        <w:ind w:firstLine="708"/>
        <w:jc w:val="both"/>
      </w:pPr>
      <w:r w:rsidRPr="00242CAE">
        <w:t xml:space="preserve">Sud je rješenjem od </w:t>
      </w:r>
      <w:r w:rsidR="002A4CA2">
        <w:t>21</w:t>
      </w:r>
      <w:r w:rsidR="00A93839" w:rsidRPr="00242CAE">
        <w:t>. siječnja 2016</w:t>
      </w:r>
      <w:r w:rsidR="0023149C" w:rsidRPr="00242CAE">
        <w:t>.</w:t>
      </w:r>
      <w:r w:rsidR="00A93839" w:rsidRPr="00242CAE">
        <w:t xml:space="preserve"> pozvao</w:t>
      </w:r>
      <w:r w:rsidR="0023149C" w:rsidRPr="00242CAE">
        <w:t xml:space="preserve"> </w:t>
      </w:r>
      <w:r w:rsidR="00A93839" w:rsidRPr="00242CAE">
        <w:t xml:space="preserve">osobe koje imaju pravni interes za provedbom stečajnoga postupaka nad  dužnikom </w:t>
      </w:r>
      <w:r w:rsidR="00A93839" w:rsidRPr="00242CAE">
        <w:rPr>
          <w:lang w:val="pt-BR"/>
        </w:rPr>
        <w:t xml:space="preserve">u roku 15 dana predujmiti iznos od </w:t>
      </w:r>
      <w:r w:rsidR="00A93839" w:rsidRPr="00242CAE">
        <w:t>23.000,00 kn za pokriće troškova prethodnog i stečajnog postupka. Navedeno rješenje objavljen je na mrežnoj stranici e-oglasna pl</w:t>
      </w:r>
      <w:r w:rsidR="00A02052">
        <w:t>oča Trgovačkog suda u Zagrebu 29</w:t>
      </w:r>
      <w:r w:rsidR="00A93839" w:rsidRPr="00242CAE">
        <w:t>. siječnja 2016.</w:t>
      </w:r>
      <w:r w:rsidR="00363447" w:rsidRPr="00242CAE">
        <w:t xml:space="preserve"> V</w:t>
      </w:r>
      <w:r w:rsidR="00C12410" w:rsidRPr="00242CAE">
        <w:t>jerovnici</w:t>
      </w:r>
      <w:r w:rsidR="00363447" w:rsidRPr="00242CAE">
        <w:t xml:space="preserve"> nisu predujmili iznos od </w:t>
      </w:r>
      <w:r w:rsidR="00A93839" w:rsidRPr="00242CAE">
        <w:t>23.000</w:t>
      </w:r>
      <w:r w:rsidR="004971B3" w:rsidRPr="00242CAE">
        <w:t xml:space="preserve">,00 kn </w:t>
      </w:r>
      <w:r w:rsidR="00C12410" w:rsidRPr="00242CAE">
        <w:t xml:space="preserve">za pokriće troškova prethodnog i stečajnog postupka. </w:t>
      </w:r>
    </w:p>
    <w:p w:rsidRDefault="00A93839" w:rsidP="00A93839" w:rsidR="00A93839" w:rsidRPr="00242CAE">
      <w:pPr>
        <w:ind w:firstLine="708"/>
        <w:jc w:val="both"/>
      </w:pPr>
    </w:p>
    <w:p w:rsidRDefault="00A93839" w:rsidP="00A93839" w:rsidR="00A93839" w:rsidRPr="00242CAE">
      <w:pPr>
        <w:ind w:firstLine="708"/>
        <w:jc w:val="both"/>
      </w:pPr>
      <w:r w:rsidRPr="00242CAE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242CAE">
      <w:pPr>
        <w:ind w:firstLine="708"/>
        <w:jc w:val="both"/>
      </w:pPr>
    </w:p>
    <w:p w:rsidRDefault="00A93839" w:rsidP="00A93839" w:rsidR="00A93839" w:rsidRPr="00242CAE">
      <w:pPr>
        <w:ind w:firstLine="708"/>
        <w:jc w:val="both"/>
      </w:pPr>
      <w:r w:rsidRPr="00242CAE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242CAE">
      <w:pPr>
        <w:ind w:firstLine="708"/>
        <w:jc w:val="both"/>
      </w:pPr>
    </w:p>
    <w:p w:rsidRDefault="00061A00" w:rsidP="00A02052" w:rsidR="00DC7C75" w:rsidRPr="00242CAE">
      <w:pPr>
        <w:ind w:firstLine="708"/>
        <w:jc w:val="both"/>
      </w:pPr>
      <w:r w:rsidRPr="00242CAE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  <w:r w:rsidR="00F06F7D" w:rsidRPr="00242CAE">
        <w:t xml:space="preserve"> Stečajni upravitelj je izabran metodom slučajnog odabira.</w:t>
      </w:r>
    </w:p>
    <w:p w:rsidRDefault="00C12410" w:rsidP="00C12410" w:rsidR="00C12410" w:rsidRPr="00242CAE"/>
    <w:p w:rsidRDefault="00363447" w:rsidP="00363447" w:rsidR="00C12410" w:rsidRPr="00242CAE">
      <w:pPr>
        <w:jc w:val="center"/>
      </w:pPr>
      <w:r w:rsidRPr="00242CAE">
        <w:t xml:space="preserve">U </w:t>
      </w:r>
      <w:r w:rsidR="00C12410" w:rsidRPr="00242CAE">
        <w:t>Zagreb</w:t>
      </w:r>
      <w:r w:rsidR="00CA4E71" w:rsidRPr="00242CAE">
        <w:t xml:space="preserve">u </w:t>
      </w:r>
      <w:r w:rsidR="00ED4ED1">
        <w:t>9. siječnja  2017</w:t>
      </w:r>
      <w:r w:rsidR="00C12410" w:rsidRPr="00242CAE">
        <w:t>.</w:t>
      </w:r>
    </w:p>
    <w:p w:rsidRDefault="00C12410" w:rsidP="00C12410" w:rsidR="00C12410" w:rsidRPr="00242CAE"/>
    <w:p w:rsidRDefault="00C12410" w:rsidP="00363447" w:rsidR="00C12410" w:rsidRPr="00242CAE">
      <w:pPr>
        <w:jc w:val="right"/>
      </w:pPr>
      <w:r w:rsidRPr="00242CAE">
        <w:t>Sudac:</w:t>
      </w:r>
    </w:p>
    <w:p w:rsidRDefault="00363447" w:rsidP="00704528" w:rsidR="00B15477" w:rsidRPr="00242CAE">
      <w:pPr>
        <w:jc w:val="right"/>
      </w:pPr>
      <w:r w:rsidRPr="00242CAE">
        <w:t xml:space="preserve"> Gordan Zubak</w:t>
      </w:r>
      <w:r w:rsidR="00704528">
        <w:t>,v.r.</w:t>
      </w:r>
    </w:p>
    <w:p w:rsidRDefault="00C12410" w:rsidP="00C12410" w:rsidR="00C12410" w:rsidRPr="00242CAE">
      <w:r w:rsidRPr="00242CAE">
        <w:t>Uputa o pravnom lijeku:</w:t>
      </w:r>
    </w:p>
    <w:p w:rsidRDefault="00C12410" w:rsidP="00363447" w:rsidR="005448EA" w:rsidRPr="00242CAE">
      <w:pPr>
        <w:jc w:val="both"/>
      </w:pPr>
      <w:r w:rsidRPr="00242CAE">
        <w:t>Protiv točke I i II ovog rješenja  žalbu može podnijeti osoba koja je bila zastupnik po zakonu dužnika pravne osobe do dana nastupanja pravnih posljedica otvaranja stečajnog postupka.</w:t>
      </w:r>
      <w:r w:rsidR="00363447" w:rsidRPr="00242CAE">
        <w:t xml:space="preserve"> </w:t>
      </w:r>
      <w:r w:rsidRPr="00242CAE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 w:rsidRPr="00242CAE"/>
    <w:p w:rsidRDefault="00704528" w:rsidP="004E13E6" w:rsidR="00704528">
      <w:pPr>
        <w:jc w:val="right"/>
      </w:pPr>
      <w:r>
        <w:t>Za točnost otpravka</w:t>
      </w:r>
    </w:p>
    <w:p w:rsidRDefault="00704528" w:rsidP="00704528" w:rsidR="00C12410" w:rsidRPr="00242CAE">
      <w:pPr>
        <w:jc w:val="right"/>
      </w:pPr>
      <w:r>
        <w:t>Katica Franjić</w:t>
      </w:r>
    </w:p>
    <w:sectPr w:rsidSect="00B15477" w:rsidR="00C12410" w:rsidRPr="00242CA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BF2E02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704528">
          <w:rPr>
            <w:noProof/>
          </w:rPr>
          <w:t>2</w:t>
        </w:r>
        <w:r>
          <w:fldChar w:fldCharType="end"/>
        </w:r>
        <w:r w:rsidR="002A4CA2">
          <w:tab/>
          <w:t>67. St-5879</w:t>
        </w:r>
        <w:r w:rsidR="00B15477">
          <w:t>/15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D0B43"/>
    <w:rsid w:val="0023149C"/>
    <w:rsid w:val="00242CAE"/>
    <w:rsid w:val="00290380"/>
    <w:rsid w:val="002A4CA2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51697E"/>
    <w:rsid w:val="005224DC"/>
    <w:rsid w:val="005448EA"/>
    <w:rsid w:val="005A2B10"/>
    <w:rsid w:val="00603A21"/>
    <w:rsid w:val="00645B73"/>
    <w:rsid w:val="006460FF"/>
    <w:rsid w:val="00693D34"/>
    <w:rsid w:val="00697265"/>
    <w:rsid w:val="006F05DF"/>
    <w:rsid w:val="0070027B"/>
    <w:rsid w:val="00704528"/>
    <w:rsid w:val="007859F3"/>
    <w:rsid w:val="007A570C"/>
    <w:rsid w:val="007E349A"/>
    <w:rsid w:val="00830ADC"/>
    <w:rsid w:val="008E59F9"/>
    <w:rsid w:val="008F6699"/>
    <w:rsid w:val="008F76E8"/>
    <w:rsid w:val="0093392E"/>
    <w:rsid w:val="00975210"/>
    <w:rsid w:val="009B52EA"/>
    <w:rsid w:val="009B7AB6"/>
    <w:rsid w:val="009C01A7"/>
    <w:rsid w:val="009C6B90"/>
    <w:rsid w:val="009E4E4C"/>
    <w:rsid w:val="00A02052"/>
    <w:rsid w:val="00A93839"/>
    <w:rsid w:val="00AD1CFD"/>
    <w:rsid w:val="00AE30AB"/>
    <w:rsid w:val="00B15477"/>
    <w:rsid w:val="00B6336F"/>
    <w:rsid w:val="00B8024A"/>
    <w:rsid w:val="00BD17D3"/>
    <w:rsid w:val="00BF2E02"/>
    <w:rsid w:val="00C12410"/>
    <w:rsid w:val="00C12C33"/>
    <w:rsid w:val="00C47008"/>
    <w:rsid w:val="00C6375B"/>
    <w:rsid w:val="00C755A1"/>
    <w:rsid w:val="00CA4E71"/>
    <w:rsid w:val="00CC6A3E"/>
    <w:rsid w:val="00CE7E27"/>
    <w:rsid w:val="00D85CC6"/>
    <w:rsid w:val="00DC268C"/>
    <w:rsid w:val="00DC7C75"/>
    <w:rsid w:val="00E23F79"/>
    <w:rsid w:val="00E46026"/>
    <w:rsid w:val="00E67E76"/>
    <w:rsid w:val="00EB51F8"/>
    <w:rsid w:val="00ED4ED1"/>
    <w:rsid w:val="00EE4220"/>
    <w:rsid w:val="00F06F7D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4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5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5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5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5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4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5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5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5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5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5879</izvorni_sadrzaj>
    <derivirana_varijabla naziv="DomainObject.Predmet.Broj_1">5879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St-5879/2015</izvorni_sadrzaj>
    <derivirana_varijabla naziv="DomainObject.Predmet.OznakaBroj_1">St-5879/2015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NEPTIS trgovina i usluge d.o.o.</izvorni_sadrzaj>
    <derivirana_varijabla naziv="DomainObject.Predmet.ProtustrankaFormated_1">  NEPTIS trgovina i usluge d.o.o.</derivirana_varijabla>
  </DomainObject.Predmet.ProtustrankaFormated>
  <DomainObject.Predmet.ProtustrankaFormatedOIB>
    <izvorni_sadrzaj>  NEPTIS trgovina i usluge d.o.o., OIB 67175942546</izvorni_sadrzaj>
    <derivirana_varijabla naziv="DomainObject.Predmet.ProtustrankaFormatedOIB_1">  NEPTIS trgovina i usluge d.o.o., OIB 67175942546</derivirana_varijabla>
  </DomainObject.Predmet.ProtustrankaFormatedOIB>
  <DomainObject.Predmet.ProtustrankaFormatedWithAdress>
    <izvorni_sadrzaj> NEPTIS trgovina i usluge d.o.o., Prilaz Baruna Filipovića 18, 10000 Zagreb</izvorni_sadrzaj>
    <derivirana_varijabla naziv="DomainObject.Predmet.ProtustrankaFormatedWithAdress_1"> NEPTIS trgovina i usluge d.o.o., Prilaz Baruna Filipovića 18, 10000 Zagreb</derivirana_varijabla>
  </DomainObject.Predmet.ProtustrankaFormatedWithAdress>
  <DomainObject.Predmet.ProtustrankaFormatedWithAdressOIB>
    <izvorni_sadrzaj> NEPTIS trgovina i usluge d.o.o., OIB 67175942546, Prilaz Baruna Filipovića 18, 10000 Zagreb</izvorni_sadrzaj>
    <derivirana_varijabla naziv="DomainObject.Predmet.ProtustrankaFormatedWithAdressOIB_1"> NEPTIS trgovina i usluge d.o.o., OIB 67175942546, Prilaz Baruna Filipovića 18, 10000 Zagreb</derivirana_varijabla>
  </DomainObject.Predmet.ProtustrankaFormatedWithAdressOIB>
  <DomainObject.Predmet.ProtustrankaWithAdress>
    <izvorni_sadrzaj>NEPTIS trgovina i usluge d.o.o. Prilaz Baruna Filipovića 18, 10000 Zagreb</izvorni_sadrzaj>
    <derivirana_varijabla naziv="DomainObject.Predmet.ProtustrankaWithAdress_1">NEPTIS trgovina i usluge d.o.o. Prilaz Baruna Filipovića 18, 10000 Zagreb</derivirana_varijabla>
  </DomainObject.Predmet.ProtustrankaWithAdress>
  <DomainObject.Predmet.ProtustrankaWithAdressOIB>
    <izvorni_sadrzaj>NEPTIS trgovina i usluge d.o.o., OIB 67175942546, Prilaz Baruna Filipovića 18, 10000 Zagreb</izvorni_sadrzaj>
    <derivirana_varijabla naziv="DomainObject.Predmet.ProtustrankaWithAdressOIB_1">NEPTIS trgovina i usluge d.o.o., OIB 67175942546, Prilaz Baruna Filipovića 18, 10000 Zagreb</derivirana_varijabla>
  </DomainObject.Predmet.ProtustrankaWithAdressOIB>
  <DomainObject.Predmet.ProtustrankaNazivFormated>
    <izvorni_sadrzaj>NEPTIS trgovina i usluge d.o.o.</izvorni_sadrzaj>
    <derivirana_varijabla naziv="DomainObject.Predmet.ProtustrankaNazivFormated_1">NEPTIS trgovina i usluge d.o.o.</derivirana_varijabla>
  </DomainObject.Predmet.ProtustrankaNazivFormated>
  <DomainObject.Predmet.ProtustrankaNazivFormatedOIB>
    <izvorni_sadrzaj>NEPTIS trgovina i usluge d.o.o., OIB 67175942546</izvorni_sadrzaj>
    <derivirana_varijabla naziv="DomainObject.Predmet.ProtustrankaNazivFormatedOIB_1">NEPTIS trgovina i usluge d.o.o., OIB 67175942546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NEPTIS trgovina i usluge d.o.o.</item>
    </izvorni_sadrzaj>
    <derivirana_varijabla naziv="DomainObject.Predmet.ProtuStrankaListFormated_1">
      <item>NEPTIS trgovina i usluge d.o.o.</item>
    </derivirana_varijabla>
  </DomainObject.Predmet.ProtuStrankaListFormated>
  <DomainObject.Predmet.ProtuStrankaListFormatedOIB>
    <izvorni_sadrzaj>
      <item>NEPTIS trgovina i usluge d.o.o., OIB 67175942546</item>
    </izvorni_sadrzaj>
    <derivirana_varijabla naziv="DomainObject.Predmet.ProtuStrankaListFormatedOIB_1">
      <item>NEPTIS trgovina i usluge d.o.o., OIB 67175942546</item>
    </derivirana_varijabla>
  </DomainObject.Predmet.ProtuStrankaListFormatedOIB>
  <DomainObject.Predmet.ProtuStrankaListFormatedWithAdress>
    <izvorni_sadrzaj>
      <item>NEPTIS trgovina i usluge d.o.o., Prilaz Baruna Filipovića 18, 10000 Zagreb</item>
    </izvorni_sadrzaj>
    <derivirana_varijabla naziv="DomainObject.Predmet.ProtuStrankaListFormatedWithAdress_1">
      <item>NEPTIS trgovina i usluge d.o.o., Prilaz Baruna Filipovića 18, 10000 Zagreb</item>
    </derivirana_varijabla>
  </DomainObject.Predmet.ProtuStrankaListFormatedWithAdress>
  <DomainObject.Predmet.ProtuStrankaListFormatedWithAdressOIB>
    <izvorni_sadrzaj>
      <item>NEPTIS trgovina i usluge d.o.o., OIB 67175942546, Prilaz Baruna Filipovića 18, 10000 Zagreb</item>
    </izvorni_sadrzaj>
    <derivirana_varijabla naziv="DomainObject.Predmet.ProtuStrankaListFormatedWithAdressOIB_1">
      <item>NEPTIS trgovina i usluge d.o.o., OIB 67175942546, Prilaz Baruna Filipovića 18, 10000 Zagreb</item>
    </derivirana_varijabla>
  </DomainObject.Predmet.ProtuStrankaListFormatedWithAdressOIB>
  <DomainObject.Predmet.ProtuStrankaListNazivFormated>
    <izvorni_sadrzaj>
      <item>NEPTIS trgovina i usluge d.o.o.</item>
    </izvorni_sadrzaj>
    <derivirana_varijabla naziv="DomainObject.Predmet.ProtuStrankaListNazivFormated_1">
      <item>NEPTIS trgovina i usluge d.o.o.</item>
    </derivirana_varijabla>
  </DomainObject.Predmet.ProtuStrankaListNazivFormated>
  <DomainObject.Predmet.ProtuStrankaListNazivFormatedOIB>
    <izvorni_sadrzaj>
      <item>NEPTIS trgovina i usluge d.o.o., OIB 67175942546</item>
    </izvorni_sadrzaj>
    <derivirana_varijabla naziv="DomainObject.Predmet.ProtuStrankaListNazivFormatedOIB_1">
      <item>NEPTIS trgovina i usluge d.o.o., OIB 67175942546</item>
    </derivirana_varijabla>
  </DomainObject.Predmet.ProtuStrankaListNazivFormatedOIB>
  <DomainObject.Predmet.OstaliListFormated>
    <izvorni_sadrzaj>
      <item>Ivica Šarić</item>
    </izvorni_sadrzaj>
    <derivirana_varijabla naziv="DomainObject.Predmet.OstaliListFormated_1">
      <item>Ivica Šarić</item>
    </derivirana_varijabla>
  </DomainObject.Predmet.OstaliListFormated>
  <DomainObject.Predmet.OstaliListFormatedOIB>
    <izvorni_sadrzaj>
      <item>Ivica Šarić, OIB 28623548672</item>
    </izvorni_sadrzaj>
    <derivirana_varijabla naziv="DomainObject.Predmet.OstaliListFormatedOIB_1">
      <item>Ivica Šarić, OIB 28623548672</item>
    </derivirana_varijabla>
  </DomainObject.Predmet.OstaliListFormatedOIB>
  <DomainObject.Predmet.OstaliListFormatedWithAdress>
    <izvorni_sadrzaj>
      <item>Ivica Šarić, Prilaz baruna Filipovića 18, 10000 Zagreb</item>
    </izvorni_sadrzaj>
    <derivirana_varijabla naziv="DomainObject.Predmet.OstaliListFormatedWithAdress_1">
      <item>Ivica Šarić, Prilaz baruna Filipovića 18, 10000 Zagreb</item>
    </derivirana_varijabla>
  </DomainObject.Predmet.OstaliListFormatedWithAdress>
  <DomainObject.Predmet.OstaliListFormatedWithAdressOIB>
    <izvorni_sadrzaj>
      <item>Ivica Šarić, OIB 28623548672, Prilaz baruna Filipovića 18, 10000 Zagreb</item>
    </izvorni_sadrzaj>
    <derivirana_varijabla naziv="DomainObject.Predmet.OstaliListFormatedWithAdressOIB_1">
      <item>Ivica Šarić, OIB 28623548672, Prilaz baruna Filipovića 18, 10000 Zagreb</item>
    </derivirana_varijabla>
  </DomainObject.Predmet.OstaliListFormatedWithAdressOIB>
  <DomainObject.Predmet.OstaliListNazivFormated>
    <izvorni_sadrzaj>
      <item>Ivica Šarić</item>
    </izvorni_sadrzaj>
    <derivirana_varijabla naziv="DomainObject.Predmet.OstaliListNazivFormated_1">
      <item>Ivica Šarić</item>
    </derivirana_varijabla>
  </DomainObject.Predmet.OstaliListNazivFormated>
  <DomainObject.Predmet.OstaliListNazivFormatedOIB>
    <izvorni_sadrzaj>
      <item>Ivica Šarić, OIB 28623548672</item>
    </izvorni_sadrzaj>
    <derivirana_varijabla naziv="DomainObject.Predmet.OstaliListNazivFormatedOIB_1">
      <item>Ivica Šarić, OIB 28623548672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NEPTIS trgovina i usluge d.o.o.</izvorni_sadrzaj>
    <derivirana_varijabla naziv="DomainObject.Predmet.ProtustrankaIDrugi_1">NEPTIS trgovina i usluge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NEPTIS trgovina i usluge d.o.o., OIB 67175942546, Prilaz Baruna Filipovića 18, 10000 Zagreb</izvorni_sadrzaj>
    <derivirana_varijabla naziv="DomainObject.Predmet.ProtustrankaIDrugiAdressOIB_1">NEPTIS trgovina i usluge d.o.o., OIB 67175942546, Prilaz Baruna Filipovića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NEPTIS trgovina i usluge d.o.o.</item>
      <item>Ivica Šarić</item>
      <item>VJEROVNICI</item>
    </izvorni_sadrzaj>
    <derivirana_varijabla naziv="DomainObject.Predmet.SudioniciListNaziv_1">
      <item>FINA Regionalni centar Zagreb</item>
      <item>NEPTIS trgovina i usluge d.o.o.</item>
      <item>Ivica Šarić</item>
      <item>VJEROVNICI</item>
    </derivirana_varijabla>
  </DomainObject.Predmet.SudioniciListNaziv>
  <DomainObject.Predmet.SudioniciListAdressOIB>
    <izvorni_sadrzaj>
      <item>FINA Regionalni centar Zagreb, OIB 85821130368, Ilica 307,10000 Zagreb</item>
      <item>NEPTIS trgovina i usluge d.o.o., OIB 67175942546, Prilaz Baruna Filipovića 18,10000 Zagreb</item>
      <item>Ivica Šarić, OIB 28623548672, Prilaz baruna Filipovića 18,10000 Zagreb</item>
      <item>VJEROVNICI</item>
    </izvorni_sadrzaj>
    <derivirana_varijabla naziv="DomainObject.Predmet.SudioniciListAdressOIB_1">
      <item>FINA Regionalni centar Zagreb, OIB 85821130368, Ilica 307,10000 Zagreb</item>
      <item>NEPTIS trgovina i usluge d.o.o., OIB 67175942546, Prilaz Baruna Filipovića 18,10000 Zagreb</item>
      <item>Ivica Šarić, OIB 28623548672, Prilaz baruna Filipovića 18,10000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67175942546</item>
      <item>, OIB 28623548672</item>
      <item>, OIB null</item>
    </izvorni_sadrzaj>
    <derivirana_varijabla naziv="DomainObject.Predmet.SudioniciListNazivOIB_1">
      <item>, OIB 85821130368</item>
      <item>, OIB 67175942546</item>
      <item>, OIB 28623548672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785</properties:Words>
  <properties:Characters>4347</properties:Characters>
  <properties:Lines>96</properties:Lines>
  <properties:Paragraphs>30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2016-11-02T10:32:00Z</dcterms:created>
  <dc:creator>gzubak</dc:creator>
  <cp:lastModifiedBy>Katica Franjić</cp:lastModifiedBy>
  <cp:lastPrinted>2017-01-09T09:04:00Z</cp:lastPrinted>
  <dcterms:modified xmlns:xsi="http://www.w3.org/2001/XMLSchema-instance" xsi:type="dcterms:W3CDTF">2017-01-09T09:04:00Z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