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174a" w14:paraId="536174a" w:rsidRDefault="00942C53" w:rsidP="00910611" w:rsidR="00942C5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2C53" w:rsidP="00910611" w:rsidR="00942C53">
      <w:r>
        <w:rPr>
          <w:rFonts w:eastAsia="MS Mincho"/>
        </w:rPr>
        <w:t xml:space="preserve">   REPUBLIKA HRVATSKA</w:t>
      </w:r>
    </w:p>
    <w:p w:rsidRDefault="00942C53" w:rsidP="00910611" w:rsidR="00942C53">
      <w:r>
        <w:rPr>
          <w:rFonts w:eastAsia="MS Mincho"/>
        </w:rPr>
        <w:t>TRGOVAČKI SUD U RIJECI</w:t>
      </w:r>
    </w:p>
    <w:p w:rsidRDefault="00942C53" w:rsidR="00942C53" w:rsidRPr="00910611">
      <w:pPr>
        <w:rPr>
          <w:rFonts w:eastAsia="MS Mincho"/>
        </w:rPr>
      </w:pPr>
      <w:r>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F10B10" w:rsidRPr="00F10B10">
        <w:rPr>
          <w:b/>
        </w:rPr>
        <w:t>LEDENKO jednostavno društvo s ograničenom odgovornošću za ugostiteljstvo i usluge, Rijeka, Lipa 2, OIB 22789056399</w:t>
      </w:r>
      <w:r w:rsidR="00F13D6E">
        <w:rPr>
          <w:b/>
        </w:rPr>
        <w:t xml:space="preserve">, </w:t>
      </w:r>
      <w:r w:rsidR="001C7A55" w:rsidRPr="001C7A55">
        <w:t xml:space="preserve">dana </w:t>
      </w:r>
      <w:r w:rsidR="004F5CA8">
        <w:t>21. studenoga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F10B10" w:rsidRPr="00F10B10">
        <w:rPr>
          <w:b/>
        </w:rPr>
        <w:t>LEDENKO jednostavno društvo s ograničenom odgovornošću za ugostiteljstvo i usluge, Rijeka, Lipa 2, OIB 22789056399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F10B10">
        <w:t>Mirjana Gašparović iz Crikvenice, Podšupera 55, OIB 36691101554</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F10B10" w:rsidRPr="00F10B10">
        <w:rPr>
          <w:b/>
        </w:rPr>
        <w:t>LEDENKO jednostavno društvo s ograničenom odgovornošću za ugostiteljstvo i usluge, Rijeka, Lipa 2, OIB 22789056399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F10B10" w:rsidP="00F10B10" w:rsidR="00F10B10" w:rsidRPr="00F10B10">
      <w:pPr>
        <w:jc w:val="both"/>
      </w:pPr>
      <w:r w:rsidRPr="00F10B10">
        <w:tab/>
        <w:t xml:space="preserve">Financijska agencija, Regionalni centar Rijeka podnijela je ovome sudu 30. ožujka 2016. godine prijedlog za otvaranje stečajnog postupka nad dužnikom LEDENKO jednostavno društvo s ograničenom odgovornošću za ugostiteljstvo i usluge, Rijeka, Lipa 2, OIB 22789056399 (dalje: dužnik). </w:t>
      </w:r>
    </w:p>
    <w:p w:rsidRDefault="00F10B10" w:rsidP="00F10B10" w:rsidR="00F10B10" w:rsidRPr="00F10B10">
      <w:pPr>
        <w:jc w:val="both"/>
      </w:pPr>
      <w:r w:rsidRPr="00F10B10">
        <w:tab/>
        <w:t>Predlagatelj je u prijedlogu naveo da dužnik na dan 23. ožujka 2016. godine u Očevidniku redoslijeda osnova za plaćanje ima evidentirane neizvršene osnove za plaćanje u neprekinutom razdoblju od 120 dana u ukupnom iznosu od 13.449,52 kn u koji iznos je uračunata i kamata i naknada Financijske agencije za provedbe ovrhe, da dužnik ima jednog zaposlenika.</w:t>
      </w:r>
    </w:p>
    <w:p w:rsidRDefault="00F10B10" w:rsidP="00F10B10" w:rsidR="00F10B10" w:rsidRPr="00F10B10">
      <w:pPr>
        <w:jc w:val="both"/>
      </w:pPr>
      <w:r w:rsidRPr="00F10B10">
        <w:tab/>
        <w:t xml:space="preserve">Rješenjem posl. br. St-827/16-4 od 17. listopada 2016. godine pokrenut je prethodni postupak, te naloženo osobi ovlaštenoj za zastupanje dužnika Robertu Lenaz iz </w:t>
      </w:r>
      <w:r w:rsidRPr="00F10B10">
        <w:lastRenderedPageBreak/>
        <w:t>Rijeke, Lipa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F10B10" w:rsidP="00F10B10" w:rsidR="00F10B10" w:rsidRPr="00F10B10">
      <w:pPr>
        <w:jc w:val="both"/>
      </w:pPr>
      <w:r w:rsidRPr="00F10B10">
        <w:tab/>
        <w:t xml:space="preserve">Rješenjem St-827/16-9 od 13. veljače 2017. godine određena je mjera osiguranja iz čl.118. st.2. t.1. Stečajnog zakona </w:t>
      </w:r>
      <w:r w:rsidRPr="00F10B10">
        <w:rPr>
          <w:bCs/>
        </w:rPr>
        <w:t>(Narodne novine br. 71/15, dalje: SZ-a)  imenovanjem privremenog stečajnog</w:t>
      </w:r>
      <w:r w:rsidRPr="00F10B10">
        <w:t xml:space="preserve"> upravitelja, čija je dužnost bila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F10B10" w:rsidP="00F10B10" w:rsidR="00F10B10" w:rsidRPr="00F10B10">
      <w:pPr>
        <w:jc w:val="both"/>
      </w:pPr>
      <w:r w:rsidRPr="00F10B10">
        <w:tab/>
        <w:t xml:space="preserve">U prethodnom postupku privremeni stečajni upravitelj nije uspio stupiti u kontakt sa zastupnikom dužnika po zakonu, niti sačiniti izviješće o tome ima li dužnik imovine dostatne za namirenje troškova postupka. Naime, dužnik od osnivanja 24. ožujka 2015. godine nije predao nadležnim tijelima niti jedan financijski izvještaj. </w:t>
      </w:r>
    </w:p>
    <w:p w:rsidRDefault="00F10B10" w:rsidP="00F10B10" w:rsidR="00F10B10" w:rsidRPr="00F10B10">
      <w:pPr>
        <w:jc w:val="both"/>
      </w:pPr>
      <w:r w:rsidRPr="00F10B10">
        <w:tab/>
        <w:t xml:space="preserve">Tijekom prethodnog postupka sud je zatražio od Općinskog suda u Rijeci, zemljišnoknjižnog odjela u Rijeci podatke o tome je li dužnik evidentiran kao vlasnik, odnosno suvlasnik nekretnina na području nadležnosti tog suda. </w:t>
      </w:r>
    </w:p>
    <w:p w:rsidRDefault="00F10B10" w:rsidP="00F10B10" w:rsidR="00F10B10" w:rsidRPr="00F10B10">
      <w:pPr>
        <w:jc w:val="both"/>
      </w:pPr>
      <w:r w:rsidRPr="00F10B10">
        <w:tab/>
        <w:t>Istodobno je zatražio podatke od Policijske uprave Primorsko – goranske o tome je li dužnik upisan kao vlasnik motornih vozila.</w:t>
      </w:r>
    </w:p>
    <w:p w:rsidRDefault="00F10B10" w:rsidP="00F10B10" w:rsidR="00F10B10" w:rsidRPr="00F10B10">
      <w:pPr>
        <w:jc w:val="both"/>
      </w:pPr>
      <w:r w:rsidRPr="00F10B10">
        <w:tab/>
        <w:t>Do završetka prethodnog postupka utvrđeno je da dužnik nije evidentiran kao vlasnik, odnosno suvlasnik nekretnina na području Općinskog suda u Rijeci, zemljišnoknjižnog odjela u Rijeci, a niti je evidentiran kao vlasnik motornih vozila.</w:t>
      </w:r>
    </w:p>
    <w:p w:rsidRDefault="00F10B10" w:rsidP="00F10B10" w:rsidR="00F10B10" w:rsidRPr="00F10B10">
      <w:pPr>
        <w:jc w:val="both"/>
      </w:pPr>
      <w:r w:rsidRPr="00F10B10">
        <w:tab/>
        <w:t>Sud je zaključkom od 13.</w:t>
      </w:r>
      <w:r>
        <w:t xml:space="preserve"> </w:t>
      </w:r>
      <w:r w:rsidRPr="00F10B10">
        <w:t xml:space="preserve">lipnja 2017. godine odredio prisilno dovođenje zastupnika dužnika po zakonu, međutim prema izviješću Policijske uprave Primorsko goranske, Prve policijske postaje Rijeka utvrđeno je da na adresi u Rijeci, Ulica Rudolfa Tomšića br. 10/2 osoba ovlaštena za zastupanje dužnika nije zatečena, a u razgovoru sa susjedom Corinom Susnich Bukal navedeni je nepoznat. </w:t>
      </w:r>
    </w:p>
    <w:p w:rsidRDefault="00F10B10" w:rsidP="00F10B10" w:rsidR="00F10B10" w:rsidRPr="00F10B10">
      <w:pPr>
        <w:jc w:val="both"/>
      </w:pPr>
      <w:r w:rsidRPr="00F10B10">
        <w:tab/>
        <w:t>Do završetka prethodnog postupka kod dužnika je utvrđeno postojanje stečajnog razloga, nesposobnost za plaćanje iz čl.6. SZ-a.</w:t>
      </w:r>
    </w:p>
    <w:p w:rsidRDefault="00F10B10" w:rsidP="00F10B10" w:rsidR="00F10B10" w:rsidRPr="00F10B10">
      <w:pPr>
        <w:jc w:val="both"/>
      </w:pPr>
      <w:r w:rsidRPr="00F10B10">
        <w:tab/>
        <w:t xml:space="preserve">Naime, prema podacima Financijske agencije dužnik na dan 24. travnja 2017. godine u Očevidniku redoslijeda osnova za plaćanje ima neizvršene osnove za plaćanje u neprekinutom razdoblju od 518 dana u ukupnom iznosu 40.499,54 kn. </w:t>
      </w:r>
    </w:p>
    <w:p w:rsidRDefault="0075619D" w:rsidP="00DA2696"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F10B10">
        <w:t>25</w:t>
      </w:r>
      <w:r w:rsidR="004F5CA8">
        <w:t>. rujna</w:t>
      </w:r>
      <w:r w:rsidR="00615F42">
        <w:t xml:space="preserve"> </w:t>
      </w:r>
      <w:r w:rsidRPr="00D94E39">
        <w:t xml:space="preserve">2017. godine pozvane su osobe koje imaju pravni interes za provedbom stečajnog postupka da u roku od 15 dana uplate predujam u visini od </w:t>
      </w:r>
      <w:r w:rsidR="00F10B10">
        <w:t>31</w:t>
      </w:r>
      <w:r w:rsidR="0075619D">
        <w:t>.000,00</w:t>
      </w:r>
      <w:r w:rsidRPr="00D94E39">
        <w:t xml:space="preserve"> kn, za namirenje troškova </w:t>
      </w:r>
      <w:r w:rsidR="00E1704F">
        <w:t xml:space="preserve">prethodnog i </w:t>
      </w:r>
      <w:r w:rsidRPr="00D94E39">
        <w:t>otvorenog stečajnog postupka. Predmetno rješenje objavljeno je na mrežnoj stranici e-Oglasne ploče sud</w:t>
      </w:r>
      <w:r w:rsidR="00E1704F">
        <w:t>ov</w:t>
      </w:r>
      <w:r w:rsidRPr="00D94E39">
        <w:t xml:space="preserve">a dana </w:t>
      </w:r>
      <w:r w:rsidR="00F10B10">
        <w:t>25</w:t>
      </w:r>
      <w:r w:rsidR="004F5CA8">
        <w:t>. rujna</w:t>
      </w:r>
      <w:r w:rsidR="00E1704F">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F10B10">
        <w:t>25</w:t>
      </w:r>
      <w:r w:rsidR="004F5CA8">
        <w:t>. rujna</w:t>
      </w:r>
      <w:r w:rsidR="004917EF">
        <w:t xml:space="preserve">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E1704F">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4F5CA8">
        <w:rPr>
          <w:bCs/>
        </w:rPr>
        <w:t>21. studenoga</w:t>
      </w:r>
      <w:r w:rsidR="00316D43">
        <w:rPr>
          <w:bCs/>
        </w:rPr>
        <w:t xml:space="preserve"> </w:t>
      </w:r>
      <w:r w:rsidR="0071647F">
        <w:rPr>
          <w:bCs/>
        </w:rPr>
        <w:t>2017</w:t>
      </w:r>
      <w:r w:rsidR="00A274AB" w:rsidRPr="001A7568">
        <w:rPr>
          <w:bCs/>
        </w:rPr>
        <w:t xml:space="preserve">. </w:t>
      </w:r>
      <w:r w:rsidR="00C34A6B" w:rsidRPr="001A7568">
        <w:rPr>
          <w:bCs/>
        </w:rPr>
        <w:t>godine</w:t>
      </w:r>
    </w:p>
    <w:p w:rsidRDefault="00AA031A" w:rsidP="000806E3" w:rsidR="00321306" w:rsidRPr="00C86EE1">
      <w:pPr>
        <w:jc w:val="right"/>
        <w:rPr>
          <w:bCs/>
        </w:rPr>
      </w:pPr>
      <w:r w:rsidRPr="00C86EE1">
        <w:rPr>
          <w:bCs/>
        </w:rPr>
        <w:t xml:space="preserve">  </w:t>
      </w:r>
      <w:r w:rsidR="000554F6" w:rsidRPr="00C86EE1">
        <w:rPr>
          <w:bCs/>
        </w:rPr>
        <w:t>S</w:t>
      </w:r>
      <w:r w:rsidR="00321306" w:rsidRPr="00C86EE1">
        <w:rPr>
          <w:bCs/>
        </w:rPr>
        <w:t xml:space="preserve">udac </w:t>
      </w:r>
    </w:p>
    <w:p w:rsidRDefault="00321306" w:rsidP="00942C53" w:rsidR="00D77DE8" w:rsidRPr="00F10B10">
      <w:pPr>
        <w:ind w:firstLine="708" w:left="1416"/>
        <w:jc w:val="right"/>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D9452D">
        <w:t xml:space="preserve"> </w:t>
      </w:r>
    </w:p>
    <w:p w:rsidRDefault="00F10B10" w:rsidP="000701F8" w:rsidR="00F10B10">
      <w:pPr>
        <w:ind w:firstLine="708" w:left="1416"/>
        <w:jc w:val="right"/>
        <w:rPr>
          <w:b/>
          <w:bCs/>
        </w:rPr>
      </w:pP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4F5CA8" w:rsidP="004F5CA8" w:rsidR="004F5CA8">
      <w:pPr>
        <w:jc w:val="both"/>
        <w:rPr>
          <w:bCs/>
          <w:sz w:val="22"/>
        </w:rPr>
      </w:pPr>
    </w:p>
    <w:p w:rsidRDefault="00F10B10" w:rsidP="004F5CA8" w:rsidR="00F10B10">
      <w:pPr>
        <w:jc w:val="both"/>
        <w:rPr>
          <w:bCs/>
          <w:sz w:val="22"/>
        </w:rPr>
      </w:pPr>
    </w:p>
    <w:p w:rsidRDefault="00F10B10" w:rsidP="004F5CA8" w:rsidR="00F10B10">
      <w:pPr>
        <w:jc w:val="both"/>
        <w:rPr>
          <w:bCs/>
          <w:sz w:val="22"/>
        </w:rPr>
      </w:pPr>
    </w:p>
    <w:p w:rsidRDefault="007D0A54" w:rsidP="004F5CA8"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F10B10">
        <w:rPr>
          <w:sz w:val="20"/>
          <w:szCs w:val="20"/>
        </w:rPr>
        <w:t>Robert Lenaz</w:t>
      </w:r>
      <w:r w:rsidR="001F4981">
        <w:rPr>
          <w:sz w:val="20"/>
          <w:szCs w:val="20"/>
        </w:rPr>
        <w:t xml:space="preserve"> </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F4981">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F4981">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1F4981">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F5CA8">
        <w:rPr>
          <w:sz w:val="20"/>
          <w:szCs w:val="20"/>
        </w:rPr>
        <w:t>21.11</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2C5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Pr="00F10B10">
      <w:t>Posl.</w:t>
    </w:r>
    <w:r w:rsidR="008220C0" w:rsidRPr="00F10B10">
      <w:t xml:space="preserve"> </w:t>
    </w:r>
    <w:r w:rsidR="00DA1FFF" w:rsidRPr="00F10B10">
      <w:t>br. 15 St</w:t>
    </w:r>
    <w:r w:rsidR="0055287B" w:rsidRPr="00F10B10">
      <w:t>-</w:t>
    </w:r>
    <w:r w:rsidR="00F10B10" w:rsidRPr="00F10B10">
      <w:t>827/16-36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4981"/>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6115"/>
    <w:rsid w:val="005930B2"/>
    <w:rsid w:val="005C4A89"/>
    <w:rsid w:val="005D62DF"/>
    <w:rsid w:val="005D6403"/>
    <w:rsid w:val="005D6D20"/>
    <w:rsid w:val="005D7FC4"/>
    <w:rsid w:val="005E4F24"/>
    <w:rsid w:val="005E548D"/>
    <w:rsid w:val="005F38F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25406"/>
    <w:rsid w:val="00931A2C"/>
    <w:rsid w:val="009332A8"/>
    <w:rsid w:val="00942C53"/>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445B2"/>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3330C"/>
    <w:rsid w:val="00D37C80"/>
    <w:rsid w:val="00D46C4F"/>
    <w:rsid w:val="00D5415B"/>
    <w:rsid w:val="00D55DB2"/>
    <w:rsid w:val="00D705C3"/>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538"/>
    <w:rsid w:val="00EF0D70"/>
    <w:rsid w:val="00EF2CC3"/>
    <w:rsid w:val="00F10B10"/>
    <w:rsid w:val="00F132F7"/>
    <w:rsid w:val="00F13D6E"/>
    <w:rsid w:val="00F21E23"/>
    <w:rsid w:val="00F23CF2"/>
    <w:rsid w:val="00F24CB5"/>
    <w:rsid w:val="00F4176D"/>
    <w:rsid w:val="00F4524A"/>
    <w:rsid w:val="00F66B41"/>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42C53"/>
    <w:rPr>
      <w:color w:val="808080"/>
      <w:bdr w:space="0" w:sz="0" w:color="auto" w:val="none"/>
      <w:shd w:fill="auto" w:color="auto" w:val="clear"/>
    </w:rPr>
  </w:style>
  <w:style w:customStyle="true" w:styleId="eSPISCCParagraphDefaultFont" w:type="character">
    <w:name w:val="eSPIS_CC_Paragraph Default Font"/>
    <w:basedOn w:val="Zadanifontodlomka"/>
    <w:rsid w:val="00942C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42C53"/>
    <w:rPr>
      <w:b/>
      <w:bdr w:space="0" w:sz="0" w:color="auto" w:val="none"/>
      <w:shd w:fill="FFFFCC" w:color="auto" w:val="clear"/>
      <w:lang w:val="hr-HR"/>
    </w:rPr>
  </w:style>
  <w:style w:customStyle="true" w:styleId="PozadinaSvijetloCrvena" w:type="character">
    <w:name w:val="Pozadina_SvijetloCrvena"/>
    <w:basedOn w:val="eSPISCCParagraphDefaultFont"/>
    <w:rsid w:val="00942C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42C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942C53"/>
    <w:rPr>
      <w:color w:val="808080"/>
      <w:bdr w:color="auto" w:space="0" w:sz="0" w:val="none"/>
      <w:shd w:color="auto" w:fill="auto" w:val="clear"/>
    </w:rPr>
  </w:style>
  <w:style w:customStyle="1" w:styleId="eSPISCCParagraphDefaultFont" w:type="character">
    <w:name w:val="eSPIS_CC_Paragraph Default Font"/>
    <w:basedOn w:val="Zadanifontodlomka"/>
    <w:rsid w:val="00942C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42C53"/>
    <w:rPr>
      <w:b/>
      <w:bdr w:color="auto" w:space="0" w:sz="0" w:val="none"/>
      <w:shd w:color="auto" w:fill="FFFFCC" w:val="clear"/>
      <w:lang w:val="hr-HR"/>
    </w:rPr>
  </w:style>
  <w:style w:customStyle="1" w:styleId="PozadinaSvijetloCrvena" w:type="character">
    <w:name w:val="Pozadina_SvijetloCrvena"/>
    <w:basedOn w:val="eSPISCCParagraphDefaultFont"/>
    <w:rsid w:val="00942C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42C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827</izvorni_sadrzaj>
    <derivirana_varijabla naziv="DomainObject.Predmet.Broj_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St-827/2016</izvorni_sadrzaj>
    <derivirana_varijabla naziv="DomainObject.Predmet.OznakaBroj_1">St-827/2016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LEDENKO j.d.o.o.</izvorni_sadrzaj>
    <derivirana_varijabla naziv="DomainObject.Predmet.ProtustrankaFormated_1">  LEDENKO j.d.o.o.</derivirana_varijabla>
  </DomainObject.Predmet.ProtustrankaFormated>
  <DomainObject.Predmet.ProtustrankaFormatedOIB>
    <izvorni_sadrzaj>  LEDENKO j.d.o.o., OIB 22789056399</izvorni_sadrzaj>
    <derivirana_varijabla naziv="DomainObject.Predmet.ProtustrankaFormatedOIB_1">  LEDENKO j.d.o.o., OIB 22789056399</derivirana_varijabla>
  </DomainObject.Predmet.ProtustrankaFormatedOIB>
  <DomainObject.Predmet.ProtustrankaFormatedWithAdress>
    <izvorni_sadrzaj> LEDENKO j.d.o.o., Lipa 2, 51000 Rijeka</izvorni_sadrzaj>
    <derivirana_varijabla naziv="DomainObject.Predmet.ProtustrankaFormatedWithAdress_1"> LEDENKO j.d.o.o., Lipa 2, 51000 Rijeka</derivirana_varijabla>
  </DomainObject.Predmet.ProtustrankaFormatedWithAdress>
  <DomainObject.Predmet.ProtustrankaFormatedWithAdressOIB>
    <izvorni_sadrzaj> LEDENKO j.d.o.o., OIB 22789056399, Lipa 2, 51000 Rijeka</izvorni_sadrzaj>
    <derivirana_varijabla naziv="DomainObject.Predmet.ProtustrankaFormatedWithAdressOIB_1"> LEDENKO j.d.o.o., OIB 22789056399, Lipa 2, 51000 Rijeka</derivirana_varijabla>
  </DomainObject.Predmet.ProtustrankaFormatedWithAdressOIB>
  <DomainObject.Predmet.ProtustrankaWithAdress>
    <izvorni_sadrzaj>LEDENKO j.d.o.o. Lipa 2, 51000 Rijeka</izvorni_sadrzaj>
    <derivirana_varijabla naziv="DomainObject.Predmet.ProtustrankaWithAdress_1">LEDENKO j.d.o.o. Lipa 2, 51000 Rijeka</derivirana_varijabla>
  </DomainObject.Predmet.ProtustrankaWithAdress>
  <DomainObject.Predmet.ProtustrankaWithAdressOIB>
    <izvorni_sadrzaj>LEDENKO j.d.o.o., OIB 22789056399, Lipa 2, 51000 Rijeka</izvorni_sadrzaj>
    <derivirana_varijabla naziv="DomainObject.Predmet.ProtustrankaWithAdressOIB_1">LEDENKO j.d.o.o., OIB 22789056399, Lipa 2, 51000 Rijeka</derivirana_varijabla>
  </DomainObject.Predmet.ProtustrankaWithAdressOIB>
  <DomainObject.Predmet.ProtustrankaNazivFormated>
    <izvorni_sadrzaj>LEDENKO j.d.o.o.</izvorni_sadrzaj>
    <derivirana_varijabla naziv="DomainObject.Predmet.ProtustrankaNazivFormated_1">LEDENKO j.d.o.o.</derivirana_varijabla>
  </DomainObject.Predmet.ProtustrankaNazivFormated>
  <DomainObject.Predmet.ProtustrankaNazivFormatedOIB>
    <izvorni_sadrzaj>LEDENKO j.d.o.o., OIB 22789056399</izvorni_sadrzaj>
    <derivirana_varijabla naziv="DomainObject.Predmet.ProtustrankaNazivFormatedOIB_1">LEDENKO j.d.o.o., OIB 22789056399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LEDENKO j.d.o.o.</item>
    </izvorni_sadrzaj>
    <derivirana_varijabla naziv="DomainObject.Predmet.ProtuStrankaListFormated_1">
      <item>LEDENKO j.d.o.o.</item>
    </derivirana_varijabla>
  </DomainObject.Predmet.ProtuStrankaListFormated>
  <DomainObject.Predmet.ProtuStrankaListFormatedOIB>
    <izvorni_sadrzaj>
      <item>LEDENKO j.d.o.o., OIB 22789056399</item>
    </izvorni_sadrzaj>
    <derivirana_varijabla naziv="DomainObject.Predmet.ProtuStrankaListFormatedOIB_1">
      <item>LEDENKO j.d.o.o., OIB 22789056399</item>
    </derivirana_varijabla>
  </DomainObject.Predmet.ProtuStrankaListFormatedOIB>
  <DomainObject.Predmet.ProtuStrankaListFormatedWithAdress>
    <izvorni_sadrzaj>
      <item>LEDENKO j.d.o.o., Lipa 2, 51000 Rijeka</item>
    </izvorni_sadrzaj>
    <derivirana_varijabla naziv="DomainObject.Predmet.ProtuStrankaListFormatedWithAdress_1">
      <item>LEDENKO j.d.o.o., Lipa 2, 51000 Rijeka</item>
    </derivirana_varijabla>
  </DomainObject.Predmet.ProtuStrankaListFormatedWithAdress>
  <DomainObject.Predmet.ProtuStrankaListFormatedWithAdressOIB>
    <izvorni_sadrzaj>
      <item>LEDENKO j.d.o.o., OIB 22789056399, Lipa 2, 51000 Rijeka</item>
    </izvorni_sadrzaj>
    <derivirana_varijabla naziv="DomainObject.Predmet.ProtuStrankaListFormatedWithAdressOIB_1">
      <item>LEDENKO j.d.o.o., OIB 22789056399, Lipa 2, 51000 Rijeka</item>
    </derivirana_varijabla>
  </DomainObject.Predmet.ProtuStrankaListFormatedWithAdressOIB>
  <DomainObject.Predmet.ProtuStrankaListNazivFormated>
    <izvorni_sadrzaj>
      <item>LEDENKO j.d.o.o.</item>
    </izvorni_sadrzaj>
    <derivirana_varijabla naziv="DomainObject.Predmet.ProtuStrankaListNazivFormated_1">
      <item>LEDENKO j.d.o.o.</item>
    </derivirana_varijabla>
  </DomainObject.Predmet.ProtuStrankaListNazivFormated>
  <DomainObject.Predmet.ProtuStrankaListNazivFormatedOIB>
    <izvorni_sadrzaj>
      <item>LEDENKO j.d.o.o., OIB 22789056399</item>
    </izvorni_sadrzaj>
    <derivirana_varijabla naziv="DomainObject.Predmet.ProtuStrankaListNazivFormatedOIB_1">
      <item>LEDENKO j.d.o.o., OIB 22789056399</item>
    </derivirana_varijabla>
  </DomainObject.Predmet.ProtuStrankaListNazivFormatedOIB>
  <DomainObject.Predmet.OstaliListFormated>
    <izvorni_sadrzaj>
      <item>Robert Lenaz</item>
      <item>MIRJANA GAŠPAROVIĆ</item>
    </izvorni_sadrzaj>
    <derivirana_varijabla naziv="DomainObject.Predmet.OstaliListFormated_1">
      <item>Robert Lenaz</item>
      <item>MIRJANA GAŠPAROVIĆ</item>
    </derivirana_varijabla>
  </DomainObject.Predmet.OstaliListFormated>
  <DomainObject.Predmet.OstaliListFormatedOIB>
    <izvorni_sadrzaj>
      <item>Robert Lenaz, OIB 15586626393</item>
      <item>MIRJANA GAŠPAROVIĆ</item>
    </izvorni_sadrzaj>
    <derivirana_varijabla naziv="DomainObject.Predmet.OstaliListFormatedOIB_1">
      <item>Robert Lenaz, OIB 15586626393</item>
      <item>MIRJANA GAŠPAROVIĆ</item>
    </derivirana_varijabla>
  </DomainObject.Predmet.OstaliListFormatedOIB>
  <DomainObject.Predmet.OstaliListFormatedWithAdress>
    <izvorni_sadrzaj>
      <item>Robert Lenaz, Marinići 138c, 51216 Marinići</item>
      <item>MIRJANA GAŠPAROVIĆ</item>
    </izvorni_sadrzaj>
    <derivirana_varijabla naziv="DomainObject.Predmet.OstaliListFormatedWithAdress_1">
      <item>Robert Lenaz, Marinići 138c, 51216 Marinići</item>
      <item>MIRJANA GAŠPAROVIĆ</item>
    </derivirana_varijabla>
  </DomainObject.Predmet.OstaliListFormatedWithAdress>
  <DomainObject.Predmet.OstaliListFormatedWithAdressOIB>
    <izvorni_sadrzaj>
      <item>Robert Lenaz, OIB 15586626393, Marinići 138c, 51216 Marinići</item>
      <item>MIRJANA GAŠPAROVIĆ</item>
    </izvorni_sadrzaj>
    <derivirana_varijabla naziv="DomainObject.Predmet.OstaliListFormatedWithAdressOIB_1">
      <item>Robert Lenaz, OIB 15586626393, Marinići 138c, 51216 Marinići</item>
      <item>MIRJANA GAŠPAROVIĆ</item>
    </derivirana_varijabla>
  </DomainObject.Predmet.OstaliListFormatedWithAdressOIB>
  <DomainObject.Predmet.OstaliListNazivFormated>
    <izvorni_sadrzaj>
      <item>Robert Lenaz</item>
      <item>MIRJANA GAŠPAROVIĆ</item>
    </izvorni_sadrzaj>
    <derivirana_varijabla naziv="DomainObject.Predmet.OstaliListNazivFormated_1">
      <item>Robert Lenaz</item>
      <item>MIRJANA GAŠPAROVIĆ</item>
    </derivirana_varijabla>
  </DomainObject.Predmet.OstaliListNazivFormated>
  <DomainObject.Predmet.OstaliListNazivFormatedOIB>
    <izvorni_sadrzaj>
      <item>Robert Lenaz, OIB 15586626393</item>
      <item>MIRJANA GAŠPAROVIĆ</item>
    </izvorni_sadrzaj>
    <derivirana_varijabla naziv="DomainObject.Predmet.OstaliListNazivFormatedOIB_1">
      <item>Robert Lenaz, OIB 15586626393</item>
      <item>MIRJANA GAŠPAROVIĆ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LEDENKO j.d.o.o.</izvorni_sadrzaj>
    <derivirana_varijabla naziv="DomainObject.Predmet.ProtustrankaIDrugi_1">LEDENKO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LEDENKO j.d.o.o., OIB 22789056399, Lipa 2, 51000 Rijeka</izvorni_sadrzaj>
    <derivirana_varijabla naziv="DomainObject.Predmet.ProtustrankaIDrugiAdressOIB_1">LEDENKO j.d.o.o., OIB 22789056399, Lipa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LEDENKO j.d.o.o.</item>
      <item>Robert Lenaz</item>
      <item>MIRJANA GAŠPAROVIĆ</item>
    </izvorni_sadrzaj>
    <derivirana_varijabla naziv="DomainObject.Predmet.SudioniciListNaziv_1">
      <item>FINA  Rijeka</item>
      <item>LEDENKO j.d.o.o.</item>
      <item>Robert Lenaz</item>
      <item>MIRJANA GAŠPAROVIĆ</item>
    </derivirana_varijabla>
  </DomainObject.Predmet.SudioniciListNaziv>
  <DomainObject.Predmet.SudioniciListAdressOIB>
    <izvorni_sadrzaj>
      <item>FINA  Rijeka, OIB 85821130368, Frana Kurelca 8,51000 Rijeka</item>
      <item>LEDENKO j.d.o.o., OIB 22789056399, Lipa 2,51000 Rijeka</item>
      <item>Robert Lenaz, OIB 15586626393, Marinići 138c,51216 Marinići</item>
      <item>MIRJANA GAŠPAROVIĆ</item>
    </izvorni_sadrzaj>
    <derivirana_varijabla naziv="DomainObject.Predmet.SudioniciListAdressOIB_1">
      <item>FINA  Rijeka, OIB 85821130368, Frana Kurelca 8,51000 Rijeka</item>
      <item>LEDENKO j.d.o.o., OIB 22789056399, Lipa 2,51000 Rijeka</item>
      <item>Robert Lenaz, OIB 15586626393, Marinići 138c,51216 Marinići</item>
      <item>MIRJANA GAŠPAROVIĆ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22789056399</item>
      <item>, OIB 15586626393</item>
      <item>, OIB null</item>
    </izvorni_sadrzaj>
    <derivirana_varijabla naziv="DomainObject.Predmet.SudioniciListNazivOIB_1">
      <item>, OIB 85821130368</item>
      <item>, OIB 22789056399</item>
      <item>, OIB 15586626393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191772-0E06-49D1-B178-E067AB734B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1121</properties:Words>
  <properties:Characters>6332</properties:Characters>
  <properties:Lines>136</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2017-11-21T13:29:00Z</dcterms:created>
  <dc:creator>dcmelik</dc:creator>
  <cp:lastModifiedBy>Jasna Radulović</cp:lastModifiedBy>
  <cp:lastPrinted>2017-11-21T13:18:00Z</cp:lastPrinted>
  <dcterms:modified xmlns:xsi="http://www.w3.org/2001/XMLSchema-instance" xsi:type="dcterms:W3CDTF">2017-11-21T13:35:00Z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