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47548" w14:paraId="7b47548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C4477C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C13498">
        <w:rPr>
          <w:sz w:val="24"/>
        </w:rPr>
        <w:t>721/2016-4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>povodom zahtjeva FINE</w:t>
      </w:r>
      <w:r w:rsidR="00585F4E">
        <w:rPr>
          <w:sz w:val="24"/>
        </w:rPr>
        <w:t xml:space="preserve"> Regionalni centar Osijek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2F7F81">
        <w:rPr>
          <w:sz w:val="24"/>
          <w:szCs w:val="24"/>
        </w:rPr>
        <w:t xml:space="preserve"> </w:t>
      </w:r>
      <w:r w:rsidR="002F7F81" w:rsidRPr="002F7F81">
        <w:rPr>
          <w:sz w:val="24"/>
          <w:szCs w:val="24"/>
        </w:rPr>
        <w:t xml:space="preserve">SELL-DIREKT j.d.o.o za trgovinu, OIB 40115986742,  </w:t>
      </w:r>
      <w:r w:rsidR="0070288B">
        <w:rPr>
          <w:sz w:val="24"/>
          <w:szCs w:val="24"/>
        </w:rPr>
        <w:t>Zbjeg 10</w:t>
      </w:r>
      <w:r w:rsidR="00FD6E8C">
        <w:rPr>
          <w:sz w:val="24"/>
          <w:szCs w:val="24"/>
        </w:rPr>
        <w:t>7</w:t>
      </w:r>
      <w:r w:rsidR="0070288B">
        <w:rPr>
          <w:sz w:val="24"/>
          <w:szCs w:val="24"/>
        </w:rPr>
        <w:t>,</w:t>
      </w:r>
      <w:r w:rsidR="0070288B" w:rsidRPr="002F7F81">
        <w:rPr>
          <w:sz w:val="24"/>
          <w:szCs w:val="24"/>
        </w:rPr>
        <w:t xml:space="preserve"> 35254 </w:t>
      </w:r>
      <w:r w:rsidR="002F7F81" w:rsidRPr="002F7F81">
        <w:rPr>
          <w:sz w:val="24"/>
          <w:szCs w:val="24"/>
        </w:rPr>
        <w:t>Bebrina</w:t>
      </w:r>
      <w:r w:rsidR="0013114C">
        <w:rPr>
          <w:sz w:val="24"/>
          <w:szCs w:val="24"/>
        </w:rPr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2F7F81">
        <w:rPr>
          <w:sz w:val="24"/>
          <w:szCs w:val="24"/>
        </w:rPr>
        <w:t>17.lipnja</w:t>
      </w:r>
      <w:r w:rsidR="000544E9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FD6E8C">
        <w:rPr>
          <w:sz w:val="24"/>
        </w:rPr>
        <w:t xml:space="preserve"> </w:t>
      </w:r>
      <w:r w:rsidR="00FD6E8C" w:rsidRPr="002F7F81">
        <w:rPr>
          <w:sz w:val="24"/>
          <w:szCs w:val="24"/>
        </w:rPr>
        <w:t xml:space="preserve">SELL-DIREKT j.d.o.o za trgovinu, OIB 40115986742,  </w:t>
      </w:r>
      <w:r w:rsidR="00FD6E8C">
        <w:rPr>
          <w:sz w:val="24"/>
          <w:szCs w:val="24"/>
        </w:rPr>
        <w:t>Zbjeg 107,</w:t>
      </w:r>
      <w:r w:rsidR="00FD6E8C" w:rsidRPr="002F7F81">
        <w:rPr>
          <w:sz w:val="24"/>
          <w:szCs w:val="24"/>
        </w:rPr>
        <w:t xml:space="preserve"> 35254 Bebrina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AA05C3" w:rsidR="00AA05C3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90457A">
        <w:rPr>
          <w:sz w:val="24"/>
        </w:rPr>
        <w:t>Ana-Maria Bogović iz Slavonskog Broda, Naselje Lutvinka ulaz 2/9, OIB 36495483478.</w:t>
      </w:r>
    </w:p>
    <w:p w:rsidRDefault="00740968" w:rsidP="00C21645" w:rsidR="00740968">
      <w:pPr>
        <w:ind w:left="720"/>
        <w:jc w:val="both"/>
        <w:rPr>
          <w:sz w:val="24"/>
        </w:rPr>
      </w:pP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6C5153" w:rsidR="006C515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FD6E8C" w:rsidRPr="002F7F81">
        <w:rPr>
          <w:sz w:val="24"/>
          <w:szCs w:val="24"/>
        </w:rPr>
        <w:t xml:space="preserve">SELL-DIREKT j.d.o.o za trgovinu, OIB 40115986742,  </w:t>
      </w:r>
      <w:r w:rsidR="00FD6E8C">
        <w:rPr>
          <w:sz w:val="24"/>
          <w:szCs w:val="24"/>
        </w:rPr>
        <w:t>Zbjeg 107,</w:t>
      </w:r>
      <w:r w:rsidR="00FD6E8C" w:rsidRPr="002F7F81">
        <w:rPr>
          <w:sz w:val="24"/>
          <w:szCs w:val="24"/>
        </w:rPr>
        <w:t xml:space="preserve"> 35254 Bebrina</w:t>
      </w:r>
      <w:r w:rsidR="00FD6E8C">
        <w:rPr>
          <w:sz w:val="24"/>
          <w:szCs w:val="24"/>
        </w:rPr>
        <w:t>.</w:t>
      </w: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2F7F81" w:rsidP="00457103" w:rsidR="002F7F81">
      <w:pPr>
        <w:ind w:left="720"/>
        <w:jc w:val="both"/>
        <w:rPr>
          <w:sz w:val="24"/>
        </w:rPr>
      </w:pPr>
    </w:p>
    <w:p w:rsidRDefault="002F7F81" w:rsidP="00457103" w:rsidR="002F7F8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8A3347" w:rsidR="008A3347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2F7F81">
        <w:rPr>
          <w:sz w:val="24"/>
        </w:rPr>
        <w:t>721/2016-4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2E357C" w:rsidP="003D475B" w:rsidR="002E357C">
      <w:pPr>
        <w:jc w:val="center"/>
        <w:rPr>
          <w:sz w:val="24"/>
        </w:rPr>
      </w:pPr>
      <w:r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FA1D77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Osijek </w:t>
      </w:r>
      <w:r w:rsidR="00456CAC">
        <w:rPr>
          <w:sz w:val="24"/>
        </w:rPr>
        <w:t xml:space="preserve"> </w:t>
      </w:r>
      <w:r>
        <w:rPr>
          <w:sz w:val="24"/>
        </w:rPr>
        <w:t>podnijela</w:t>
      </w:r>
      <w:r w:rsidR="008A3347">
        <w:rPr>
          <w:sz w:val="24"/>
        </w:rPr>
        <w:t xml:space="preserve"> je</w:t>
      </w:r>
      <w:r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>je pozvan u roku od 15 dana od dana objave oglasa podnijeti ovom sudu javnobilježnički ovjerovljeni prokazni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2F7F81">
        <w:rPr>
          <w:sz w:val="24"/>
        </w:rPr>
        <w:t>7.travnja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2F7F81">
        <w:rPr>
          <w:sz w:val="24"/>
        </w:rPr>
        <w:t>721/2016-4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2F7F81">
        <w:rPr>
          <w:sz w:val="24"/>
        </w:rPr>
        <w:t>17.lipnja</w:t>
      </w:r>
      <w:r w:rsidR="008E50C4">
        <w:rPr>
          <w:sz w:val="24"/>
        </w:rPr>
        <w:t xml:space="preserve"> 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>4. ŽDO Građansko upravni odjel Slav.Brod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2F7F81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0288B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129F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90457A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411EE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5141"/>
    <w:rsid w:val="00B65506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C13498"/>
    <w:rsid w:val="00C13E81"/>
    <w:rsid w:val="00C15211"/>
    <w:rsid w:val="00C201B5"/>
    <w:rsid w:val="00C21645"/>
    <w:rsid w:val="00C43FFD"/>
    <w:rsid w:val="00C4477C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51B7"/>
    <w:rsid w:val="00F46889"/>
    <w:rsid w:val="00F52937"/>
    <w:rsid w:val="00F57D11"/>
    <w:rsid w:val="00F6189C"/>
    <w:rsid w:val="00F66462"/>
    <w:rsid w:val="00F71433"/>
    <w:rsid w:val="00F8349D"/>
    <w:rsid w:val="00F858DD"/>
    <w:rsid w:val="00F872AE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477A"/>
    <w:rsid w:val="00FD6E8C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2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12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29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2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2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2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12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29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2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2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St-721/2016-4</izvorni_sadrzaj>
    <derivirana_varijabla naziv="DomainObject.Oznaka_1">St-721/2016-4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ČL.429.ST.1. SZ</izvorni_sadrzaj>
    <derivirana_varijabla naziv="DomainObject.Predmet.Opis_1">ČL.429.ST.1.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SELL-DIREKT jednostavno društvo s ograničenom odgovornošću za trgovinu</izvorni_sadrzaj>
    <derivirana_varijabla naziv="DomainObject.Predmet.ProtustrankaFormated_1">  SELL-DIREKT jednostavno društvo s ograničenom odgovornošću za trgovinu</derivirana_varijabla>
  </DomainObject.Predmet.ProtustrankaFormated>
  <DomainObject.Predmet.ProtustrankaFormatedOIB>
    <izvorni_sadrzaj>  SELL-DIREKT jednostavno društvo s ograničenom odgovornošću za trgovinu, OIB 40115986742</izvorni_sadrzaj>
    <derivirana_varijabla naziv="DomainObject.Predmet.ProtustrankaFormatedOIB_1">  SELL-DIREKT jednostavno društvo s ograničenom odgovornošću za trgovinu, OIB 40115986742</derivirana_varijabla>
  </DomainObject.Predmet.ProtustrankaFormatedOIB>
  <DomainObject.Predmet.ProtustrankaFormatedWithAdress>
    <izvorni_sadrzaj> SELL-DIREKT jednostavno društvo s ograničenom odgovornošću za trgovinu, Zbjeg 107, 35000 Zbjeg</izvorni_sadrzaj>
    <derivirana_varijabla naziv="DomainObject.Predmet.ProtustrankaFormatedWithAdress_1"> SELL-DIREKT jednostavno društvo s ograničenom odgovornošću za trgovinu, Zbjeg 107, 35000 Zbjeg</derivirana_varijabla>
  </DomainObject.Predmet.ProtustrankaFormatedWithAdress>
  <DomainObject.Predmet.ProtustrankaFormatedWithAdressOIB>
    <izvorni_sadrzaj> SELL-DIREKT jednostavno društvo s ograničenom odgovornošću za trgovinu, OIB 40115986742, Zbjeg 107, 35000 Zbjeg</izvorni_sadrzaj>
    <derivirana_varijabla naziv="DomainObject.Predmet.ProtustrankaFormatedWithAdressOIB_1"> SELL-DIREKT jednostavno društvo s ograničenom odgovornošću za trgovinu, OIB 40115986742, Zbjeg 107, 35000 Zbjeg</derivirana_varijabla>
  </DomainObject.Predmet.ProtustrankaFormatedWithAdressOIB>
  <DomainObject.Predmet.ProtustrankaWithAdress>
    <izvorni_sadrzaj>SELL-DIREKT jednostavno društvo s ograničenom odgovornošću za trgovinu Zbjeg 107, 35000 Zbjeg</izvorni_sadrzaj>
    <derivirana_varijabla naziv="DomainObject.Predmet.ProtustrankaWithAdress_1">SELL-DIREKT jednostavno društvo s ograničenom odgovornošću za trgovinu Zbjeg 107, 35000 Zbjeg</derivirana_varijabla>
  </DomainObject.Predmet.ProtustrankaWithAdress>
  <DomainObject.Predmet.ProtustrankaWithAdressOIB>
    <izvorni_sadrzaj>SELL-DIREKT jednostavno društvo s ograničenom odgovornošću za trgovinu, OIB 40115986742, Zbjeg 107, 35000 Zbjeg</izvorni_sadrzaj>
    <derivirana_varijabla naziv="DomainObject.Predmet.ProtustrankaWithAdressOIB_1">SELL-DIREKT jednostavno društvo s ograničenom odgovornošću za trgovinu, OIB 40115986742, Zbjeg 107, 35000 Zbjeg</derivirana_varijabla>
  </DomainObject.Predmet.ProtustrankaWithAdressOIB>
  <DomainObject.Predmet.ProtustrankaNazivFormated>
    <izvorni_sadrzaj>SELL-DIREKT jednostavno društvo s ograničenom odgovornošću za trgovinu</izvorni_sadrzaj>
    <derivirana_varijabla naziv="DomainObject.Predmet.ProtustrankaNazivFormated_1">SELL-DIREKT jednostavno društvo s ograničenom odgovornošću za trgovinu</derivirana_varijabla>
  </DomainObject.Predmet.ProtustrankaNazivFormated>
  <DomainObject.Predmet.ProtustrankaNazivFormatedOIB>
    <izvorni_sadrzaj>SELL-DIREKT jednostavno društvo s ograničenom odgovornošću za trgovinu, OIB 40115986742</izvorni_sadrzaj>
    <derivirana_varijabla naziv="DomainObject.Predmet.ProtustrankaNazivFormatedOIB_1">SELL-DIREKT jednostavno društvo s ograničenom odgovornošću za trgovinu, OIB 40115986742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12458.78</izvorni_sadrzaj>
    <derivirana_varijabla naziv="DomainObject.Predmet.TrenutnaVrijednost_1">12458.78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SELL-DIREKT jednostavno društvo s ograničenom odgovornošću za trgovinu</item>
    </izvorni_sadrzaj>
    <derivirana_varijabla naziv="DomainObject.Predmet.ProtuStrankaListFormated_1">
      <item>SELL-DIREKT jednostavno društvo s ograničenom odgovornošću za trgovinu</item>
    </derivirana_varijabla>
  </DomainObject.Predmet.ProtuStrankaListFormated>
  <DomainObject.Predmet.ProtuStrankaListFormatedOIB>
    <izvorni_sadrzaj>
      <item>SELL-DIREKT jednostavno društvo s ograničenom odgovornošću za trgovinu, OIB 40115986742</item>
    </izvorni_sadrzaj>
    <derivirana_varijabla naziv="DomainObject.Predmet.ProtuStrankaListFormatedOIB_1">
      <item>SELL-DIREKT jednostavno društvo s ograničenom odgovornošću za trgovinu, OIB 40115986742</item>
    </derivirana_varijabla>
  </DomainObject.Predmet.ProtuStrankaListFormatedOIB>
  <DomainObject.Predmet.ProtuStrankaListFormatedWithAdress>
    <izvorni_sadrzaj>
      <item>SELL-DIREKT jednostavno društvo s ograničenom odgovornošću za trgovinu, Zbjeg 107, 35000 Zbjeg</item>
    </izvorni_sadrzaj>
    <derivirana_varijabla naziv="DomainObject.Predmet.ProtuStrankaListFormatedWithAdress_1">
      <item>SELL-DIREKT jednostavno društvo s ograničenom odgovornošću za trgovinu, Zbjeg 107, 35000 Zbjeg</item>
    </derivirana_varijabla>
  </DomainObject.Predmet.ProtuStrankaListFormatedWithAdress>
  <DomainObject.Predmet.ProtuStrankaListFormatedWithAdressOIB>
    <izvorni_sadrzaj>
      <item>SELL-DIREKT jednostavno društvo s ograničenom odgovornošću za trgovinu, OIB 40115986742, Zbjeg 107, 35000 Zbjeg</item>
    </izvorni_sadrzaj>
    <derivirana_varijabla naziv="DomainObject.Predmet.ProtuStrankaListFormatedWithAdressOIB_1">
      <item>SELL-DIREKT jednostavno društvo s ograničenom odgovornošću za trgovinu, OIB 40115986742, Zbjeg 107, 35000 Zbjeg</item>
    </derivirana_varijabla>
  </DomainObject.Predmet.ProtuStrankaListFormatedWithAdressOIB>
  <DomainObject.Predmet.ProtuStrankaListNazivFormated>
    <izvorni_sadrzaj>
      <item>SELL-DIREKT jednostavno društvo s ograničenom odgovornošću za trgovinu</item>
    </izvorni_sadrzaj>
    <derivirana_varijabla naziv="DomainObject.Predmet.ProtuStrankaListNazivFormated_1">
      <item>SELL-DIREKT jednostavno društvo s ograničenom odgovornošću za trgovinu</item>
    </derivirana_varijabla>
  </DomainObject.Predmet.ProtuStrankaListNazivFormated>
  <DomainObject.Predmet.ProtuStrankaListNazivFormatedOIB>
    <izvorni_sadrzaj>
      <item>SELL-DIREKT jednostavno društvo s ograničenom odgovornošću za trgovinu, OIB 40115986742</item>
    </izvorni_sadrzaj>
    <derivirana_varijabla naziv="DomainObject.Predmet.ProtuStrankaListNazivFormatedOIB_1">
      <item>SELL-DIREKT jednostavno društvo s ograničenom odgovornošću za trgovinu, OIB 40115986742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St-721/2016-4</izvorni_sadrzaj>
    <derivirana_varijabla naziv="DomainObject.PoslovniBrojDokumenta_1">St-721/2016-4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SELL-DIREKT jednostavno društvo s ograničenom odgovornošću za trgovinu</izvorni_sadrzaj>
    <derivirana_varijabla naziv="DomainObject.Predmet.ProtustrankaIDrugi_1">SELL-DIREKT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SELL-DIREKT jednostavno društvo s ograničenom odgovornošću za trgovinu, OIB 40115986742, Zbjeg 107, 35000 Zbjeg</izvorni_sadrzaj>
    <derivirana_varijabla naziv="DomainObject.Predmet.ProtustrankaIDrugiAdressOIB_1">SELL-DIREKT jednostavno društvo s ograničenom odgovornošću za trgovinu, OIB 40115986742, Zbjeg 107, 35000 Zbjeg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SELL-DIREKT jednostavno društvo s ograničenom odgovornošću za trgovinu</item>
    </izvorni_sadrzaj>
    <derivirana_varijabla naziv="DomainObject.Predmet.SudioniciListNaziv_1">
      <item>Financijska agencija</item>
      <item>SELL-DIREKT jednostavno društvo s ograničenom odgovornošću za trgovinu</item>
    </derivirana_varijabla>
  </DomainObject.Predmet.SudioniciListNaziv>
  <DomainObject.Predmet.SudioniciListAdressOIB>
    <izvorni_sadrzaj>
      <item>Financijska agencija, OIB 85821130368, Ulica grada Vukovara 70,10000 Zagreb</item>
      <item>SELL-DIREKT jednostavno društvo s ograničenom odgovornošću za trgovinu, OIB 40115986742, Zbjeg 107,35000 Zbjeg</item>
    </izvorni_sadrzaj>
    <derivirana_varijabla naziv="DomainObject.Predmet.SudioniciListAdressOIB_1">
      <item>Financijska agencija, OIB 85821130368, Ulica grada Vukovara 70,10000 Zagreb</item>
      <item>SELL-DIREKT jednostavno društvo s ograničenom odgovornošću za trgovinu, OIB 40115986742, Zbjeg 107,35000 Zbjeg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40115986742</item>
    </izvorni_sadrzaj>
    <derivirana_varijabla naziv="DomainObject.Predmet.SudioniciListNazivOIB_1">
      <item>, OIB 85821130368</item>
      <item>, OIB 40115986742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838</properties:Words>
  <properties:Characters>4655</properties:Characters>
  <properties:Lines>131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2016-06-17T08:30:00Z</dcterms:created>
  <dc:creator>Trgovacki sud</dc:creator>
  <cp:lastModifiedBy>wsadmin</cp:lastModifiedBy>
  <cp:lastPrinted>2016-04-08T06:45:00Z</cp:lastPrinted>
  <dcterms:modified xmlns:xsi="http://www.w3.org/2001/XMLSchema-instance" xsi:type="dcterms:W3CDTF">2016-06-17T08:31:00Z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St-721/2016-4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