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76b2" w14:paraId="a7976b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996AFE">
        <w:rPr>
          <w:rFonts w:hAnsi="Times New Roman" w:ascii="Times New Roman"/>
        </w:rPr>
        <w:t>6390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287230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287230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 MEDITERRANEAN VENTURES d.o.o. iz Zagreba, Aleja Pomoraca 9, OIB: 81253036563, MBS: 080879474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16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 </w:t>
      </w:r>
      <w:r w:rsidR="00996AFE" w:rsidRPr="00996AFE">
        <w:rPr>
          <w:rFonts w:hAnsi="Times New Roman" w:ascii="Times New Roman"/>
        </w:rPr>
        <w:t>MEDITERRANEAN VENTURES d.o.o. iz Zagreba, Aleja Pomoraca 9, OIB: 81253036563, MBS: 080879474</w:t>
      </w:r>
      <w:r w:rsidR="00996AFE">
        <w:rPr>
          <w:rFonts w:hAnsi="Times New Roman" w:ascii="Times New Roman"/>
        </w:rPr>
        <w:t xml:space="preserve"> dana 16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FF0A52" w:rsidRPr="008F27CC">
        <w:rPr>
          <w:rFonts w:hAnsi="Times New Roman" w:ascii="Times New Roman"/>
        </w:rPr>
        <w:t xml:space="preserve"> </w:t>
      </w:r>
      <w:r w:rsidR="00996AFE">
        <w:rPr>
          <w:rFonts w:hAnsi="Times New Roman" w:ascii="Times New Roman"/>
        </w:rPr>
        <w:t>KREŠIMIR PANJAKOVIĆ</w:t>
      </w:r>
      <w:r w:rsidR="00996AFE" w:rsidRPr="00996AFE">
        <w:rPr>
          <w:rFonts w:hAnsi="Times New Roman" w:ascii="Times New Roman"/>
        </w:rPr>
        <w:t xml:space="preserve"> iz Osijeka, Gornjodravska obala 89a, OIB:39814088271</w:t>
      </w:r>
      <w:r w:rsidRPr="008F27CC">
        <w:rPr>
          <w:rFonts w:hAnsi="Times New Roman" w:ascii="Times New Roman"/>
        </w:rPr>
        <w:t xml:space="preserve">.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996AFE" w:rsidRPr="00996AFE">
        <w:rPr>
          <w:rFonts w:hAnsi="Times New Roman" w:ascii="Times New Roman"/>
        </w:rPr>
        <w:t>MEDITERRANEAN VENTURES d.o.o. iz Zagreba, Aleja Pomoraca 9, OIB: 81253036563, MBS: 080879474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96AFE" w:rsidRPr="00996AFE">
        <w:rPr>
          <w:rFonts w:hAnsi="Times New Roman" w:ascii="Times New Roman"/>
        </w:rPr>
        <w:t>MEDITERRANEAN VENTURES d.o.o. iz Zagreba, Aleja Pomoraca 9, OIB: 81253036563, MBS: 080879474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96AFE">
        <w:rPr>
          <w:rFonts w:hAnsi="Times New Roman" w:ascii="Times New Roman"/>
        </w:rPr>
        <w:t>2</w:t>
      </w:r>
      <w:r w:rsidR="009F7C0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 xml:space="preserve">. </w:t>
      </w:r>
      <w:r w:rsidR="00996AFE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996AFE" w:rsidRPr="00996AFE">
        <w:rPr>
          <w:rFonts w:hAnsi="Times New Roman" w:ascii="Times New Roman"/>
        </w:rPr>
        <w:t>MEDITERRANEAN VENTURES d.o.o. iz Zagreba, Aleja Pomoraca 9, OIB: 81253036563, MBS: 080879474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4C56E1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96AFE">
        <w:rPr>
          <w:rFonts w:hAnsi="Times New Roman" w:ascii="Times New Roman"/>
        </w:rPr>
        <w:t>14</w:t>
      </w:r>
      <w:r w:rsidR="00DC2885" w:rsidRPr="008F27CC">
        <w:rPr>
          <w:rFonts w:hAnsi="Times New Roman" w:ascii="Times New Roman"/>
        </w:rPr>
        <w:t xml:space="preserve">. </w:t>
      </w:r>
      <w:r w:rsidR="00996AFE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4C56E1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4C56E1">
        <w:rPr>
          <w:rFonts w:hAnsi="Times New Roman" w:ascii="Times New Roman"/>
        </w:rPr>
        <w:t>120</w:t>
      </w:r>
      <w:r w:rsidR="00DC2885" w:rsidRPr="008F27CC">
        <w:rPr>
          <w:rFonts w:hAnsi="Times New Roman" w:ascii="Times New Roman"/>
        </w:rPr>
        <w:t xml:space="preserve"> dana u ukupnom iznosu od </w:t>
      </w:r>
      <w:r w:rsidR="00996AFE">
        <w:rPr>
          <w:rFonts w:hAnsi="Times New Roman" w:ascii="Times New Roman"/>
        </w:rPr>
        <w:t>5.349,54</w:t>
      </w:r>
      <w:r w:rsidR="002C5EBC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96AFE">
        <w:rPr>
          <w:rFonts w:hAnsi="Times New Roman" w:ascii="Times New Roman"/>
        </w:rPr>
        <w:t>14</w:t>
      </w:r>
      <w:r w:rsidR="00FF0A52" w:rsidRPr="008F27CC">
        <w:rPr>
          <w:rFonts w:hAnsi="Times New Roman" w:ascii="Times New Roman"/>
        </w:rPr>
        <w:t xml:space="preserve">. </w:t>
      </w:r>
      <w:r w:rsidR="004C56E1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96AFE">
        <w:rPr>
          <w:rFonts w:hAnsi="Times New Roman" w:ascii="Times New Roman"/>
        </w:rPr>
        <w:t>20</w:t>
      </w:r>
      <w:r w:rsidR="004C56E1">
        <w:rPr>
          <w:rFonts w:hAnsi="Times New Roman" w:ascii="Times New Roman"/>
        </w:rPr>
        <w:t>. ožujka</w:t>
      </w:r>
      <w:r w:rsidR="00FF0A52" w:rsidRPr="008F27CC">
        <w:rPr>
          <w:rFonts w:hAnsi="Times New Roman" w:ascii="Times New Roman"/>
        </w:rPr>
        <w:t xml:space="preserve"> 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4C56E1">
        <w:rPr>
          <w:rFonts w:hAnsi="Times New Roman" w:ascii="Times New Roman"/>
        </w:rPr>
        <w:t>27.02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Pr="008F27CC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>koja bi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Pr="008F27CC">
        <w:rPr>
          <w:rFonts w:hAnsi="Times New Roman" w:ascii="Times New Roman"/>
        </w:rPr>
        <w:t>li</w:t>
      </w:r>
      <w:r w:rsidR="00FF0A52" w:rsidRPr="008F27CC">
        <w:rPr>
          <w:rFonts w:hAnsi="Times New Roman" w:ascii="Times New Roman"/>
        </w:rPr>
        <w:t xml:space="preserve"> posjeduje imovinu</w:t>
      </w:r>
      <w:r w:rsidR="00571BB5" w:rsidRPr="008F27CC">
        <w:rPr>
          <w:rFonts w:hAnsi="Times New Roman" w:ascii="Times New Roman"/>
        </w:rPr>
        <w:t xml:space="preserve"> dovoljnu za namirenje </w:t>
      </w:r>
      <w:r w:rsidRPr="008F27CC">
        <w:rPr>
          <w:rFonts w:hAnsi="Times New Roman" w:ascii="Times New Roman"/>
        </w:rPr>
        <w:t>troškova stečajnog postupka.</w:t>
      </w: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C65AF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Zbog toga je ovaj sud pribavio podatke o imovini dužnika putem Ministarstva financija, Porezne uprave, iz kojih proizlazi da dužnik nema imovinu dovoljnu za namirenje ni troškova stečajnog postupka.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996AFE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996AFE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16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571BB5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Zlatka Plivelić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D" w:rsidR="00B57BED">
      <w:r>
        <w:separator/>
      </w:r>
    </w:p>
  </w:endnote>
  <w:endnote w:id="0" w:type="continuationSeparator">
    <w:p w:rsidRDefault="00B57BED" w:rsidR="00B5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D" w:rsidR="00B57BED">
      <w:r>
        <w:separator/>
      </w:r>
    </w:p>
  </w:footnote>
  <w:footnote w:id="0" w:type="continuationSeparator">
    <w:p w:rsidRDefault="00B57BED" w:rsidR="00B57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2D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8723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996AFE">
      <w:rPr>
        <w:rFonts w:hAnsi="Times New Roman" w:ascii="Times New Roman"/>
      </w:rPr>
      <w:t>6390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B43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7230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2D80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6390</izvorni_sadrzaj>
    <derivirana_varijabla naziv="DomainObject.Predmet.Broj_1">6390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St-6390/2016</izvorni_sadrzaj>
    <derivirana_varijabla naziv="DomainObject.Predmet.OznakaBroj_1">St-6390/2016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MEDITERRANEAN VENTURES d.o.o. zastupanog po punomoćniku HRVOJE ŠKRGATIĆ</izvorni_sadrzaj>
    <derivirana_varijabla naziv="DomainObject.Predmet.ProtustrankaFormated_1">  MEDITERRANEAN VENTURES d.o.o. zastupanog po punomoćniku HRVOJE ŠKRGATIĆ</derivirana_varijabla>
  </DomainObject.Predmet.ProtustrankaFormated>
  <DomainObject.Predmet.ProtustrankaFormatedOIB>
    <izvorni_sadrzaj>  MEDITERRANEAN VENTURES d.o.o., OIB 81253036563 zastupanog po punomoćniku HRVOJE ŠKRGATIĆ</izvorni_sadrzaj>
    <derivirana_varijabla naziv="DomainObject.Predmet.ProtustrankaFormatedOIB_1">  MEDITERRANEAN VENTURES d.o.o., OIB 81253036563 zastupanog po punomoćniku HRVOJE ŠKRGATIĆ</derivirana_varijabla>
  </DomainObject.Predmet.ProtustrankaFormatedOIB>
  <DomainObject.Predmet.ProtustrankaFormatedWithAdress>
    <izvorni_sadrzaj> MEDITERRANEAN VENTURES d.o.o., Aleja Pomoraca 9, 10000 Zagreb zastupanog po punomoćniku HRVOJE ŠKRGATIĆ</izvorni_sadrzaj>
    <derivirana_varijabla naziv="DomainObject.Predmet.ProtustrankaFormatedWithAdress_1"> MEDITERRANEAN VENTURES d.o.o., Aleja Pomoraca 9, 10000 Zagreb zastupanog po punomoćniku HRVOJE ŠKRGATIĆ</derivirana_varijabla>
  </DomainObject.Predmet.ProtustrankaFormatedWithAdress>
  <DomainObject.Predmet.ProtustrankaFormatedWithAdressOIB>
    <izvorni_sadrzaj> MEDITERRANEAN VENTURES d.o.o., OIB 81253036563, Aleja Pomoraca 9, 10000 Zagreb zastupanog po punomoćniku HRVOJE ŠKRGATIĆ</izvorni_sadrzaj>
    <derivirana_varijabla naziv="DomainObject.Predmet.ProtustrankaFormatedWithAdressOIB_1"> MEDITERRANEAN VENTURES d.o.o., OIB 81253036563, Aleja Pomoraca 9, 10000 Zagreb zastupanog po punomoćniku HRVOJE ŠKRGATIĆ</derivirana_varijabla>
  </DomainObject.Predmet.ProtustrankaFormatedWithAdressOIB>
  <DomainObject.Predmet.ProtustrankaWithAdress>
    <izvorni_sadrzaj>MEDITERRANEAN VENTURES d.o.o. Aleja Pomoraca 9, 10000 Zagreb</izvorni_sadrzaj>
    <derivirana_varijabla naziv="DomainObject.Predmet.ProtustrankaWithAdress_1">MEDITERRANEAN VENTURES d.o.o. Aleja Pomoraca 9, 10000 Zagreb</derivirana_varijabla>
  </DomainObject.Predmet.ProtustrankaWithAdress>
  <DomainObject.Predmet.ProtustrankaWithAdressOIB>
    <izvorni_sadrzaj>MEDITERRANEAN VENTURES d.o.o., OIB 81253036563, Aleja Pomoraca 9, 10000 Zagreb</izvorni_sadrzaj>
    <derivirana_varijabla naziv="DomainObject.Predmet.ProtustrankaWithAdressOIB_1">MEDITERRANEAN VENTURES d.o.o., OIB 81253036563, Aleja Pomoraca 9, 10000 Zagreb</derivirana_varijabla>
  </DomainObject.Predmet.ProtustrankaWithAdressOIB>
  <DomainObject.Predmet.ProtustrankaNazivFormated>
    <izvorni_sadrzaj>MEDITERRANEAN VENTURES d.o.o.</izvorni_sadrzaj>
    <derivirana_varijabla naziv="DomainObject.Predmet.ProtustrankaNazivFormated_1">MEDITERRANEAN VENTURES d.o.o.</derivirana_varijabla>
  </DomainObject.Predmet.ProtustrankaNazivFormated>
  <DomainObject.Predmet.ProtustrankaNazivFormatedOIB>
    <izvorni_sadrzaj>MEDITERRANEAN VENTURES d.o.o., OIB 81253036563</izvorni_sadrzaj>
    <derivirana_varijabla naziv="DomainObject.Predmet.ProtustrankaNazivFormatedOIB_1">MEDITERRANEAN VENTURES d.o.o., OIB 81253036563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MEDITERRANEAN VENTURES d.o.o. zastupanog po punomoćniku HRVOJE ŠKRGATIĆ</item>
    </izvorni_sadrzaj>
    <derivirana_varijabla naziv="DomainObject.Predmet.ProtuStrankaListFormated_1">
      <item>MEDITERRANEAN VENTURES d.o.o. zastupanog po punomoćniku HRVOJE ŠKRGATIĆ</item>
    </derivirana_varijabla>
  </DomainObject.Predmet.ProtuStrankaListFormated>
  <DomainObject.Predmet.ProtuStrankaListFormatedOIB>
    <izvorni_sadrzaj>
      <item>MEDITERRANEAN VENTURES d.o.o., OIB 81253036563 zastupanog po punomoćniku HRVOJE ŠKRGATIĆ</item>
    </izvorni_sadrzaj>
    <derivirana_varijabla naziv="DomainObject.Predmet.ProtuStrankaListFormatedOIB_1">
      <item>MEDITERRANEAN VENTURES d.o.o., OIB 81253036563 zastupanog po punomoćniku HRVOJE ŠKRGATIĆ</item>
    </derivirana_varijabla>
  </DomainObject.Predmet.ProtuStrankaListFormatedOIB>
  <DomainObject.Predmet.ProtuStrankaListFormatedWithAdress>
    <izvorni_sadrzaj>
      <item>MEDITERRANEAN VENTURES d.o.o., Aleja Pomoraca 9, 10000 Zagreb zastupanog po punomoćniku HRVOJE ŠKRGATIĆ</item>
    </izvorni_sadrzaj>
    <derivirana_varijabla naziv="DomainObject.Predmet.ProtuStrankaListFormatedWithAdress_1">
      <item>MEDITERRANEAN VENTURES d.o.o., Aleja Pomoraca 9, 10000 Zagreb zastupanog po punomoćniku HRVOJE ŠKRGATIĆ</item>
    </derivirana_varijabla>
  </DomainObject.Predmet.ProtuStrankaListFormatedWithAdress>
  <DomainObject.Predmet.ProtuStrankaListFormatedWithAdressOIB>
    <izvorni_sadrzaj>
      <item>MEDITERRANEAN VENTURES d.o.o., OIB 81253036563, Aleja Pomoraca 9, 10000 Zagreb zastupanog po punomoćniku HRVOJE ŠKRGATIĆ</item>
    </izvorni_sadrzaj>
    <derivirana_varijabla naziv="DomainObject.Predmet.ProtuStrankaListFormatedWithAdressOIB_1">
      <item>MEDITERRANEAN VENTURES d.o.o., OIB 81253036563, Aleja Pomoraca 9, 10000 Zagreb zastupanog po punomoćniku HRVOJE ŠKRGATIĆ</item>
    </derivirana_varijabla>
  </DomainObject.Predmet.ProtuStrankaListFormatedWithAdressOIB>
  <DomainObject.Predmet.ProtuStrankaListNazivFormated>
    <izvorni_sadrzaj>
      <item>MEDITERRANEAN VENTURES d.o.o.</item>
    </izvorni_sadrzaj>
    <derivirana_varijabla naziv="DomainObject.Predmet.ProtuStrankaListNazivFormated_1">
      <item>MEDITERRANEAN VENTURES d.o.o.</item>
    </derivirana_varijabla>
  </DomainObject.Predmet.ProtuStrankaListNazivFormated>
  <DomainObject.Predmet.ProtuStrankaListNazivFormatedOIB>
    <izvorni_sadrzaj>
      <item>MEDITERRANEAN VENTURES d.o.o., OIB 81253036563</item>
    </izvorni_sadrzaj>
    <derivirana_varijabla naziv="DomainObject.Predmet.ProtuStrankaListNazivFormatedOIB_1">
      <item>MEDITERRANEAN VENTURES d.o.o., OIB 81253036563</item>
    </derivirana_varijabla>
  </DomainObject.Predmet.ProtuStrankaListNazivFormatedOIB>
  <DomainObject.Predmet.OstaliListFormated>
    <izvorni_sadrzaj>
      <item>HRVOJE ŠKRGATIĆ punomoćnik sudionika u postupku MEDITERRANEAN VENTURES d.o.o.</item>
    </izvorni_sadrzaj>
    <derivirana_varijabla naziv="DomainObject.Predmet.OstaliListFormated_1">
      <item>HRVOJE ŠKRGATIĆ punomoćnik sudionika u postupku MEDITERRANEAN VENTURES d.o.o.</item>
    </derivirana_varijabla>
  </DomainObject.Predmet.OstaliListFormated>
  <DomainObject.Predmet.OstaliListFormatedOIB>
    <izvorni_sadrzaj>
      <item>HRVOJE ŠKRGATIĆ, OIB 62884844247 punomoćnik sudionika u postupku MEDITERRANEAN VENTURES d.o.o.</item>
    </izvorni_sadrzaj>
    <derivirana_varijabla naziv="DomainObject.Predmet.OstaliListFormatedOIB_1">
      <item>HRVOJE ŠKRGATIĆ, OIB 62884844247 punomoćnik sudionika u postupku MEDITERRANEAN VENTURES d.o.o.</item>
    </derivirana_varijabla>
  </DomainObject.Predmet.OstaliListFormatedOIB>
  <DomainObject.Predmet.OstaliListFormatedWithAdress>
    <izvorni_sadrzaj>
      <item>HRVOJE ŠKRGATIĆ, Aleja Pomoraca 9, 10000 Zagreb punomoćnik sudionika u postupku MEDITERRANEAN VENTURES d.o.o.</item>
    </izvorni_sadrzaj>
    <derivirana_varijabla naziv="DomainObject.Predmet.OstaliListFormatedWithAdress_1">
      <item>HRVOJE ŠKRGATIĆ, Aleja Pomoraca 9, 10000 Zagreb punomoćnik sudionika u postupku MEDITERRANEAN VENTURES d.o.o.</item>
    </derivirana_varijabla>
  </DomainObject.Predmet.OstaliListFormatedWithAdress>
  <DomainObject.Predmet.OstaliListFormatedWithAdressOIB>
    <izvorni_sadrzaj>
      <item>HRVOJE ŠKRGATIĆ, OIB 62884844247, Aleja Pomoraca 9, 10000 Zagreb punomoćnik sudionika u postupku MEDITERRANEAN VENTURES d.o.o.</item>
    </izvorni_sadrzaj>
    <derivirana_varijabla naziv="DomainObject.Predmet.OstaliListFormatedWithAdressOIB_1">
      <item>HRVOJE ŠKRGATIĆ, OIB 62884844247, Aleja Pomoraca 9, 10000 Zagreb punomoćnik sudionika u postupku MEDITERRANEAN VENTURES d.o.o.</item>
    </derivirana_varijabla>
  </DomainObject.Predmet.OstaliListFormatedWithAdressOIB>
  <DomainObject.Predmet.OstaliListNazivFormated>
    <izvorni_sadrzaj>
      <item>HRVOJE ŠKRGATIĆ</item>
    </izvorni_sadrzaj>
    <derivirana_varijabla naziv="DomainObject.Predmet.OstaliListNazivFormated_1">
      <item>HRVOJE ŠKRGATIĆ</item>
    </derivirana_varijabla>
  </DomainObject.Predmet.OstaliListNazivFormated>
  <DomainObject.Predmet.OstaliListNazivFormatedOIB>
    <izvorni_sadrzaj>
      <item>HRVOJE ŠKRGATIĆ, OIB 62884844247</item>
    </izvorni_sadrzaj>
    <derivirana_varijabla naziv="DomainObject.Predmet.OstaliListNazivFormatedOIB_1">
      <item>HRVOJE ŠKRGATIĆ, OIB 62884844247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MEDITERRANEAN VENTURES d.o.o.</izvorni_sadrzaj>
    <derivirana_varijabla naziv="DomainObject.Predmet.ProtustrankaIDrugi_1">MEDITERRANEAN VENTURES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MEDITERRANEAN VENTURES d.o.o., OIB 81253036563, Aleja Pomoraca 9, 10000 Zagreb</izvorni_sadrzaj>
    <derivirana_varijabla naziv="DomainObject.Predmet.ProtustrankaIDrugiAdressOIB_1">MEDITERRANEAN VENTURES d.o.o., OIB 81253036563, Aleja Pomoraca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MEDITERRANEAN VENTURES d.o.o.</item>
      <item>HRVOJE ŠKRGATIĆ</item>
    </izvorni_sadrzaj>
    <derivirana_varijabla naziv="DomainObject.Predmet.SudioniciListNaziv_1">
      <item>FINA Regionalni centar Zagreb</item>
      <item>MEDITERRANEAN VENTURES d.o.o.</item>
      <item>HRVOJE ŠKRGATIĆ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MEDITERRANEAN VENTURES d.o.o., OIB 81253036563, Aleja Pomoraca 9,10000 Zagreb</item>
      <item>HRVOJE ŠKRGATIĆ, OIB 62884844247, Aleja Pomoraca 9,10000 Zagreb</item>
    </izvorni_sadrzaj>
    <derivirana_varijabla naziv="DomainObject.Predmet.SudioniciListAdressOIB_1">
      <item>FINA Regionalni centar Zagreb, OIB 85821130368, Trg svibanjskih žrtava 1995. 1,10000 Zagreb</item>
      <item>MEDITERRANEAN VENTURES d.o.o., OIB 81253036563, Aleja Pomoraca 9,10000 Zagreb</item>
      <item>HRVOJE ŠKRGATIĆ, OIB 62884844247, Aleja Pomoraca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81253036563</item>
      <item>, OIB 62884844247</item>
    </izvorni_sadrzaj>
    <derivirana_varijabla naziv="DomainObject.Predmet.SudioniciListNazivOIB_1">
      <item>, OIB 85821130368</item>
      <item>, OIB 81253036563</item>
      <item>, OIB 62884844247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A05E7-8D7B-438E-9D9C-D007F1129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845</properties:Words>
  <properties:Characters>4569</properties:Characters>
  <properties:Lines>110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2017-05-16T12:09:00Z</dcterms:created>
  <dc:creator>x</dc:creator>
  <cp:lastModifiedBy>Zlatka Plivelić</cp:lastModifiedBy>
  <cp:lastPrinted>2017-01-31T09:15:00Z</cp:lastPrinted>
  <dcterms:modified xmlns:xsi="http://www.w3.org/2001/XMLSchema-instance" xsi:type="dcterms:W3CDTF">2017-05-16T12:10:00Z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