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8280" w14:paraId="fe28280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23459F">
        <w:t>73</w:t>
      </w:r>
      <w:r w:rsidR="005376F4">
        <w:t>4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AA15B2">
        <w:t xml:space="preserve"> </w:t>
      </w:r>
      <w:proofErr w:type="spellStart"/>
      <w:r w:rsidR="005376F4">
        <w:t>PERFA</w:t>
      </w:r>
      <w:proofErr w:type="spellEnd"/>
      <w:r w:rsidR="005376F4">
        <w:t>-</w:t>
      </w:r>
      <w:proofErr w:type="spellStart"/>
      <w:r w:rsidR="005376F4">
        <w:t>PACK</w:t>
      </w:r>
      <w:proofErr w:type="spellEnd"/>
      <w:r w:rsidR="005376F4">
        <w:t xml:space="preserve"> društvo s ograničenom odgovornošću za proizvodnju, trgovinu i usluge, Donja Stubica, </w:t>
      </w:r>
      <w:proofErr w:type="spellStart"/>
      <w:r w:rsidR="005376F4">
        <w:t>Golubovečka</w:t>
      </w:r>
      <w:proofErr w:type="spellEnd"/>
      <w:r w:rsidR="005376F4">
        <w:t xml:space="preserve"> 44, </w:t>
      </w:r>
      <w:proofErr w:type="spellStart"/>
      <w:r w:rsidR="005376F4">
        <w:t>MBS</w:t>
      </w:r>
      <w:proofErr w:type="spellEnd"/>
      <w:r w:rsidR="005376F4">
        <w:t xml:space="preserve">: 080691501, </w:t>
      </w:r>
      <w:proofErr w:type="spellStart"/>
      <w:r w:rsidR="005376F4">
        <w:t>OIB</w:t>
      </w:r>
      <w:proofErr w:type="spellEnd"/>
      <w:r w:rsidR="005376F4">
        <w:t xml:space="preserve">: 44575315258, </w:t>
      </w:r>
      <w:r w:rsidR="0079713C">
        <w:t xml:space="preserve">dana </w:t>
      </w:r>
      <w:r w:rsidR="005376F4">
        <w:t>8</w:t>
      </w:r>
      <w:r w:rsidR="0023459F">
        <w:t>. studen</w:t>
      </w:r>
      <w:r w:rsidR="005376F4">
        <w:t>og</w:t>
      </w:r>
      <w:r w:rsidR="00D7772F">
        <w:t xml:space="preserve"> </w:t>
      </w:r>
      <w:r w:rsidR="00353C94">
        <w:t>2017.</w:t>
      </w:r>
      <w:r>
        <w:t xml:space="preserve">                      </w:t>
      </w: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5376F4">
        <w:rPr>
          <w:bCs/>
        </w:rPr>
        <w:t xml:space="preserve"> </w:t>
      </w:r>
      <w:proofErr w:type="spellStart"/>
      <w:r w:rsidR="005376F4">
        <w:t>PERFA</w:t>
      </w:r>
      <w:proofErr w:type="spellEnd"/>
      <w:r w:rsidR="005376F4">
        <w:t>-</w:t>
      </w:r>
      <w:proofErr w:type="spellStart"/>
      <w:r w:rsidR="005376F4">
        <w:t>PACK</w:t>
      </w:r>
      <w:proofErr w:type="spellEnd"/>
      <w:r w:rsidR="005376F4">
        <w:t xml:space="preserve"> društvo s ograničenom odgovornošću za proizvodnju, trgovinu i usluge, Donja Stubica, </w:t>
      </w:r>
      <w:proofErr w:type="spellStart"/>
      <w:r w:rsidR="005376F4">
        <w:t>Golubovečka</w:t>
      </w:r>
      <w:proofErr w:type="spellEnd"/>
      <w:r w:rsidR="005376F4">
        <w:t xml:space="preserve"> 44, </w:t>
      </w:r>
      <w:proofErr w:type="spellStart"/>
      <w:r w:rsidR="005376F4">
        <w:t>MBS</w:t>
      </w:r>
      <w:proofErr w:type="spellEnd"/>
      <w:r w:rsidR="005376F4">
        <w:t xml:space="preserve">: 080691501, </w:t>
      </w:r>
      <w:proofErr w:type="spellStart"/>
      <w:r w:rsidR="005376F4">
        <w:t>OIB</w:t>
      </w:r>
      <w:proofErr w:type="spellEnd"/>
      <w:r w:rsidR="005376F4">
        <w:t xml:space="preserve">: 44575315258. </w:t>
      </w:r>
      <w:r w:rsidR="00246653">
        <w:rPr>
          <w:bCs/>
        </w:rPr>
        <w:t xml:space="preserve"> 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246653">
        <w:t xml:space="preserve">Jelena Kordić, </w:t>
      </w:r>
      <w:proofErr w:type="spellStart"/>
      <w:r w:rsidR="00246653">
        <w:t>OIB</w:t>
      </w:r>
      <w:proofErr w:type="spellEnd"/>
      <w:r w:rsidR="00246653">
        <w:t xml:space="preserve">: 78573539971, </w:t>
      </w:r>
      <w:proofErr w:type="spellStart"/>
      <w:r w:rsidR="00246653">
        <w:t>Višenjevac</w:t>
      </w:r>
      <w:proofErr w:type="spellEnd"/>
      <w:r w:rsidR="00246653">
        <w:t xml:space="preserve">, </w:t>
      </w:r>
      <w:proofErr w:type="spellStart"/>
      <w:r w:rsidR="00246653">
        <w:t>E.Kvaternika</w:t>
      </w:r>
      <w:proofErr w:type="spellEnd"/>
      <w:r w:rsidR="00246653">
        <w:t xml:space="preserve"> 44a.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23459F">
        <w:t xml:space="preserve"> </w:t>
      </w:r>
      <w:proofErr w:type="spellStart"/>
      <w:r w:rsidR="005376F4">
        <w:t>PERFA</w:t>
      </w:r>
      <w:proofErr w:type="spellEnd"/>
      <w:r w:rsidR="005376F4">
        <w:t>-</w:t>
      </w:r>
      <w:proofErr w:type="spellStart"/>
      <w:r w:rsidR="005376F4">
        <w:t>PACK</w:t>
      </w:r>
      <w:proofErr w:type="spellEnd"/>
      <w:r w:rsidR="005376F4">
        <w:t xml:space="preserve"> društvo s ograničenom odgovornošću za proizvodnju, trgovinu i usluge, Donja Stubica, </w:t>
      </w:r>
      <w:proofErr w:type="spellStart"/>
      <w:r w:rsidR="005376F4">
        <w:t>Golubovečka</w:t>
      </w:r>
      <w:proofErr w:type="spellEnd"/>
      <w:r w:rsidR="005376F4">
        <w:t xml:space="preserve"> 44, </w:t>
      </w:r>
      <w:proofErr w:type="spellStart"/>
      <w:r w:rsidR="005376F4">
        <w:t>MBS</w:t>
      </w:r>
      <w:proofErr w:type="spellEnd"/>
      <w:r w:rsidR="005376F4">
        <w:t xml:space="preserve">: 080691501, </w:t>
      </w:r>
      <w:proofErr w:type="spellStart"/>
      <w:r w:rsidR="005376F4">
        <w:t>OIB</w:t>
      </w:r>
      <w:proofErr w:type="spellEnd"/>
      <w:r w:rsidR="005376F4">
        <w:t>: 44575315258.</w:t>
      </w:r>
      <w:r w:rsidR="00B31C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A15B2" w:rsidP="00172559" w:rsidR="00AA15B2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5376F4">
        <w:rPr>
          <w:bCs/>
        </w:rPr>
        <w:t>9</w:t>
      </w:r>
      <w:r w:rsidR="0023459F">
        <w:rPr>
          <w:bCs/>
        </w:rPr>
        <w:t>. ožujka</w:t>
      </w:r>
      <w:r w:rsidR="00B31C34">
        <w:rPr>
          <w:bCs/>
        </w:rPr>
        <w:t xml:space="preserve"> </w:t>
      </w:r>
      <w:r>
        <w:rPr>
          <w:bCs/>
        </w:rPr>
        <w:t xml:space="preserve">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5376F4">
        <w:rPr>
          <w:bCs/>
        </w:rPr>
        <w:t>234</w:t>
      </w:r>
      <w:r w:rsidR="00486D78">
        <w:rPr>
          <w:bCs/>
        </w:rPr>
        <w:t xml:space="preserve"> od </w:t>
      </w:r>
      <w:r w:rsidR="005376F4">
        <w:rPr>
          <w:bCs/>
        </w:rPr>
        <w:t>7</w:t>
      </w:r>
      <w:r w:rsidR="0023459F">
        <w:rPr>
          <w:bCs/>
        </w:rPr>
        <w:t>. ožujka</w:t>
      </w:r>
      <w:r>
        <w:rPr>
          <w:bCs/>
        </w:rPr>
        <w:t xml:space="preserve"> 2017. nad stečajnim dužnikom</w:t>
      </w:r>
      <w:r w:rsidR="0023459F">
        <w:rPr>
          <w:bCs/>
        </w:rPr>
        <w:t xml:space="preserve"> </w:t>
      </w:r>
      <w:proofErr w:type="spellStart"/>
      <w:r w:rsidR="005376F4">
        <w:t>PERFA</w:t>
      </w:r>
      <w:proofErr w:type="spellEnd"/>
      <w:r w:rsidR="005376F4">
        <w:t>-</w:t>
      </w:r>
      <w:proofErr w:type="spellStart"/>
      <w:r w:rsidR="005376F4">
        <w:t>PACK</w:t>
      </w:r>
      <w:proofErr w:type="spellEnd"/>
      <w:r w:rsidR="005376F4">
        <w:t xml:space="preserve"> društvo s ograničenom odgovornošću za proizvodnju, trgovinu i usluge, Donja Stubica, </w:t>
      </w:r>
      <w:proofErr w:type="spellStart"/>
      <w:r w:rsidR="005376F4">
        <w:t>Golubovečka</w:t>
      </w:r>
      <w:proofErr w:type="spellEnd"/>
      <w:r w:rsidR="005376F4">
        <w:t xml:space="preserve"> 44, </w:t>
      </w:r>
      <w:proofErr w:type="spellStart"/>
      <w:r w:rsidR="005376F4">
        <w:t>MBS</w:t>
      </w:r>
      <w:proofErr w:type="spellEnd"/>
      <w:r w:rsidR="005376F4">
        <w:t xml:space="preserve">: 080691501, </w:t>
      </w:r>
      <w:proofErr w:type="spellStart"/>
      <w:r w:rsidR="005376F4">
        <w:t>OIB</w:t>
      </w:r>
      <w:proofErr w:type="spellEnd"/>
      <w:r w:rsidR="005376F4">
        <w:t>: 44575315258.</w:t>
      </w:r>
      <w:r w:rsidR="0023459F">
        <w:t xml:space="preserve"> </w:t>
      </w:r>
      <w:r>
        <w:t xml:space="preserve"> </w:t>
      </w:r>
      <w:r w:rsidR="00B31C34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23459F">
        <w:t>73</w:t>
      </w:r>
      <w:r w:rsidR="005376F4">
        <w:t>4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23459F">
        <w:t>1. rujna</w:t>
      </w:r>
      <w:r w:rsidR="002C7929">
        <w:t xml:space="preserve"> </w:t>
      </w:r>
      <w:r>
        <w:t>2017., objavio oglas na mrežnoj stranici e-oglasna ploča sudova pod poslovnim brojem St-</w:t>
      </w:r>
      <w:r w:rsidR="0023459F">
        <w:t>73</w:t>
      </w:r>
      <w:r w:rsidR="005376F4">
        <w:t>4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5376F4">
        <w:t>8</w:t>
      </w:r>
      <w:r w:rsidR="0023459F">
        <w:t>. studeni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59F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376F4"/>
    <w:rsid w:val="005437AE"/>
    <w:rsid w:val="00550133"/>
    <w:rsid w:val="00556098"/>
    <w:rsid w:val="0056495B"/>
    <w:rsid w:val="0057324F"/>
    <w:rsid w:val="00586F9E"/>
    <w:rsid w:val="005931E7"/>
    <w:rsid w:val="005B1166"/>
    <w:rsid w:val="005B59B6"/>
    <w:rsid w:val="005C01B9"/>
    <w:rsid w:val="005D21A0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1C34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571A6"/>
    <w:rsid w:val="00E60C19"/>
    <w:rsid w:val="00E70E4B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2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D21A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D21A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1A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1A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2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D21A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D21A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1A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1A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St-734/2017</izvorni_sadrzaj>
    <derivirana_varijabla naziv="DomainObject.Predmet.OznakaBroj_1">St-734/2017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PERFA-PACK društvo s ograničenom odgovornošću za proizvodnju, trgovinu i usluge</izvorni_sadrzaj>
    <derivirana_varijabla naziv="DomainObject.Predmet.ProtustrankaFormated_1">  PERFA-PACK društvo s ograničenom odgovornošću za proizvodnju, trgovinu i usluge</derivirana_varijabla>
  </DomainObject.Predmet.ProtustrankaFormated>
  <DomainObject.Predmet.ProtustrankaFormatedOIB>
    <izvorni_sadrzaj>  PERFA-PACK društvo s ograničenom odgovornošću za proizvodnju, trgovinu i usluge, OIB 44575315258</izvorni_sadrzaj>
    <derivirana_varijabla naziv="DomainObject.Predmet.ProtustrankaFormatedOIB_1">  PERFA-PACK društvo s ograničenom odgovornošću za proizvodnju, trgovinu i usluge, OIB 44575315258</derivirana_varijabla>
  </DomainObject.Predmet.ProtustrankaFormatedOIB>
  <DomainObject.Predmet.ProtustrankaFormatedWithAdress>
    <izvorni_sadrzaj> PERFA-PACK društvo s ograničenom odgovornošću za proizvodnju, trgovinu i usluge, Golubovečka 44, 49240 Donja Stubica</izvorni_sadrzaj>
    <derivirana_varijabla naziv="DomainObject.Predmet.ProtustrankaFormatedWithAdress_1"> PERFA-PACK društvo s ograničenom odgovornošću za proizvodnju, trgovinu i usluge, Golubovečka 44, 49240 Donja Stubica</derivirana_varijabla>
  </DomainObject.Predmet.ProtustrankaFormatedWithAdress>
  <DomainObject.Predmet.ProtustrankaFormatedWithAdressOIB>
    <izvorni_sadrzaj> PERFA-PACK društvo s ograničenom odgovornošću za proizvodnju, trgovinu i usluge, OIB 44575315258, Golubovečka 44, 49240 Donja Stubica</izvorni_sadrzaj>
    <derivirana_varijabla naziv="DomainObject.Predmet.ProtustrankaFormatedWithAdressOIB_1"> PERFA-PACK društvo s ograničenom odgovornošću za proizvodnju, trgovinu i usluge, OIB 44575315258, Golubovečka 44, 49240 Donja Stubica</derivirana_varijabla>
  </DomainObject.Predmet.ProtustrankaFormatedWithAdressOIB>
  <DomainObject.Predmet.ProtustrankaWithAdress>
    <izvorni_sadrzaj>PERFA-PACK društvo s ograničenom odgovornošću za proizvodnju, trgovinu i usluge Golubovečka 44, 49240 Donja Stubica</izvorni_sadrzaj>
    <derivirana_varijabla naziv="DomainObject.Predmet.ProtustrankaWithAdress_1">PERFA-PACK društvo s ograničenom odgovornošću za proizvodnju, trgovinu i usluge Golubovečka 44, 49240 Donja Stubica</derivirana_varijabla>
  </DomainObject.Predmet.ProtustrankaWithAdress>
  <DomainObject.Predmet.ProtustrankaWithAdressOIB>
    <izvorni_sadrzaj>PERFA-PACK društvo s ograničenom odgovornošću za proizvodnju, trgovinu i usluge, OIB 44575315258, Golubovečka 44, 49240 Donja Stubica</izvorni_sadrzaj>
    <derivirana_varijabla naziv="DomainObject.Predmet.ProtustrankaWithAdressOIB_1">PERFA-PACK društvo s ograničenom odgovornošću za proizvodnju, trgovinu i usluge, OIB 44575315258, Golubovečka 44, 49240 Donja Stubica</derivirana_varijabla>
  </DomainObject.Predmet.ProtustrankaWithAdressOIB>
  <DomainObject.Predmet.ProtustrankaNazivFormated>
    <izvorni_sadrzaj>PERFA-PACK društvo s ograničenom odgovornošću za proizvodnju, trgovinu i usluge</izvorni_sadrzaj>
    <derivirana_varijabla naziv="DomainObject.Predmet.ProtustrankaNazivFormated_1">PERFA-PACK društvo s ograničenom odgovornošću za proizvodnju, trgovinu i usluge</derivirana_varijabla>
  </DomainObject.Predmet.ProtustrankaNazivFormated>
  <DomainObject.Predmet.ProtustrankaNazivFormatedOIB>
    <izvorni_sadrzaj>PERFA-PACK društvo s ograničenom odgovornošću za proizvodnju, trgovinu i usluge, OIB 44575315258</izvorni_sadrzaj>
    <derivirana_varijabla naziv="DomainObject.Predmet.ProtustrankaNazivFormatedOIB_1">PERFA-PACK društvo s ograničenom odgovornošću za proizvodnju, trgovinu i usluge, OIB 44575315258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PERFA-PACK društvo s ograničenom odgovornošću za proizvodnju, trgovinu i usluge</item>
    </izvorni_sadrzaj>
    <derivirana_varijabla naziv="DomainObject.Predmet.ProtuStrankaListFormated_1">
      <item>PERFA-PACK društvo s ograničenom odgovornošću za proizvodnju, trgovinu i usluge</item>
    </derivirana_varijabla>
  </DomainObject.Predmet.ProtuStrankaListFormated>
  <DomainObject.Predmet.ProtuStrankaListFormatedOIB>
    <izvorni_sadrzaj>
      <item>PERFA-PACK društvo s ograničenom odgovornošću za proizvodnju, trgovinu i usluge, OIB 44575315258</item>
    </izvorni_sadrzaj>
    <derivirana_varijabla naziv="DomainObject.Predmet.ProtuStrankaListFormatedOIB_1">
      <item>PERFA-PACK društvo s ograničenom odgovornošću za proizvodnju, trgovinu i usluge, OIB 44575315258</item>
    </derivirana_varijabla>
  </DomainObject.Predmet.ProtuStrankaListFormatedOIB>
  <DomainObject.Predmet.ProtuStrankaListFormatedWithAdress>
    <izvorni_sadrzaj>
      <item>PERFA-PACK društvo s ograničenom odgovornošću za proizvodnju, trgovinu i usluge, Golubovečka 44, 49240 Donja Stubica</item>
    </izvorni_sadrzaj>
    <derivirana_varijabla naziv="DomainObject.Predmet.ProtuStrankaListFormatedWithAdress_1">
      <item>PERFA-PACK društvo s ograničenom odgovornošću za proizvodnju, trgovinu i usluge, Golubovečka 44, 49240 Donja Stubica</item>
    </derivirana_varijabla>
  </DomainObject.Predmet.ProtuStrankaListFormatedWithAdress>
  <DomainObject.Predmet.ProtuStrankaListFormatedWithAdressOIB>
    <izvorni_sadrzaj>
      <item>PERFA-PACK društvo s ograničenom odgovornošću za proizvodnju, trgovinu i usluge, OIB 44575315258, Golubovečka 44, 49240 Donja Stubica</item>
    </izvorni_sadrzaj>
    <derivirana_varijabla naziv="DomainObject.Predmet.ProtuStrankaListFormatedWithAdressOIB_1">
      <item>PERFA-PACK društvo s ograničenom odgovornošću za proizvodnju, trgovinu i usluge, OIB 44575315258, Golubovečka 44, 49240 Donja Stubica</item>
    </derivirana_varijabla>
  </DomainObject.Predmet.ProtuStrankaListFormatedWithAdressOIB>
  <DomainObject.Predmet.ProtuStrankaListNazivFormated>
    <izvorni_sadrzaj>
      <item>PERFA-PACK društvo s ograničenom odgovornošću za proizvodnju, trgovinu i usluge</item>
    </izvorni_sadrzaj>
    <derivirana_varijabla naziv="DomainObject.Predmet.ProtuStrankaListNazivFormated_1">
      <item>PERFA-PACK društvo s ograničenom odgovornošću za proizvodnju, trgovinu i usluge</item>
    </derivirana_varijabla>
  </DomainObject.Predmet.ProtuStrankaListNazivFormated>
  <DomainObject.Predmet.ProtuStrankaListNazivFormatedOIB>
    <izvorni_sadrzaj>
      <item>PERFA-PACK društvo s ograničenom odgovornošću za proizvodnju, trgovinu i usluge, OIB 44575315258</item>
    </izvorni_sadrzaj>
    <derivirana_varijabla naziv="DomainObject.Predmet.ProtuStrankaListNazivFormatedOIB_1">
      <item>PERFA-PACK društvo s ograničenom odgovornošću za proizvodnju, trgovinu i usluge, OIB 44575315258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PERFA-PACK društvo s ograničenom odgovornošću za proizvodnju, trgovinu i usluge</izvorni_sadrzaj>
    <derivirana_varijabla naziv="DomainObject.Predmet.ProtustrankaIDrugi_1">PERFA-PACK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PERFA-PACK društvo s ograničenom odgovornošću za proizvodnju, trgovinu i usluge, OIB 44575315258, Golubovečka 44, 49240 Donja Stubica</izvorni_sadrzaj>
    <derivirana_varijabla naziv="DomainObject.Predmet.ProtustrankaIDrugiAdressOIB_1">PERFA-PACK društvo s ograničenom odgovornošću za proizvodnju, trgovinu i usluge, OIB 44575315258, Golubovečka 44,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PERFA-PACK društvo s ograničenom odgovornošću za proizvodnju, trgovinu i usluge</item>
      <item>FINA Regionalni centar Zagreb</item>
    </izvorni_sadrzaj>
    <derivirana_varijabla naziv="DomainObject.Predmet.SudioniciListNaziv_1">
      <item>PERFA-PACK društvo s ograničenom odgovornošću za proizvodnju, trgovinu i usluge</item>
      <item>FINA Regionalni centar Zagreb</item>
    </derivirana_varijabla>
  </DomainObject.Predmet.SudioniciListNaziv>
  <DomainObject.Predmet.SudioniciListAdressOIB>
    <izvorni_sadrzaj>
      <item>PERFA-PACK društvo s ograničenom odgovornošću za proizvodnju, trgovinu i usluge, OIB 44575315258, Golubovečka 44,49240 Donja Stubica</item>
      <item>FINA Regionalni centar Zagreb, OIB 85821130368, Trg svibanjskih žrtava 1995. br. 1,10000 Zagreb</item>
    </izvorni_sadrzaj>
    <derivirana_varijabla naziv="DomainObject.Predmet.SudioniciListAdressOIB_1">
      <item>PERFA-PACK društvo s ograničenom odgovornošću za proizvodnju, trgovinu i usluge, OIB 44575315258, Golubovečka 44,49240 Donja Stubica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44575315258</item>
      <item>, OIB 85821130368</item>
    </izvorni_sadrzaj>
    <derivirana_varijabla naziv="DomainObject.Predmet.SudioniciListNazivOIB_1">
      <item>, OIB 44575315258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165CCC-17F6-4507-A5C3-7340A4B4F3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3309</properties:Characters>
  <properties:Lines>90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2017-11-08T06:52:00Z</dcterms:created>
  <dc:creator>Korisnik</dc:creator>
  <cp:lastModifiedBy>Ljiljana Floršić</cp:lastModifiedBy>
  <cp:lastPrinted>2017-11-07T07:42:00Z</cp:lastPrinted>
  <dcterms:modified xmlns:xsi="http://www.w3.org/2001/XMLSchema-instance" xsi:type="dcterms:W3CDTF">2017-11-08T06:56:00Z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