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d3a53" w14:paraId="38d3a53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AC15F6">
        <w:t>219</w:t>
      </w:r>
      <w:r w:rsidR="00B7752F">
        <w:t>/2018</w:t>
      </w:r>
      <w:r w:rsidR="0039730F">
        <w:t>-</w:t>
      </w:r>
      <w:r w:rsidR="004B6FD4">
        <w:t>2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3E26" w:rsidP="00373E26" w:rsidR="00373E26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73E26" w:rsidP="00373E26" w:rsidR="00373E26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AC15F6">
        <w:t>NASTASJA STUDIO j.</w:t>
      </w:r>
      <w:r w:rsidR="00AC15F6" w:rsidRPr="00A56DCC">
        <w:t>d.o.o.</w:t>
      </w:r>
      <w:r w:rsidR="00AC15F6">
        <w:t xml:space="preserve"> za frizerske usluge i usluge uljepšavanja</w:t>
      </w:r>
      <w:r w:rsidR="00AC15F6" w:rsidRPr="00A56DCC">
        <w:t xml:space="preserve">, </w:t>
      </w:r>
      <w:r w:rsidR="00AC15F6">
        <w:t>Zadar</w:t>
      </w:r>
      <w:r w:rsidR="00AC15F6" w:rsidRPr="00A56DCC">
        <w:t xml:space="preserve">, </w:t>
      </w:r>
      <w:r w:rsidR="00AC15F6">
        <w:t>Ivana Mažuranića 22</w:t>
      </w:r>
      <w:r w:rsidR="00AC15F6" w:rsidRPr="00A56DCC">
        <w:t xml:space="preserve">, OIB: </w:t>
      </w:r>
      <w:r w:rsidR="00AC15F6">
        <w:t>45400635526</w:t>
      </w:r>
      <w:r>
        <w:t xml:space="preserve">, zastupanom po </w:t>
      </w:r>
      <w:r w:rsidR="00A416C6" w:rsidRPr="004722C7">
        <w:t xml:space="preserve">članu </w:t>
      </w:r>
      <w:r w:rsidR="00F61541">
        <w:t xml:space="preserve">uprave </w:t>
      </w:r>
      <w:r w:rsidR="00AC15F6">
        <w:t>Nastasji Dragan</w:t>
      </w:r>
      <w:r w:rsidR="00AC15F6" w:rsidRPr="00A56DCC">
        <w:t xml:space="preserve"> iz </w:t>
      </w:r>
      <w:r w:rsidR="00AC15F6">
        <w:t>Seget Vranjica</w:t>
      </w:r>
      <w:r>
        <w:t xml:space="preserve">,  </w:t>
      </w:r>
      <w:r w:rsidR="001F748C">
        <w:t>5</w:t>
      </w:r>
      <w:r w:rsidR="00B7471E">
        <w:t xml:space="preserve">. </w:t>
      </w:r>
      <w:r w:rsidR="001F748C">
        <w:t>srpnja</w:t>
      </w:r>
      <w:r w:rsidR="00B7471E">
        <w:t xml:space="preserve"> 2018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6393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>Spajaju se ročište radi očitovanja o prijedlogu za otvaranje stečajnog postupka nad dužnikom i ročište radi rasprave o pretpostavkama za otvaranje stečajnog postupka nad dužnikom u jedno ročište koje se zakazuje za dan</w:t>
      </w:r>
      <w:r w:rsidR="009F61FF">
        <w:t xml:space="preserve"> </w:t>
      </w:r>
      <w:r w:rsidR="00AC15F6">
        <w:rPr>
          <w:b/>
        </w:rPr>
        <w:t>4</w:t>
      </w:r>
      <w:r w:rsidR="00C6393F" w:rsidRPr="00C6393F">
        <w:rPr>
          <w:b/>
        </w:rPr>
        <w:t>.</w:t>
      </w:r>
      <w:r w:rsidR="00372EF1" w:rsidRPr="00C6393F">
        <w:rPr>
          <w:b/>
        </w:rPr>
        <w:t xml:space="preserve"> </w:t>
      </w:r>
      <w:r w:rsidR="00AC15F6">
        <w:rPr>
          <w:b/>
        </w:rPr>
        <w:t>rujna</w:t>
      </w:r>
      <w:r w:rsidR="0039730F" w:rsidRPr="00C6393F">
        <w:rPr>
          <w:b/>
        </w:rPr>
        <w:t xml:space="preserve"> 2018</w:t>
      </w:r>
      <w:r w:rsidR="00A67650" w:rsidRPr="00C6393F">
        <w:rPr>
          <w:b/>
        </w:rPr>
        <w:t xml:space="preserve">. u </w:t>
      </w:r>
      <w:r w:rsidR="00AC15F6">
        <w:rPr>
          <w:b/>
        </w:rPr>
        <w:t>8</w:t>
      </w:r>
      <w:r w:rsidR="00C6393F" w:rsidRPr="00C6393F">
        <w:rPr>
          <w:b/>
        </w:rPr>
        <w:t>,</w:t>
      </w:r>
      <w:r w:rsidR="00AC15F6">
        <w:rPr>
          <w:b/>
        </w:rPr>
        <w:t>20</w:t>
      </w:r>
      <w:r w:rsidR="00372EF1">
        <w:t xml:space="preserve"> sati </w:t>
      </w:r>
      <w:r w:rsidR="00826F59">
        <w:t>kod Trgovačkog suda,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826F59">
        <w:t>poziva</w:t>
      </w:r>
      <w:r>
        <w:t xml:space="preserve"> se osoba ovlaštena za zastupanje dužnika po zakonu </w:t>
      </w:r>
      <w:r w:rsidR="00AC15F6">
        <w:t>Nastasja Dragan</w:t>
      </w:r>
      <w:r w:rsidR="00AC15F6" w:rsidRPr="00A56DCC">
        <w:t xml:space="preserve"> iz </w:t>
      </w:r>
      <w:r w:rsidR="00AC15F6">
        <w:t>Seget Vranjica</w:t>
      </w:r>
      <w:r w:rsidR="009F6F8A">
        <w:t>,</w:t>
      </w:r>
      <w:r>
        <w:t xml:space="preserve"> podnositelj prijedloga Financijska agencija i pravna osoba koja obavlja poslove platnog prometa za dužnika</w:t>
      </w:r>
      <w:r w:rsidR="00C6393F">
        <w:t xml:space="preserve"> te </w:t>
      </w:r>
      <w:r w:rsidR="00B7752F">
        <w:t xml:space="preserve">Republika Hrvatska, Ministarstvo financija, Porezna uprava, Područni ured </w:t>
      </w:r>
      <w:r w:rsidR="00AC15F6">
        <w:t>Zadar</w:t>
      </w:r>
      <w:r>
        <w:t>, sve radi davanja odgovarajućih podataka i obavijesti u smislu odredbi čl. 177. Stečajnog zakona (Narodne novine 71/15</w:t>
      </w:r>
      <w:r w:rsidR="00C6393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zakonu </w:t>
      </w:r>
      <w:r w:rsidR="00AC15F6">
        <w:t>Nastasja Dragan</w:t>
      </w:r>
      <w:r w:rsidR="00AC15F6" w:rsidRPr="00A56DCC">
        <w:t xml:space="preserve"> iz </w:t>
      </w:r>
      <w:r w:rsidR="00AC15F6">
        <w:t>Seget Vranjica</w:t>
      </w:r>
      <w:r w:rsidR="002E0438" w:rsidRPr="00CD5002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783D71" w:rsidP="00783D71" w:rsidR="00783D71" w:rsidRPr="00F60CD9">
      <w:pPr>
        <w:jc w:val="center"/>
      </w:pPr>
      <w:r w:rsidRPr="00F60CD9">
        <w:t>Obrazloženje</w:t>
      </w:r>
    </w:p>
    <w:p w:rsidRDefault="00783D71" w:rsidP="00783D71" w:rsidR="00783D71" w:rsidRPr="00F60CD9">
      <w:pPr>
        <w:jc w:val="center"/>
      </w:pPr>
    </w:p>
    <w:p w:rsidRDefault="00783D71" w:rsidP="004B6FD4" w:rsidR="00C6393F">
      <w:pPr>
        <w:jc w:val="both"/>
      </w:pPr>
      <w:r w:rsidRPr="00F60CD9">
        <w:tab/>
      </w:r>
      <w:r w:rsidRPr="00F60CD9">
        <w:tab/>
      </w:r>
      <w:r w:rsidR="00C6393F">
        <w:t>Financijska agencija je</w:t>
      </w:r>
      <w:r w:rsidR="00C6393F" w:rsidRPr="004E0D54">
        <w:t xml:space="preserve"> dostavi</w:t>
      </w:r>
      <w:r w:rsidR="00C6393F">
        <w:t>la</w:t>
      </w:r>
      <w:r w:rsidR="00C6393F" w:rsidRPr="004E0D54">
        <w:t xml:space="preserve"> ovom sudu prijedlog za </w:t>
      </w:r>
      <w:r w:rsidR="00C6393F">
        <w:t>otvaranje</w:t>
      </w:r>
      <w:r w:rsidR="00C6393F" w:rsidRPr="004E0D54">
        <w:t xml:space="preserve"> </w:t>
      </w:r>
      <w:r w:rsidR="00C27061">
        <w:t>skraćenog</w:t>
      </w:r>
      <w:r w:rsidR="00C6393F">
        <w:t xml:space="preserve"> </w:t>
      </w:r>
      <w:r w:rsidR="00C6393F" w:rsidRPr="004E0D54">
        <w:t xml:space="preserve">stečajnog postupka nad stečajnim dužnikom </w:t>
      </w:r>
      <w:r w:rsidR="00AC15F6">
        <w:t>NASTASJA STUDIO j.</w:t>
      </w:r>
      <w:r w:rsidR="00AC15F6" w:rsidRPr="00A56DCC">
        <w:t>d.o.o.</w:t>
      </w:r>
      <w:r w:rsidR="00AC15F6">
        <w:t xml:space="preserve"> za frizerske usluge i usluge uljepšavanja</w:t>
      </w:r>
      <w:r w:rsidR="00AC15F6" w:rsidRPr="00A56DCC">
        <w:t xml:space="preserve">, </w:t>
      </w:r>
      <w:r w:rsidR="00AC15F6">
        <w:t>Zadar</w:t>
      </w:r>
      <w:r w:rsidR="00C6393F">
        <w:t xml:space="preserve">. Postupajući po prijedlogu sud je objavio oglas u smislu odredbe članka 430. Stečajnog zakona postupajući temeljem kojeg je </w:t>
      </w:r>
      <w:r w:rsidR="00B7752F">
        <w:t xml:space="preserve">Republika Hrvatska, Ministarstvo financija, Porezna uprava, Područni ured </w:t>
      </w:r>
      <w:r w:rsidR="00AC15F6">
        <w:t>Zadar</w:t>
      </w:r>
      <w:r w:rsidR="00C6393F">
        <w:t xml:space="preserve"> podnijela prijedlog za pokretanje </w:t>
      </w:r>
      <w:r w:rsidR="00C6393F">
        <w:lastRenderedPageBreak/>
        <w:t>steč</w:t>
      </w:r>
      <w:r w:rsidR="00E3211A">
        <w:t xml:space="preserve">ajnog postupka te je rješenjem </w:t>
      </w:r>
      <w:r w:rsidR="002F548F">
        <w:t>6</w:t>
      </w:r>
      <w:r w:rsidR="00C6393F">
        <w:t xml:space="preserve"> St-</w:t>
      </w:r>
      <w:r w:rsidR="00AC15F6">
        <w:t>92</w:t>
      </w:r>
      <w:r w:rsidR="00C6393F">
        <w:t>/</w:t>
      </w:r>
      <w:r w:rsidR="00E3211A">
        <w:t>20</w:t>
      </w:r>
      <w:r w:rsidR="002F548F">
        <w:t>18</w:t>
      </w:r>
      <w:r w:rsidR="00F61541">
        <w:t>-</w:t>
      </w:r>
      <w:r w:rsidR="002F548F">
        <w:t>7</w:t>
      </w:r>
      <w:r w:rsidR="00C6393F">
        <w:t xml:space="preserve"> od </w:t>
      </w:r>
      <w:r w:rsidR="00AC15F6">
        <w:t>18</w:t>
      </w:r>
      <w:r w:rsidR="00C6393F">
        <w:t xml:space="preserve">. </w:t>
      </w:r>
      <w:r w:rsidR="00AC15F6">
        <w:t>svibnja</w:t>
      </w:r>
      <w:r w:rsidR="00B7752F">
        <w:t xml:space="preserve"> 2018</w:t>
      </w:r>
      <w:r w:rsidR="00C6393F">
        <w:t xml:space="preserve">. obustavljen skraćeni stečajni postupak. </w:t>
      </w:r>
    </w:p>
    <w:p w:rsidRDefault="00B81722" w:rsidP="00B81722" w:rsidR="00B81722">
      <w:pPr>
        <w:ind w:firstLine="708"/>
        <w:jc w:val="both"/>
      </w:pPr>
      <w:r>
        <w:t>Postupajući po odredbi čl. 433. Stečajnog zakona sud je odlučio o obustavi toga postupka, a temeljem iste zakonske odredbe odlučeno je pokrenuti prethodni postupak radi utvrđivanja uvjeta za otvaranje stečajnog postupka odnosno radi utvrđivanja činjenica vezanih za imovinu stečajnog dužnika.</w:t>
      </w:r>
    </w:p>
    <w:p w:rsidRDefault="00C6393F" w:rsidP="00C6393F" w:rsidR="00C6393F">
      <w:pPr>
        <w:jc w:val="both"/>
      </w:pPr>
      <w:r>
        <w:tab/>
        <w:t>Stoga je odlučeno kao u izreci.</w:t>
      </w:r>
    </w:p>
    <w:p w:rsidRDefault="00C6393F" w:rsidP="00C6393F" w:rsidR="00C6393F">
      <w:pPr>
        <w:jc w:val="both"/>
      </w:pPr>
    </w:p>
    <w:p w:rsidRDefault="00A576FE" w:rsidP="00C6393F" w:rsidR="00A576FE">
      <w:pPr>
        <w:jc w:val="center"/>
      </w:pPr>
      <w:r>
        <w:t xml:space="preserve">U Zadru </w:t>
      </w:r>
      <w:r w:rsidR="001F748C">
        <w:t>5</w:t>
      </w:r>
      <w:r w:rsidR="00B7471E">
        <w:t xml:space="preserve">. </w:t>
      </w:r>
      <w:r w:rsidR="00AC15F6">
        <w:t>srpnja</w:t>
      </w:r>
      <w:r w:rsidR="00B7471E">
        <w:t xml:space="preserve"> 2018.</w:t>
      </w:r>
    </w:p>
    <w:p w:rsidRDefault="00A576FE" w:rsidP="00A576FE" w:rsidR="00A576FE"/>
    <w:p w:rsidRDefault="001F2FA2" w:rsidP="004B6FD4" w:rsidR="00A576FE">
      <w:pPr>
        <w:jc w:val="both"/>
      </w:pPr>
      <w:r>
        <w:t>Za točnost otpravka – ovlašteni službenik</w:t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524FF0">
        <w:tab/>
      </w:r>
      <w:r w:rsidR="00524FF0">
        <w:tab/>
      </w:r>
      <w:r w:rsidR="00524FF0">
        <w:tab/>
      </w:r>
      <w:r w:rsidR="00524FF0">
        <w:tab/>
      </w:r>
      <w:r w:rsidR="004F09BB">
        <w:tab/>
      </w:r>
      <w:r w:rsidR="003F2DD8">
        <w:tab/>
      </w:r>
      <w:r w:rsidR="005F067E">
        <w:tab/>
      </w:r>
      <w:r w:rsidR="005F067E">
        <w:tab/>
      </w:r>
      <w:r w:rsidR="00B7752F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373E26" w:rsidP="00A576FE" w:rsidR="00A576FE">
      <w:pPr>
        <w:ind w:firstLine="708"/>
      </w:pPr>
      <w:r>
        <w:t>Pouka o pravnom lijeku</w:t>
      </w:r>
      <w:r w:rsidR="004B6FD4">
        <w:t>: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Članu uprave dužnika </w:t>
      </w:r>
      <w:r w:rsidR="00AC15F6">
        <w:t>Nastasja Dragan</w:t>
      </w:r>
      <w:r w:rsidR="00AC15F6" w:rsidRPr="00A56DCC">
        <w:t xml:space="preserve"> iz </w:t>
      </w:r>
      <w:r w:rsidR="00AC15F6">
        <w:t>Seget Vranjica</w:t>
      </w:r>
      <w:r w:rsidR="00AC15F6" w:rsidRPr="00355932">
        <w:t xml:space="preserve">, </w:t>
      </w:r>
      <w:r w:rsidR="00AC15F6">
        <w:rPr>
          <w:rFonts w:eastAsiaTheme="minorHAnsi"/>
          <w:lang w:eastAsia="en-US"/>
        </w:rPr>
        <w:t>Put hrvatskih žrtava 396</w:t>
      </w:r>
      <w:r w:rsidR="00F80505">
        <w:t xml:space="preserve"> </w:t>
      </w:r>
      <w:r>
        <w:t>- neposredno i na e-oglasnu ploču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Dužniku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FINA i RH, MF, PU </w:t>
      </w:r>
      <w:r w:rsidR="00E62FD9">
        <w:t>Zadar</w:t>
      </w:r>
      <w:r>
        <w:t xml:space="preserve"> putem e-Oglasne ploče sudova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Registru suda</w:t>
      </w:r>
    </w:p>
    <w:p w:rsidRDefault="00B7752F" w:rsidP="00B7752F" w:rsidR="00B7752F"/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6C6" w:rsidP="00AA1AD1" w:rsidR="00A416C6">
      <w:r>
        <w:separator/>
      </w:r>
    </w:p>
  </w:endnote>
  <w:endnote w:id="0" w:type="continuationSeparator">
    <w:p w:rsidRDefault="00A416C6" w:rsidP="00AA1AD1" w:rsidR="00A41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6C6" w:rsidP="00AA1AD1" w:rsidR="00A416C6">
      <w:r>
        <w:separator/>
      </w:r>
    </w:p>
  </w:footnote>
  <w:footnote w:id="0" w:type="continuationSeparator">
    <w:p w:rsidRDefault="00A416C6" w:rsidP="00AA1AD1" w:rsidR="00A41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6C6" w:rsidP="00B7471E" w:rsidR="00A416C6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1F2FA2">
      <w:rPr>
        <w:noProof/>
      </w:rPr>
      <w:t>2</w:t>
    </w:r>
    <w:r>
      <w:fldChar w:fldCharType="end"/>
    </w:r>
    <w:r>
      <w:tab/>
    </w:r>
    <w:r w:rsidR="00B7471E">
      <w:tab/>
    </w:r>
    <w:r w:rsidR="00B7471E">
      <w:tab/>
      <w:t>Poslovni broj: 1 St-</w:t>
    </w:r>
    <w:r w:rsidR="00AC15F6">
      <w:t>219</w:t>
    </w:r>
    <w:r w:rsidR="00F91A0A">
      <w:t>/201</w:t>
    </w:r>
    <w:r w:rsidR="00B7752F">
      <w:t>8</w:t>
    </w:r>
    <w:r w:rsidR="00E3211A">
      <w:t>-</w:t>
    </w:r>
    <w:r w:rsidR="004B6FD4">
      <w:t>2</w:t>
    </w:r>
  </w:p>
  <w:p w:rsidRDefault="00A416C6" w:rsidR="00A41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12F8F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11D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E7047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AE7"/>
    <w:rsid w:val="00150C8D"/>
    <w:rsid w:val="00153B5F"/>
    <w:rsid w:val="00155EF2"/>
    <w:rsid w:val="0016449D"/>
    <w:rsid w:val="00164CB1"/>
    <w:rsid w:val="001713C7"/>
    <w:rsid w:val="0017278F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1F2FA2"/>
    <w:rsid w:val="001F58C1"/>
    <w:rsid w:val="001F748C"/>
    <w:rsid w:val="0020610B"/>
    <w:rsid w:val="0021129F"/>
    <w:rsid w:val="00220863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741D6"/>
    <w:rsid w:val="00280133"/>
    <w:rsid w:val="0028521F"/>
    <w:rsid w:val="00285EF8"/>
    <w:rsid w:val="00286427"/>
    <w:rsid w:val="0029646A"/>
    <w:rsid w:val="00296976"/>
    <w:rsid w:val="00297F13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0438"/>
    <w:rsid w:val="002E30B8"/>
    <w:rsid w:val="002E3177"/>
    <w:rsid w:val="002F1212"/>
    <w:rsid w:val="002F28E0"/>
    <w:rsid w:val="002F538F"/>
    <w:rsid w:val="002F548F"/>
    <w:rsid w:val="003018CA"/>
    <w:rsid w:val="00301A58"/>
    <w:rsid w:val="0030362B"/>
    <w:rsid w:val="00311F50"/>
    <w:rsid w:val="00313EC8"/>
    <w:rsid w:val="00315FD8"/>
    <w:rsid w:val="00325EC4"/>
    <w:rsid w:val="00330C8A"/>
    <w:rsid w:val="00337D50"/>
    <w:rsid w:val="0034131B"/>
    <w:rsid w:val="003414EE"/>
    <w:rsid w:val="0034193F"/>
    <w:rsid w:val="00342B41"/>
    <w:rsid w:val="003510B6"/>
    <w:rsid w:val="00365CCC"/>
    <w:rsid w:val="00370A9F"/>
    <w:rsid w:val="00372EF1"/>
    <w:rsid w:val="0037302D"/>
    <w:rsid w:val="00373E26"/>
    <w:rsid w:val="00376C01"/>
    <w:rsid w:val="00383555"/>
    <w:rsid w:val="0038405B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D04"/>
    <w:rsid w:val="003D3F43"/>
    <w:rsid w:val="003E39C3"/>
    <w:rsid w:val="003E42F9"/>
    <w:rsid w:val="003E6E95"/>
    <w:rsid w:val="003F2DD8"/>
    <w:rsid w:val="003F3D1A"/>
    <w:rsid w:val="003F6C53"/>
    <w:rsid w:val="00400B33"/>
    <w:rsid w:val="00403CD9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B6FD4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09BB"/>
    <w:rsid w:val="004F1F54"/>
    <w:rsid w:val="004F4034"/>
    <w:rsid w:val="004F598E"/>
    <w:rsid w:val="004F758C"/>
    <w:rsid w:val="00500287"/>
    <w:rsid w:val="0050074C"/>
    <w:rsid w:val="00511268"/>
    <w:rsid w:val="00517527"/>
    <w:rsid w:val="005202A5"/>
    <w:rsid w:val="00524FF0"/>
    <w:rsid w:val="00530AEA"/>
    <w:rsid w:val="00540F8E"/>
    <w:rsid w:val="005449BB"/>
    <w:rsid w:val="00560A80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1E4A"/>
    <w:rsid w:val="005A37B1"/>
    <w:rsid w:val="005A3991"/>
    <w:rsid w:val="005A71FB"/>
    <w:rsid w:val="005C2401"/>
    <w:rsid w:val="005C310E"/>
    <w:rsid w:val="005D4CDA"/>
    <w:rsid w:val="005D68C4"/>
    <w:rsid w:val="005D7DF2"/>
    <w:rsid w:val="005E5124"/>
    <w:rsid w:val="005E6EED"/>
    <w:rsid w:val="005F067E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2496D"/>
    <w:rsid w:val="00631438"/>
    <w:rsid w:val="00632231"/>
    <w:rsid w:val="00637192"/>
    <w:rsid w:val="0063724D"/>
    <w:rsid w:val="00650C5F"/>
    <w:rsid w:val="006510EC"/>
    <w:rsid w:val="00653F1D"/>
    <w:rsid w:val="00653FE1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2D7A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41145"/>
    <w:rsid w:val="00773885"/>
    <w:rsid w:val="00780041"/>
    <w:rsid w:val="00783D7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484D"/>
    <w:rsid w:val="007F6C6F"/>
    <w:rsid w:val="008042F7"/>
    <w:rsid w:val="00805D5C"/>
    <w:rsid w:val="00816C5F"/>
    <w:rsid w:val="00817A32"/>
    <w:rsid w:val="00822F1B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4C5"/>
    <w:rsid w:val="00963DDA"/>
    <w:rsid w:val="00965B5A"/>
    <w:rsid w:val="0096677F"/>
    <w:rsid w:val="00966DD4"/>
    <w:rsid w:val="00974B89"/>
    <w:rsid w:val="00981771"/>
    <w:rsid w:val="00984003"/>
    <w:rsid w:val="0098701D"/>
    <w:rsid w:val="009A1D92"/>
    <w:rsid w:val="009A76E5"/>
    <w:rsid w:val="009E2FFE"/>
    <w:rsid w:val="009E4315"/>
    <w:rsid w:val="009E56BB"/>
    <w:rsid w:val="009E574F"/>
    <w:rsid w:val="009F0647"/>
    <w:rsid w:val="009F61FF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C6"/>
    <w:rsid w:val="00A42102"/>
    <w:rsid w:val="00A4583F"/>
    <w:rsid w:val="00A576FE"/>
    <w:rsid w:val="00A626D4"/>
    <w:rsid w:val="00A62A1F"/>
    <w:rsid w:val="00A67650"/>
    <w:rsid w:val="00A70A5D"/>
    <w:rsid w:val="00A70C2F"/>
    <w:rsid w:val="00A80B05"/>
    <w:rsid w:val="00A82C88"/>
    <w:rsid w:val="00A9730C"/>
    <w:rsid w:val="00A97B44"/>
    <w:rsid w:val="00AA1AD1"/>
    <w:rsid w:val="00AA4B0E"/>
    <w:rsid w:val="00AA5E66"/>
    <w:rsid w:val="00AB075F"/>
    <w:rsid w:val="00AB76CD"/>
    <w:rsid w:val="00AB7CD3"/>
    <w:rsid w:val="00AC15F6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5B35"/>
    <w:rsid w:val="00B677C9"/>
    <w:rsid w:val="00B7471E"/>
    <w:rsid w:val="00B7752F"/>
    <w:rsid w:val="00B81722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0121"/>
    <w:rsid w:val="00C01D24"/>
    <w:rsid w:val="00C27061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6393F"/>
    <w:rsid w:val="00C71C83"/>
    <w:rsid w:val="00C73130"/>
    <w:rsid w:val="00C81367"/>
    <w:rsid w:val="00C862B5"/>
    <w:rsid w:val="00C87675"/>
    <w:rsid w:val="00C91F8D"/>
    <w:rsid w:val="00C92011"/>
    <w:rsid w:val="00C9551A"/>
    <w:rsid w:val="00CA62CF"/>
    <w:rsid w:val="00CB2B49"/>
    <w:rsid w:val="00CB4D73"/>
    <w:rsid w:val="00CB5CA3"/>
    <w:rsid w:val="00CC38C9"/>
    <w:rsid w:val="00CC3921"/>
    <w:rsid w:val="00CC62D6"/>
    <w:rsid w:val="00CD5002"/>
    <w:rsid w:val="00CD5442"/>
    <w:rsid w:val="00CE13A4"/>
    <w:rsid w:val="00CE1BA0"/>
    <w:rsid w:val="00CF00BE"/>
    <w:rsid w:val="00CF0444"/>
    <w:rsid w:val="00D00CF9"/>
    <w:rsid w:val="00D0180B"/>
    <w:rsid w:val="00D04475"/>
    <w:rsid w:val="00D221FC"/>
    <w:rsid w:val="00D234BD"/>
    <w:rsid w:val="00D323E3"/>
    <w:rsid w:val="00D33ED0"/>
    <w:rsid w:val="00D344BB"/>
    <w:rsid w:val="00D41552"/>
    <w:rsid w:val="00D442FF"/>
    <w:rsid w:val="00D44689"/>
    <w:rsid w:val="00D4744E"/>
    <w:rsid w:val="00D546A3"/>
    <w:rsid w:val="00D6321A"/>
    <w:rsid w:val="00D74CF9"/>
    <w:rsid w:val="00D76105"/>
    <w:rsid w:val="00D77406"/>
    <w:rsid w:val="00D77FC2"/>
    <w:rsid w:val="00D90D3C"/>
    <w:rsid w:val="00D931F5"/>
    <w:rsid w:val="00D94018"/>
    <w:rsid w:val="00D94E5E"/>
    <w:rsid w:val="00D969D2"/>
    <w:rsid w:val="00D96E4B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31FDB"/>
    <w:rsid w:val="00E3211A"/>
    <w:rsid w:val="00E36016"/>
    <w:rsid w:val="00E4366F"/>
    <w:rsid w:val="00E46171"/>
    <w:rsid w:val="00E50151"/>
    <w:rsid w:val="00E523CF"/>
    <w:rsid w:val="00E54133"/>
    <w:rsid w:val="00E55A5C"/>
    <w:rsid w:val="00E61FA9"/>
    <w:rsid w:val="00E62FD9"/>
    <w:rsid w:val="00E642E6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4687"/>
    <w:rsid w:val="00F568F8"/>
    <w:rsid w:val="00F60CD9"/>
    <w:rsid w:val="00F61541"/>
    <w:rsid w:val="00F63403"/>
    <w:rsid w:val="00F67523"/>
    <w:rsid w:val="00F72661"/>
    <w:rsid w:val="00F73B99"/>
    <w:rsid w:val="00F73E01"/>
    <w:rsid w:val="00F76C26"/>
    <w:rsid w:val="00F80505"/>
    <w:rsid w:val="00F8287C"/>
    <w:rsid w:val="00F835AE"/>
    <w:rsid w:val="00F83FDC"/>
    <w:rsid w:val="00F866E1"/>
    <w:rsid w:val="00F902C1"/>
    <w:rsid w:val="00F91A0A"/>
    <w:rsid w:val="00F92198"/>
    <w:rsid w:val="00F9379E"/>
    <w:rsid w:val="00F972A6"/>
    <w:rsid w:val="00F97516"/>
    <w:rsid w:val="00F97C4C"/>
    <w:rsid w:val="00FA1810"/>
    <w:rsid w:val="00FA1FFC"/>
    <w:rsid w:val="00FA6C8B"/>
    <w:rsid w:val="00FA734A"/>
    <w:rsid w:val="00FA75A2"/>
    <w:rsid w:val="00FA7F22"/>
    <w:rsid w:val="00FB38F2"/>
    <w:rsid w:val="00FC0A48"/>
    <w:rsid w:val="00FC30DC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373E2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2F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2F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2F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2F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2F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373E2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2F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2F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2F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2F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2F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2018.</izvorni_sadrzaj>
    <derivirana_varijabla naziv="DomainObject.Predmet.DatumOsnivanja_1">19.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St-219/2018</izvorni_sadrzaj>
    <derivirana_varijabla naziv="DomainObject.Predmet.OznakaBroj_1">St-219/2018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NASTASJA STUDIO j.d.o.o. za frizerske usluge i usluge uljepšavanja</izvorni_sadrzaj>
    <derivirana_varijabla naziv="DomainObject.Predmet.ProtustrankaFormated_1">  NASTASJA STUDIO j.d.o.o. za frizerske usluge i usluge uljepšavanja</derivirana_varijabla>
  </DomainObject.Predmet.ProtustrankaFormated>
  <DomainObject.Predmet.ProtustrankaFormatedOIB>
    <izvorni_sadrzaj>  NASTASJA STUDIO j.d.o.o. za frizerske usluge i usluge uljepšavanja, OIB 45400635526</izvorni_sadrzaj>
    <derivirana_varijabla naziv="DomainObject.Predmet.ProtustrankaFormatedOIB_1">  NASTASJA STUDIO j.d.o.o. za frizerske usluge i usluge uljepšavanja, OIB 45400635526</derivirana_varijabla>
  </DomainObject.Predmet.ProtustrankaFormatedOIB>
  <DomainObject.Predmet.ProtustrankaFormatedWithAdress>
    <izvorni_sadrzaj> NASTASJA STUDIO j.d.o.o. za frizerske usluge i usluge uljepšavanja, Ivana Mažuranića 22, 23000 Zadar</izvorni_sadrzaj>
    <derivirana_varijabla naziv="DomainObject.Predmet.ProtustrankaFormatedWithAdress_1"> NASTASJA STUDIO j.d.o.o. za frizerske usluge i usluge uljepšavanja, Ivana Mažuranića 22, 23000 Zadar</derivirana_varijabla>
  </DomainObject.Predmet.ProtustrankaFormatedWithAdress>
  <DomainObject.Predmet.ProtustrankaFormatedWithAdressOIB>
    <izvorni_sadrzaj> NASTASJA STUDIO j.d.o.o. za frizerske usluge i usluge uljepšavanja, OIB 45400635526, Ivana Mažuranića 22, 23000 Zadar</izvorni_sadrzaj>
    <derivirana_varijabla naziv="DomainObject.Predmet.ProtustrankaFormatedWithAdressOIB_1"> NASTASJA STUDIO j.d.o.o. za frizerske usluge i usluge uljepšavanja, OIB 45400635526, Ivana Mažuranića 22, 23000 Zadar</derivirana_varijabla>
  </DomainObject.Predmet.ProtustrankaFormatedWithAdressOIB>
  <DomainObject.Predmet.ProtustrankaWithAdress>
    <izvorni_sadrzaj>NASTASJA STUDIO j.d.o.o. za frizerske usluge i usluge uljepšavanja Ivana Mažuranića 22, 23000 Zadar</izvorni_sadrzaj>
    <derivirana_varijabla naziv="DomainObject.Predmet.ProtustrankaWithAdress_1">NASTASJA STUDIO j.d.o.o. za frizerske usluge i usluge uljepšavanja Ivana Mažuranića 22, 23000 Zadar</derivirana_varijabla>
  </DomainObject.Predmet.ProtustrankaWithAdress>
  <DomainObject.Predmet.ProtustrankaWithAdressOIB>
    <izvorni_sadrzaj>NASTASJA STUDIO j.d.o.o. za frizerske usluge i usluge uljepšavanja, OIB 45400635526, Ivana Mažuranića 22, 23000 Zadar</izvorni_sadrzaj>
    <derivirana_varijabla naziv="DomainObject.Predmet.ProtustrankaWithAdressOIB_1">NASTASJA STUDIO j.d.o.o. za frizerske usluge i usluge uljepšavanja, OIB 45400635526, Ivana Mažuranića 22, 23000 Zadar</derivirana_varijabla>
  </DomainObject.Predmet.ProtustrankaWithAdressOIB>
  <DomainObject.Predmet.ProtustrankaNazivFormated>
    <izvorni_sadrzaj>NASTASJA STUDIO j.d.o.o. za frizerske usluge i usluge uljepšavanja</izvorni_sadrzaj>
    <derivirana_varijabla naziv="DomainObject.Predmet.ProtustrankaNazivFormated_1">NASTASJA STUDIO j.d.o.o. za frizerske usluge i usluge uljepšavanja</derivirana_varijabla>
  </DomainObject.Predmet.ProtustrankaNazivFormated>
  <DomainObject.Predmet.ProtustrankaNazivFormatedOIB>
    <izvorni_sadrzaj>NASTASJA STUDIO j.d.o.o. za frizerske usluge i usluge uljepšavanja, OIB 45400635526</izvorni_sadrzaj>
    <derivirana_varijabla naziv="DomainObject.Predmet.ProtustrankaNazivFormatedOIB_1">NASTASJA STUDIO j.d.o.o. za frizerske usluge i usluge uljepšavanja, OIB 45400635526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NASTASJA STUDIO j.d.o.o. za frizerske usluge i usluge uljepšavanja</item>
    </izvorni_sadrzaj>
    <derivirana_varijabla naziv="DomainObject.Predmet.ProtuStrankaListFormated_1">
      <item>NASTASJA STUDIO j.d.o.o. za frizerske usluge i usluge uljepšavanja</item>
    </derivirana_varijabla>
  </DomainObject.Predmet.ProtuStrankaListFormated>
  <DomainObject.Predmet.ProtuStrankaListFormatedOIB>
    <izvorni_sadrzaj>
      <item>NASTASJA STUDIO j.d.o.o. za frizerske usluge i usluge uljepšavanja, OIB 45400635526</item>
    </izvorni_sadrzaj>
    <derivirana_varijabla naziv="DomainObject.Predmet.ProtuStrankaListFormatedOIB_1">
      <item>NASTASJA STUDIO j.d.o.o. za frizerske usluge i usluge uljepšavanja, OIB 45400635526</item>
    </derivirana_varijabla>
  </DomainObject.Predmet.ProtuStrankaListFormatedOIB>
  <DomainObject.Predmet.ProtuStrankaListFormatedWithAdress>
    <izvorni_sadrzaj>
      <item>NASTASJA STUDIO j.d.o.o. za frizerske usluge i usluge uljepšavanja, Ivana Mažuranića 22, 23000 Zadar</item>
    </izvorni_sadrzaj>
    <derivirana_varijabla naziv="DomainObject.Predmet.ProtuStrankaListFormatedWithAdress_1">
      <item>NASTASJA STUDIO j.d.o.o. za frizerske usluge i usluge uljepšavanja, Ivana Mažuranića 22, 23000 Zadar</item>
    </derivirana_varijabla>
  </DomainObject.Predmet.ProtuStrankaListFormatedWithAdress>
  <DomainObject.Predmet.ProtuStrankaListFormatedWithAdressOIB>
    <izvorni_sadrzaj>
      <item>NASTASJA STUDIO j.d.o.o. za frizerske usluge i usluge uljepšavanja, OIB 45400635526, Ivana Mažuranića 22, 23000 Zadar</item>
    </izvorni_sadrzaj>
    <derivirana_varijabla naziv="DomainObject.Predmet.ProtuStrankaListFormatedWithAdressOIB_1">
      <item>NASTASJA STUDIO j.d.o.o. za frizerske usluge i usluge uljepšavanja, OIB 45400635526, Ivana Mažuranića 22, 23000 Zadar</item>
    </derivirana_varijabla>
  </DomainObject.Predmet.ProtuStrankaListFormatedWithAdressOIB>
  <DomainObject.Predmet.ProtuStrankaListNazivFormated>
    <izvorni_sadrzaj>
      <item>NASTASJA STUDIO j.d.o.o. za frizerske usluge i usluge uljepšavanja</item>
    </izvorni_sadrzaj>
    <derivirana_varijabla naziv="DomainObject.Predmet.ProtuStrankaListNazivFormated_1">
      <item>NASTASJA STUDIO j.d.o.o. za frizerske usluge i usluge uljepšavanja</item>
    </derivirana_varijabla>
  </DomainObject.Predmet.ProtuStrankaListNazivFormated>
  <DomainObject.Predmet.ProtuStrankaListNazivFormatedOIB>
    <izvorni_sadrzaj>
      <item>NASTASJA STUDIO j.d.o.o. za frizerske usluge i usluge uljepšavanja, OIB 45400635526</item>
    </izvorni_sadrzaj>
    <derivirana_varijabla naziv="DomainObject.Predmet.ProtuStrankaListNazivFormatedOIB_1">
      <item>NASTASJA STUDIO j.d.o.o. za frizerske usluge i usluge uljepšavanja, OIB 45400635526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NASTASJA STUDIO j.d.o.o. za frizerske usluge i usluge uljepšavanja</izvorni_sadrzaj>
    <derivirana_varijabla naziv="DomainObject.Predmet.ProtustrankaIDrugi_1">NASTASJA STUDIO j.d.o.o. za frizerske usluge i usluge uljepšavanja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NASTASJA STUDIO j.d.o.o. za frizerske usluge i usluge uljepšavanja, OIB 45400635526, Ivana Mažuranića 22, 23000 Zadar</izvorni_sadrzaj>
    <derivirana_varijabla naziv="DomainObject.Predmet.ProtustrankaIDrugiAdressOIB_1">NASTASJA STUDIO j.d.o.o. za frizerske usluge i usluge uljepšavanja, OIB 45400635526, Ivana Mažuranića 22,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NASTASJA STUDIO j.d.o.o. za frizerske usluge i usluge uljepšavanja</item>
      <item>FINA</item>
    </izvorni_sadrzaj>
    <derivirana_varijabla naziv="DomainObject.Predmet.SudioniciListNaziv_1">
      <item>NASTASJA STUDIO j.d.o.o. za frizerske usluge i usluge uljepšavanja</item>
      <item>FINA</item>
    </derivirana_varijabla>
  </DomainObject.Predmet.SudioniciListNaziv>
  <DomainObject.Predmet.SudioniciListAdressOIB>
    <izvorni_sadrzaj>
      <item>NASTASJA STUDIO j.d.o.o. za frizerske usluge i usluge uljepšavanja, OIB 45400635526, Ivana Mažuranića 22,23000 Zadar</item>
      <item>FINA, OIB 85821130368</item>
    </izvorni_sadrzaj>
    <derivirana_varijabla naziv="DomainObject.Predmet.SudioniciListAdressOIB_1">
      <item>NASTASJA STUDIO j.d.o.o. za frizerske usluge i usluge uljepšavanja, OIB 45400635526, Ivana Mažuranića 22,23000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45400635526</item>
      <item>, OIB 85821130368</item>
    </izvorni_sadrzaj>
    <derivirana_varijabla naziv="DomainObject.Predmet.SudioniciListNazivOIB_1">
      <item>, OIB 45400635526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1FB8E9-F090-4753-BB6E-43F421783A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481</properties:Words>
  <properties:Characters>2695</properties:Characters>
  <properties:Lines>82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2018-07-05T06:51:00Z</dcterms:created>
  <dc:creator>Administrator</dc:creator>
  <cp:lastModifiedBy>Ante Rubelj</cp:lastModifiedBy>
  <cp:lastPrinted>2018-07-05T11:28:00Z</cp:lastPrinted>
  <dcterms:modified xmlns:xsi="http://www.w3.org/2001/XMLSchema-instance" xsi:type="dcterms:W3CDTF">2018-07-05T11:28:00Z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(1St-219-18-2 RJ   o prethodnom 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