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472b" w14:paraId="299472b" w:rsidRDefault="000637D4" w:rsidP="000637D4" w:rsidR="000637D4" w:rsidRPr="000637D4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0637D4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0637D4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637D4" w:rsidP="000637D4" w:rsidR="000637D4" w:rsidRPr="000637D4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0637D4" w:rsidP="000637D4" w:rsidR="000637D4" w:rsidRPr="000637D4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>Trgovački sud u Zagrebu</w:t>
      </w:r>
    </w:p>
    <w:p w:rsidRDefault="000637D4" w:rsidP="000637D4" w:rsidR="000637D4" w:rsidRPr="000637D4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>Zagreb, Amruševa 2/II, desno (p.p. 455)</w:t>
      </w:r>
      <w:r w:rsidRPr="000637D4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6.St-1306/2016</w:t>
      </w:r>
    </w:p>
    <w:p w:rsidRDefault="000637D4" w:rsidP="000637D4" w:rsidR="000637D4" w:rsidRPr="000637D4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0637D4" w:rsidP="000637D4" w:rsidR="000637D4" w:rsidRPr="000637D4">
      <w:pPr>
        <w:jc w:val="both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>R J E Š E N J E</w:t>
      </w: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jc w:val="both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 za pokretanjem  skraćenog stečajnog postupka nad dužnikom  </w:t>
      </w:r>
      <w:proofErr w:type="spellStart"/>
      <w:r w:rsidRPr="000637D4">
        <w:rPr>
          <w:sz w:val="22"/>
        </w:rPr>
        <w:t>I.M</w:t>
      </w:r>
      <w:proofErr w:type="spellEnd"/>
      <w:r w:rsidRPr="000637D4">
        <w:rPr>
          <w:sz w:val="22"/>
        </w:rPr>
        <w:t xml:space="preserve">. DRUŠTVO d.o.o. za trgovinu i usluge, Zagreb, </w:t>
      </w:r>
      <w:proofErr w:type="spellStart"/>
      <w:r w:rsidRPr="000637D4">
        <w:rPr>
          <w:sz w:val="22"/>
        </w:rPr>
        <w:t>Vukomerečka</w:t>
      </w:r>
      <w:proofErr w:type="spellEnd"/>
      <w:r w:rsidRPr="000637D4">
        <w:rPr>
          <w:sz w:val="22"/>
        </w:rPr>
        <w:t xml:space="preserve"> cesta 7, OIB: 62697340313,</w:t>
      </w:r>
      <w:r w:rsidRPr="000637D4">
        <w:rPr>
          <w:rFonts w:cs="Times New Roman" w:eastAsia="Times New Roman"/>
          <w:sz w:val="22"/>
          <w:lang w:eastAsia="hr-HR"/>
        </w:rPr>
        <w:t xml:space="preserve">  dana 24.02.2016.god.</w:t>
      </w:r>
    </w:p>
    <w:p w:rsidRDefault="000637D4" w:rsidP="000637D4" w:rsidR="000637D4" w:rsidRPr="000637D4">
      <w:pPr>
        <w:jc w:val="both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>r i j e š i o    je</w:t>
      </w: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0637D4">
        <w:rPr>
          <w:sz w:val="22"/>
        </w:rPr>
        <w:t xml:space="preserve"> </w:t>
      </w:r>
      <w:proofErr w:type="spellStart"/>
      <w:r w:rsidRPr="000637D4">
        <w:rPr>
          <w:sz w:val="22"/>
        </w:rPr>
        <w:t>I.M</w:t>
      </w:r>
      <w:proofErr w:type="spellEnd"/>
      <w:r w:rsidRPr="000637D4">
        <w:rPr>
          <w:sz w:val="22"/>
        </w:rPr>
        <w:t xml:space="preserve">. DRUŠTVO d.o.o. za trgovinu i usluge, Zagreb, </w:t>
      </w:r>
      <w:proofErr w:type="spellStart"/>
      <w:r w:rsidRPr="000637D4">
        <w:rPr>
          <w:sz w:val="22"/>
        </w:rPr>
        <w:t>Vukomerečka</w:t>
      </w:r>
      <w:proofErr w:type="spellEnd"/>
      <w:r w:rsidRPr="000637D4">
        <w:rPr>
          <w:sz w:val="22"/>
        </w:rPr>
        <w:t xml:space="preserve"> cesta 7, OIB: 62697340313</w:t>
      </w:r>
      <w:r w:rsidRPr="000637D4">
        <w:rPr>
          <w:rFonts w:cs="Times New Roman" w:eastAsia="Times New Roman"/>
          <w:sz w:val="22"/>
          <w:lang w:eastAsia="hr-HR"/>
        </w:rPr>
        <w:t xml:space="preserve">   </w:t>
      </w:r>
    </w:p>
    <w:p w:rsidRDefault="000637D4" w:rsidP="000637D4" w:rsidR="000637D4" w:rsidRPr="000637D4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>Obrazloženje</w:t>
      </w:r>
    </w:p>
    <w:p w:rsidRDefault="000637D4" w:rsidP="000637D4" w:rsidR="000637D4" w:rsidRPr="000637D4">
      <w:pPr>
        <w:jc w:val="both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jc w:val="both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637D4" w:rsidP="000637D4" w:rsidR="000637D4" w:rsidRPr="000637D4">
      <w:pPr>
        <w:jc w:val="both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jc w:val="both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0637D4">
        <w:rPr>
          <w:sz w:val="22"/>
        </w:rPr>
        <w:t xml:space="preserve">32.098,52 </w:t>
      </w:r>
      <w:r w:rsidRPr="000637D4">
        <w:rPr>
          <w:rFonts w:cs="Times New Roman" w:eastAsia="Times New Roman"/>
          <w:sz w:val="22"/>
          <w:lang w:eastAsia="hr-HR"/>
        </w:rPr>
        <w:t xml:space="preserve">   kuna na dan 01.09.2015.               .</w:t>
      </w:r>
    </w:p>
    <w:p w:rsidRDefault="000637D4" w:rsidP="000637D4" w:rsidR="000637D4" w:rsidRPr="000637D4">
      <w:pPr>
        <w:jc w:val="both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jc w:val="both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0637D4" w:rsidP="000637D4" w:rsidR="000637D4" w:rsidRPr="000637D4">
      <w:pPr>
        <w:jc w:val="both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ab/>
      </w:r>
    </w:p>
    <w:p w:rsidRDefault="000637D4" w:rsidP="000637D4" w:rsidR="000637D4" w:rsidRPr="000637D4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637D4">
        <w:rPr>
          <w:rFonts w:cs="Times New Roman" w:eastAsia="Times New Roman"/>
          <w:sz w:val="22"/>
          <w:lang w:eastAsia="hr-HR"/>
        </w:rPr>
        <w:t>čl</w:t>
      </w:r>
      <w:proofErr w:type="spellEnd"/>
      <w:r w:rsidRPr="000637D4">
        <w:rPr>
          <w:rFonts w:cs="Times New Roman" w:eastAsia="Times New Roman"/>
          <w:sz w:val="22"/>
          <w:lang w:eastAsia="hr-HR"/>
        </w:rPr>
        <w:t xml:space="preserve"> 428. SZ.</w:t>
      </w: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>U Zagrebu, 24.02.2016. godine</w:t>
      </w: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  <w:r w:rsidRPr="000637D4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897D47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</w:p>
    <w:p w:rsidRDefault="000637D4" w:rsidP="000637D4" w:rsidR="000637D4">
      <w:pPr>
        <w:jc w:val="center"/>
        <w:rPr>
          <w:rFonts w:cs="Times New Roman" w:eastAsia="Times New Roman"/>
          <w:sz w:val="22"/>
          <w:lang w:eastAsia="hr-HR"/>
        </w:rPr>
      </w:pPr>
    </w:p>
    <w:p w:rsidRDefault="000637D4" w:rsidP="000637D4" w:rsidR="000637D4">
      <w:pPr>
        <w:jc w:val="center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lang w:eastAsia="hr-HR"/>
        </w:rPr>
      </w:pPr>
    </w:p>
    <w:p w:rsidRDefault="000637D4" w:rsidP="000637D4" w:rsidR="000637D4" w:rsidRPr="000637D4">
      <w:pPr>
        <w:jc w:val="both"/>
        <w:rPr>
          <w:rFonts w:cs="Times New Roman" w:eastAsia="Times New Roman"/>
          <w:i/>
          <w:sz w:val="22"/>
          <w:lang w:eastAsia="hr-HR"/>
        </w:rPr>
      </w:pPr>
      <w:r w:rsidRPr="000637D4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0637D4" w:rsidP="000637D4" w:rsidR="000637D4" w:rsidRPr="000637D4">
      <w:pPr>
        <w:jc w:val="both"/>
        <w:rPr>
          <w:rFonts w:cs="Times New Roman" w:eastAsia="Times New Roman"/>
          <w:i/>
          <w:sz w:val="22"/>
          <w:lang w:eastAsia="hr-HR"/>
        </w:rPr>
      </w:pPr>
      <w:r w:rsidRPr="000637D4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0637D4" w:rsidP="000637D4" w:rsidR="000637D4" w:rsidRPr="000637D4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897D47" w:rsidP="009A2924" w:rsidR="00897D47">
      <w:pPr>
        <w:rPr>
          <w:szCs w:val="24"/>
        </w:rPr>
      </w:pPr>
    </w:p>
    <w:p w:rsidRDefault="00897D47" w:rsidP="009A2924" w:rsidR="00897D4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897D47" w:rsidP="009A2924" w:rsidR="00897D47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897D47" w:rsidP="004320E8" w:rsidR="00897D47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637D4" w:rsidP="000637D4" w:rsidR="000637D4" w:rsidRPr="000637D4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637D4" w:rsidP="000637D4" w:rsidR="000637D4" w:rsidRPr="000637D4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0637D4">
      <w:pPr>
        <w:rPr>
          <w:sz w:val="22"/>
        </w:rPr>
      </w:pPr>
    </w:p>
    <w:sectPr w:rsidR="00B82301" w:rsidRPr="000637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7D4"/>
    <w:rsid w:val="000637D4"/>
    <w:rsid w:val="00632BBA"/>
    <w:rsid w:val="00897D47"/>
    <w:rsid w:val="00B82301"/>
    <w:rsid w:val="00EE0355"/>
    <w:rsid w:val="00F1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7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7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D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7DD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7DD4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7DD4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7DD4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897D47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97D47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7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7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D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7DD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7DD4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7DD4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7DD4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897D47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97D47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St-1306/2016-2</izvorni_sadrzaj>
    <derivirana_varijabla naziv="DomainObject.Oznaka_1">St-1306/2016-2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I.M. DRUŠTVO d.o.o.</izvorni_sadrzaj>
    <derivirana_varijabla naziv="DomainObject.Predmet.ProtustrankaFormated_1">  I.M. DRUŠTVO d.o.o.</derivirana_varijabla>
  </DomainObject.Predmet.ProtustrankaFormated>
  <DomainObject.Predmet.ProtustrankaFormatedOIB>
    <izvorni_sadrzaj>  I.M. DRUŠTVO d.o.o., OIB 62697340313</izvorni_sadrzaj>
    <derivirana_varijabla naziv="DomainObject.Predmet.ProtustrankaFormatedOIB_1">  I.M. DRUŠTVO d.o.o., OIB 62697340313</derivirana_varijabla>
  </DomainObject.Predmet.ProtustrankaFormatedOIB>
  <DomainObject.Predmet.ProtustrankaFormatedWithAdress>
    <izvorni_sadrzaj> I.M. DRUŠTVO d.o.o., Vukomerečka cesta 7, 10000 Zagreb</izvorni_sadrzaj>
    <derivirana_varijabla naziv="DomainObject.Predmet.ProtustrankaFormatedWithAdress_1"> I.M. DRUŠTVO d.o.o., Vukomerečka cesta 7, 10000 Zagreb</derivirana_varijabla>
  </DomainObject.Predmet.ProtustrankaFormatedWithAdress>
  <DomainObject.Predmet.ProtustrankaFormatedWithAdressOIB>
    <izvorni_sadrzaj> I.M. DRUŠTVO d.o.o., OIB 62697340313, Vukomerečka cesta 7, 10000 Zagreb</izvorni_sadrzaj>
    <derivirana_varijabla naziv="DomainObject.Predmet.ProtustrankaFormatedWithAdressOIB_1"> I.M. DRUŠTVO d.o.o., OIB 62697340313, Vukomerečka cesta 7, 10000 Zagreb</derivirana_varijabla>
  </DomainObject.Predmet.ProtustrankaFormatedWithAdressOIB>
  <DomainObject.Predmet.ProtustrankaWithAdress>
    <izvorni_sadrzaj>I.M. DRUŠTVO d.o.o. Vukomerečka cesta 7, 10000 Zagreb</izvorni_sadrzaj>
    <derivirana_varijabla naziv="DomainObject.Predmet.ProtustrankaWithAdress_1">I.M. DRUŠTVO d.o.o. Vukomerečka cesta 7, 10000 Zagreb</derivirana_varijabla>
  </DomainObject.Predmet.ProtustrankaWithAdress>
  <DomainObject.Predmet.ProtustrankaWithAdressOIB>
    <izvorni_sadrzaj>I.M. DRUŠTVO d.o.o., OIB 62697340313, Vukomerečka cesta 7, 10000 Zagreb</izvorni_sadrzaj>
    <derivirana_varijabla naziv="DomainObject.Predmet.ProtustrankaWithAdressOIB_1">I.M. DRUŠTVO d.o.o., OIB 62697340313, Vukomerečka cesta 7, 10000 Zagreb</derivirana_varijabla>
  </DomainObject.Predmet.ProtustrankaWithAdressOIB>
  <DomainObject.Predmet.ProtustrankaNazivFormated>
    <izvorni_sadrzaj>I.M. DRUŠTVO d.o.o.</izvorni_sadrzaj>
    <derivirana_varijabla naziv="DomainObject.Predmet.ProtustrankaNazivFormated_1">I.M. DRUŠTVO d.o.o.</derivirana_varijabla>
  </DomainObject.Predmet.ProtustrankaNazivFormated>
  <DomainObject.Predmet.ProtustrankaNazivFormatedOIB>
    <izvorni_sadrzaj>I.M. DRUŠTVO d.o.o., OIB 62697340313</izvorni_sadrzaj>
    <derivirana_varijabla naziv="DomainObject.Predmet.ProtustrankaNazivFormatedOIB_1">I.M. DRUŠTVO d.o.o., OIB 62697340313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 DRUŠTVO d.o.o.</item>
    </izvorni_sadrzaj>
    <derivirana_varijabla naziv="DomainObject.Predmet.ProtuStrankaListFormated_1">
      <item>I.M. DRUŠTVO d.o.o.</item>
    </derivirana_varijabla>
  </DomainObject.Predmet.ProtuStrankaListFormated>
  <DomainObject.Predmet.ProtuStrankaListFormatedOIB>
    <izvorni_sadrzaj>
      <item>I.M. DRUŠTVO d.o.o., OIB 62697340313</item>
    </izvorni_sadrzaj>
    <derivirana_varijabla naziv="DomainObject.Predmet.ProtuStrankaListFormatedOIB_1">
      <item>I.M. DRUŠTVO d.o.o., OIB 62697340313</item>
    </derivirana_varijabla>
  </DomainObject.Predmet.ProtuStrankaListFormatedOIB>
  <DomainObject.Predmet.ProtuStrankaListFormatedWithAdress>
    <izvorni_sadrzaj>
      <item>I.M. DRUŠTVO d.o.o., Vukomerečka cesta 7, 10000 Zagreb</item>
    </izvorni_sadrzaj>
    <derivirana_varijabla naziv="DomainObject.Predmet.ProtuStrankaListFormatedWithAdress_1">
      <item>I.M. DRUŠTVO d.o.o., Vukomerečka cesta 7, 10000 Zagreb</item>
    </derivirana_varijabla>
  </DomainObject.Predmet.ProtuStrankaListFormatedWithAdress>
  <DomainObject.Predmet.ProtuStrankaListFormatedWithAdressOIB>
    <izvorni_sadrzaj>
      <item>I.M. DRUŠTVO d.o.o., OIB 62697340313, Vukomerečka cesta 7, 10000 Zagreb</item>
    </izvorni_sadrzaj>
    <derivirana_varijabla naziv="DomainObject.Predmet.ProtuStrankaListFormatedWithAdressOIB_1">
      <item>I.M. DRUŠTVO d.o.o., OIB 62697340313, Vukomerečka cesta 7, 10000 Zagreb</item>
    </derivirana_varijabla>
  </DomainObject.Predmet.ProtuStrankaListFormatedWithAdressOIB>
  <DomainObject.Predmet.ProtuStrankaListNazivFormated>
    <izvorni_sadrzaj>
      <item>I.M. DRUŠTVO d.o.o.</item>
    </izvorni_sadrzaj>
    <derivirana_varijabla naziv="DomainObject.Predmet.ProtuStrankaListNazivFormated_1">
      <item>I.M. DRUŠTVO d.o.o.</item>
    </derivirana_varijabla>
  </DomainObject.Predmet.ProtuStrankaListNazivFormated>
  <DomainObject.Predmet.ProtuStrankaListNazivFormatedOIB>
    <izvorni_sadrzaj>
      <item>I.M. DRUŠTVO d.o.o., OIB 62697340313</item>
    </izvorni_sadrzaj>
    <derivirana_varijabla naziv="DomainObject.Predmet.ProtuStrankaListNazivFormatedOIB_1">
      <item>I.M. DRUŠTVO d.o.o., OIB 62697340313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St-1306/2016-2</izvorni_sadrzaj>
    <derivirana_varijabla naziv="DomainObject.PoslovniBrojDokumenta_1">St-1306/2016-2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 DRUŠTVO d.o.o.</izvorni_sadrzaj>
    <derivirana_varijabla naziv="DomainObject.Predmet.ProtustrankaIDrugi_1">I.M. DRUŠTVO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I.M. DRUŠTVO d.o.o., OIB 62697340313, Vukomerečka cesta 7, 10000 Zagreb</izvorni_sadrzaj>
    <derivirana_varijabla naziv="DomainObject.Predmet.ProtustrankaIDrugiAdressOIB_1">I.M. DRUŠTVO d.o.o., OIB 62697340313, Vukomerečka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I.M. DRUŠTVO d.o.o.</item>
    </izvorni_sadrzaj>
    <derivirana_varijabla naziv="DomainObject.Predmet.SudioniciListNaziv_1">
      <item>FINA Regionalni centar Zagreb</item>
      <item>I.M.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I.M. DRUŠTVO d.o.o., OIB 62697340313, Vukomerečka cesta 7,10000 Zagreb</item>
    </izvorni_sadrzaj>
    <derivirana_varijabla naziv="DomainObject.Predmet.SudioniciListAdressOIB_1">
      <item>FINA Regionalni centar Zagreb, OIB 85821130368, Trg svibanjskih žrtava 1995. br. 1,10000 Zagreb</item>
      <item>I.M. DRUŠTVO d.o.o., OIB 62697340313, Vukomerečka cesta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62697340313</item>
    </izvorni_sadrzaj>
    <derivirana_varijabla naziv="DomainObject.Predmet.SudioniciListNazivOIB_1">
      <item>, OIB 85821130368</item>
      <item>, OIB 62697340313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1891</properties:Characters>
  <properties:Lines>62</properties:Lines>
  <properties:Paragraphs>20</properties:Paragraphs>
  <properties:TotalTime>1</properties:TotalTime>
  <properties:ScaleCrop>false</properties:ScaleCrop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2016-02-24T07:12:00Z</dcterms:created>
  <dc:creator>dvorana100</dc:creator>
  <cp:lastModifiedBy>Rebecca Boričević</cp:lastModifiedBy>
  <cp:lastPrinted>2016-08-22T09:12:00Z</cp:lastPrinted>
  <dcterms:modified xmlns:xsi="http://www.w3.org/2001/XMLSchema-instance" xsi:type="dcterms:W3CDTF">2016-08-22T09:12:00Z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St-1306/2016-2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