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1c38" w14:paraId="b601c3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4DA4" w:rsidP="004B4DA4" w:rsidR="004B4DA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St-424/2017-5.</w:t>
      </w:r>
    </w:p>
    <w:p w:rsidRDefault="004B4DA4" w:rsidP="004B4DA4" w:rsidR="004B4DA4">
      <w:pPr>
        <w:rPr>
          <w:rFonts w:hAnsi="Arial" w:ascii="Arial"/>
        </w:rPr>
      </w:pPr>
    </w:p>
    <w:p w:rsidRDefault="004B4DA4" w:rsidP="004B4DA4" w:rsidR="004B4DA4">
      <w:pPr>
        <w:jc w:val="center"/>
        <w:rPr>
          <w:rFonts w:hAnsi="Arial" w:ascii="Arial"/>
          <w:b/>
        </w:rPr>
      </w:pPr>
    </w:p>
    <w:p w:rsidRDefault="004B4DA4" w:rsidP="004B4DA4" w:rsidR="004B4D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B4DA4" w:rsidP="004B4DA4" w:rsidR="004B4DA4">
      <w:pPr>
        <w:jc w:val="center"/>
        <w:rPr>
          <w:rFonts w:hAnsi="Arial" w:ascii="Arial"/>
          <w:b/>
        </w:rPr>
      </w:pPr>
    </w:p>
    <w:p w:rsidRDefault="004B4DA4" w:rsidP="004B4DA4" w:rsidR="004B4D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Zagreb, Trg svibanjskih žrtava 1995. 1, za pokretanje stečajnog postupka nad dužnikom TOMAC I SINOVI d.o.o. za građenje iz Zagreba, Bregovita 3, OIB 67317235832, dana 13. rujna 2017. godine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B4DA4" w:rsidP="004B4DA4" w:rsidR="004B4DA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TOMAC I SINOVI d.o.o. za građenje iz Zagreba, Bregovita 3, OIB 67317235832,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05 540-424-17. 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TOMAC I SINOVI d.o.o. za građenje iz Zagreba, Bregovita 3, OIB 67317235832.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82.453,06 kuna, u neprekinutom razdoblju od 1995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1995 dana u ukupnom iznosu od 82.453,06 kuna, koji podatak zakonski zastupnik dužnika nije osporio, sud utvrđuje da je ispunjen razlog nesposobnosti za plaćanje, propisan čl.6.st.2.Stečajnog zakona.</w:t>
      </w:r>
    </w:p>
    <w:p w:rsidRDefault="004B4DA4" w:rsidP="004B4DA4" w:rsidR="004B4D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B4DA4" w:rsidP="004B4DA4" w:rsidR="004B4D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4B4DA4" w:rsidP="004B4DA4" w:rsidR="004B4D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B4DA4" w:rsidP="004B4DA4" w:rsidR="004B4D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4B4DA4" w:rsidP="004B4DA4" w:rsidR="004B4DA4">
      <w:pPr>
        <w:ind w:firstLine="720"/>
        <w:jc w:val="both"/>
        <w:rPr>
          <w:rFonts w:hAnsi="Arial" w:ascii="Arial"/>
        </w:rPr>
      </w:pP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both"/>
        <w:rPr>
          <w:rFonts w:hAnsi="Arial" w:ascii="Arial"/>
        </w:rPr>
      </w:pPr>
    </w:p>
    <w:p w:rsidRDefault="004B4DA4" w:rsidP="004B4DA4" w:rsidR="004B4DA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B4DA4" w:rsidP="004B4DA4" w:rsidR="004B4DA4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DA4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3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St-424/2017-5</izvorni_sadrzaj>
    <derivirana_varijabla naziv="DomainObject.Oznaka_1">St-424/2017-5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TOMAC I SINOVI d.o.o. zastupanog po punomoćniku Josip Tomac</izvorni_sadrzaj>
    <derivirana_varijabla naziv="DomainObject.Predmet.ProtustrankaFormated_1">  TOMAC I SINOVI d.o.o. zastupanog po punomoćniku Josip Tomac</derivirana_varijabla>
  </DomainObject.Predmet.ProtustrankaFormated>
  <DomainObject.Predmet.ProtustrankaFormatedOIB>
    <izvorni_sadrzaj>  TOMAC I SINOVI d.o.o., OIB 67317235832 zastupanog po punomoćniku Josip Tomac</izvorni_sadrzaj>
    <derivirana_varijabla naziv="DomainObject.Predmet.ProtustrankaFormatedOIB_1">  TOMAC I SINOVI d.o.o., OIB 67317235832 zastupanog po punomoćniku Josip Tomac</derivirana_varijabla>
  </DomainObject.Predmet.ProtustrankaFormatedOIB>
  <DomainObject.Predmet.ProtustrankaFormatedWithAdress>
    <izvorni_sadrzaj> TOMAC I SINOVI d.o.o., Bregovita 3, 10000 Zagreb zastupanog po punomoćniku Josip Tomac</izvorni_sadrzaj>
    <derivirana_varijabla naziv="DomainObject.Predmet.ProtustrankaFormatedWithAdress_1"> TOMAC I SINOVI d.o.o., Bregovita 3, 10000 Zagreb zastupanog po punomoćniku Josip Tomac</derivirana_varijabla>
  </DomainObject.Predmet.ProtustrankaFormatedWithAdress>
  <DomainObject.Predmet.ProtustrankaFormatedWithAdressOIB>
    <izvorni_sadrzaj> TOMAC I SINOVI d.o.o., OIB 67317235832, Bregovita 3, 10000 Zagreb zastupanog po punomoćniku Josip Tomac</izvorni_sadrzaj>
    <derivirana_varijabla naziv="DomainObject.Predmet.ProtustrankaFormatedWithAdressOIB_1"> TOMAC I SINOVI d.o.o., OIB 67317235832, Bregovita 3, 10000 Zagreb zastupanog po punomoćniku Josip Tomac</derivirana_varijabla>
  </DomainObject.Predmet.ProtustrankaFormatedWithAdressOIB>
  <DomainObject.Predmet.ProtustrankaWithAdress>
    <izvorni_sadrzaj>TOMAC I SINOVI d.o.o. Bregovita 3, 10000 Zagreb</izvorni_sadrzaj>
    <derivirana_varijabla naziv="DomainObject.Predmet.ProtustrankaWithAdress_1">TOMAC I SINOVI d.o.o. Bregovita 3, 10000 Zagreb</derivirana_varijabla>
  </DomainObject.Predmet.ProtustrankaWithAdress>
  <DomainObject.Predmet.ProtustrankaWithAdressOIB>
    <izvorni_sadrzaj>TOMAC I SINOVI d.o.o., OIB 67317235832, Bregovita 3, 10000 Zagreb</izvorni_sadrzaj>
    <derivirana_varijabla naziv="DomainObject.Predmet.ProtustrankaWithAdressOIB_1">TOMAC I SINOVI d.o.o., OIB 67317235832, Bregovita 3, 10000 Zagreb</derivirana_varijabla>
  </DomainObject.Predmet.ProtustrankaWithAdressOIB>
  <DomainObject.Predmet.ProtustrankaNazivFormated>
    <izvorni_sadrzaj>TOMAC I SINOVI d.o.o.</izvorni_sadrzaj>
    <derivirana_varijabla naziv="DomainObject.Predmet.ProtustrankaNazivFormated_1">TOMAC I SINOVI d.o.o.</derivirana_varijabla>
  </DomainObject.Predmet.ProtustrankaNazivFormated>
  <DomainObject.Predmet.ProtustrankaNazivFormatedOIB>
    <izvorni_sadrzaj>TOMAC I SINOVI d.o.o., OIB 67317235832</izvorni_sadrzaj>
    <derivirana_varijabla naziv="DomainObject.Predmet.ProtustrankaNazivFormatedOIB_1">TOMAC I SINOVI d.o.o., OIB 67317235832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TOMAC I SINOVI d.o.o. zastupanog po punomoćniku Josip Tomac</item>
    </izvorni_sadrzaj>
    <derivirana_varijabla naziv="DomainObject.Predmet.ProtuStrankaListFormated_1">
      <item>TOMAC I SINOVI d.o.o. zastupanog po punomoćniku Josip Tomac</item>
    </derivirana_varijabla>
  </DomainObject.Predmet.ProtuStrankaListFormated>
  <DomainObject.Predmet.ProtuStrankaListFormatedOIB>
    <izvorni_sadrzaj>
      <item>TOMAC I SINOVI d.o.o., OIB 67317235832 zastupanog po punomoćniku Josip Tomac</item>
    </izvorni_sadrzaj>
    <derivirana_varijabla naziv="DomainObject.Predmet.ProtuStrankaListFormatedOIB_1">
      <item>TOMAC I SINOVI d.o.o., OIB 67317235832 zastupanog po punomoćniku Josip Tomac</item>
    </derivirana_varijabla>
  </DomainObject.Predmet.ProtuStrankaListFormatedOIB>
  <DomainObject.Predmet.ProtuStrankaListFormatedWithAdress>
    <izvorni_sadrzaj>
      <item>TOMAC I SINOVI d.o.o., Bregovita 3, 10000 Zagreb zastupanog po punomoćniku Josip Tomac</item>
    </izvorni_sadrzaj>
    <derivirana_varijabla naziv="DomainObject.Predmet.ProtuStrankaListFormatedWithAdress_1">
      <item>TOMAC I SINOVI d.o.o., Bregovita 3, 10000 Zagreb zastupanog po punomoćniku Josip Tomac</item>
    </derivirana_varijabla>
  </DomainObject.Predmet.ProtuStrankaListFormatedWithAdress>
  <DomainObject.Predmet.ProtuStrankaListFormatedWithAdressOIB>
    <izvorni_sadrzaj>
      <item>TOMAC I SINOVI d.o.o., OIB 67317235832, Bregovita 3, 10000 Zagreb zastupanog po punomoćniku Josip Tomac</item>
    </izvorni_sadrzaj>
    <derivirana_varijabla naziv="DomainObject.Predmet.ProtuStrankaListFormatedWithAdressOIB_1">
      <item>TOMAC I SINOVI d.o.o., OIB 67317235832, Bregovita 3, 10000 Zagreb zastupanog po punomoćniku Josip Tomac</item>
    </derivirana_varijabla>
  </DomainObject.Predmet.ProtuStrankaListFormatedWithAdressOIB>
  <DomainObject.Predmet.ProtuStrankaListNazivFormated>
    <izvorni_sadrzaj>
      <item>TOMAC I SINOVI d.o.o.</item>
    </izvorni_sadrzaj>
    <derivirana_varijabla naziv="DomainObject.Predmet.ProtuStrankaListNazivFormated_1">
      <item>TOMAC I SINOVI d.o.o.</item>
    </derivirana_varijabla>
  </DomainObject.Predmet.ProtuStrankaListNazivFormated>
  <DomainObject.Predmet.ProtuStrankaListNazivFormatedOIB>
    <izvorni_sadrzaj>
      <item>TOMAC I SINOVI d.o.o., OIB 67317235832</item>
    </izvorni_sadrzaj>
    <derivirana_varijabla naziv="DomainObject.Predmet.ProtuStrankaListNazivFormatedOIB_1">
      <item>TOMAC I SINOVI d.o.o., OIB 67317235832</item>
    </derivirana_varijabla>
  </DomainObject.Predmet.ProtuStrankaListNazivFormatedOIB>
  <DomainObject.Predmet.OstaliListFormated>
    <izvorni_sadrzaj>
      <item>Josip Tomac punomoćnik sudionika u postupku TOMAC I SINOVI d.o.o.</item>
    </izvorni_sadrzaj>
    <derivirana_varijabla naziv="DomainObject.Predmet.OstaliListFormated_1">
      <item>Josip Tomac punomoćnik sudionika u postupku TOMAC I SINOVI d.o.o.</item>
    </derivirana_varijabla>
  </DomainObject.Predmet.OstaliListFormated>
  <DomainObject.Predmet.OstaliListFormatedOIB>
    <izvorni_sadrzaj>
      <item>Josip Tomac, OIB 66691285493 punomoćnik sudionika u postupku TOMAC I SINOVI d.o.o.</item>
    </izvorni_sadrzaj>
    <derivirana_varijabla naziv="DomainObject.Predmet.OstaliListFormatedOIB_1">
      <item>Josip Tomac, OIB 66691285493 punomoćnik sudionika u postupku TOMAC I SINOVI d.o.o.</item>
    </derivirana_varijabla>
  </DomainObject.Predmet.OstaliListFormatedOIB>
  <DomainObject.Predmet.OstaliListFormatedWithAdress>
    <izvorni_sadrzaj>
      <item>Josip Tomac, Bregovita 3., 10000 Zagreb punomoćnik sudionika u postupku TOMAC I SINOVI d.o.o.</item>
    </izvorni_sadrzaj>
    <derivirana_varijabla naziv="DomainObject.Predmet.OstaliListFormatedWithAdress_1">
      <item>Josip Tomac, Bregovita 3., 10000 Zagreb punomoćnik sudionika u postupku TOMAC I SINOVI d.o.o.</item>
    </derivirana_varijabla>
  </DomainObject.Predmet.OstaliListFormatedWithAdress>
  <DomainObject.Predmet.OstaliListFormatedWithAdressOIB>
    <izvorni_sadrzaj>
      <item>Josip Tomac, OIB 66691285493, Bregovita 3., 10000 Zagreb punomoćnik sudionika u postupku TOMAC I SINOVI d.o.o.</item>
    </izvorni_sadrzaj>
    <derivirana_varijabla naziv="DomainObject.Predmet.OstaliListFormatedWithAdressOIB_1">
      <item>Josip Tomac, OIB 66691285493, Bregovita 3., 10000 Zagreb punomoćnik sudionika u postupku TOMAC I SINOVI d.o.o.</item>
    </derivirana_varijabla>
  </DomainObject.Predmet.OstaliListFormatedWithAdressOIB>
  <DomainObject.Predmet.OstaliListNazivFormated>
    <izvorni_sadrzaj>
      <item>Josip Tomac</item>
    </izvorni_sadrzaj>
    <derivirana_varijabla naziv="DomainObject.Predmet.OstaliListNazivFormated_1">
      <item>Josip Tomac</item>
    </derivirana_varijabla>
  </DomainObject.Predmet.OstaliListNazivFormated>
  <DomainObject.Predmet.OstaliListNazivFormatedOIB>
    <izvorni_sadrzaj>
      <item>Josip Tomac, OIB 66691285493</item>
    </izvorni_sadrzaj>
    <derivirana_varijabla naziv="DomainObject.Predmet.OstaliListNazivFormatedOIB_1">
      <item>Josip Tomac, OIB 66691285493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St-424/2017-5</izvorni_sadrzaj>
    <derivirana_varijabla naziv="DomainObject.PoslovniBrojDokumenta_1">St-424/2017-5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TOMAC I SINOVI d.o.o.</izvorni_sadrzaj>
    <derivirana_varijabla naziv="DomainObject.Predmet.ProtustrankaIDrugi_1">TOMAC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TOMAC I SINOVI d.o.o., OIB 67317235832, Bregovita 3, 10000 Zagreb</izvorni_sadrzaj>
    <derivirana_varijabla naziv="DomainObject.Predmet.ProtustrankaIDrugiAdressOIB_1">TOMAC I SINOVI d.o.o., OIB 67317235832, Bregovita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TOMAC I SINOVI d.o.o.</item>
      <item>FINA Regionalni centar Zagreb</item>
      <item>Josip Tomac</item>
    </izvorni_sadrzaj>
    <derivirana_varijabla naziv="DomainObject.Predmet.SudioniciListNaziv_1">
      <item>TOMAC I SINOVI d.o.o.</item>
      <item>FINA Regionalni centar Zagreb</item>
      <item>Josip Tomac</item>
    </derivirana_varijabla>
  </DomainObject.Predmet.SudioniciListNaziv>
  <DomainObject.Predmet.SudioniciListAdressOIB>
    <izvorni_sadrzaj>
      <item>TOMAC I SINOVI d.o.o., OIB 67317235832, Bregovita 3,10000 Zagreb</item>
      <item>FINA Regionalni centar Zagreb, OIB 85821130368, Trg svibanjskih žrtava 1995. br. 1,10000 Zagreb</item>
      <item>Josip Tomac, OIB 66691285493, Bregovita 3.,10000 Zagreb</item>
    </izvorni_sadrzaj>
    <derivirana_varijabla naziv="DomainObject.Predmet.SudioniciListAdressOIB_1">
      <item>TOMAC I SINOVI d.o.o., OIB 67317235832, Bregovita 3,10000 Zagreb</item>
      <item>FINA Regionalni centar Zagreb, OIB 85821130368, Trg svibanjskih žrtava 1995. br. 1,10000 Zagreb</item>
      <item>Josip Tomac, OIB 66691285493, Bregovita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09D68-CF55-4C84-9A5E-7C95E1B5D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3847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St-424/2017-5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