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c00e" w14:paraId="7b6c00e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9A3F3D">
        <w:t>6564/2016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E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P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U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B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L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I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 </w:t>
      </w:r>
      <w:r>
        <w:rPr>
          <w:bCs/>
          <w:lang w:val="en-GB"/>
        </w:rPr>
        <w:t xml:space="preserve"> H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V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T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S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 xml:space="preserve">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500C67" w:rsidP="009A3D55" w:rsidR="00500C67">
      <w:pPr>
        <w:jc w:val="both"/>
        <w:rPr>
          <w:bCs/>
        </w:rPr>
      </w:pPr>
    </w:p>
    <w:p w:rsidRDefault="009A3F3D" w:rsidP="009A3F3D" w:rsidR="009A3F3D">
      <w:pPr>
        <w:jc w:val="both"/>
      </w:pPr>
      <w:r w:rsidRPr="00ED617C">
        <w:t xml:space="preserve">Trgovački sud u Zagrebu, po sucu Maji Jurovicki, u stečajnom postupku u povodu prijedloga predlagatelja FINANCIJSKE AGENCIJE, Zagreb, Ulica grada Vukovara 70, OIB: 85821130368, za otvaranje stečajnog postupka nad dužnikom FRANK ANALAB d.o.o. OIB: 84343840473, Zagreb, </w:t>
      </w:r>
      <w:proofErr w:type="spellStart"/>
      <w:r w:rsidRPr="00ED617C">
        <w:t>Tratinska</w:t>
      </w:r>
      <w:proofErr w:type="spellEnd"/>
      <w:r w:rsidRPr="00ED617C">
        <w:t xml:space="preserve"> 36,</w:t>
      </w:r>
      <w:r>
        <w:t xml:space="preserve"> dana 17. travnja 2018.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4D2F8E" w:rsidR="0066018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D0184">
        <w:t xml:space="preserve">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977D9C"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</w:t>
      </w:r>
      <w:r w:rsidR="009A3F3D">
        <w:t>6564/2016</w:t>
      </w:r>
      <w:r w:rsidR="000F7FBE">
        <w:t xml:space="preserve"> </w:t>
      </w:r>
      <w:r w:rsidR="007264ED">
        <w:t xml:space="preserve">od </w:t>
      </w:r>
      <w:r w:rsidR="00187B19">
        <w:t>12</w:t>
      </w:r>
      <w:r w:rsidR="00977D9C">
        <w:t>.</w:t>
      </w:r>
      <w:r w:rsidR="00B36E38">
        <w:t xml:space="preserve"> </w:t>
      </w:r>
      <w:r w:rsidR="004D2F8E">
        <w:t>travnja</w:t>
      </w:r>
      <w:r w:rsidR="00977D9C">
        <w:t xml:space="preserve"> 2018</w:t>
      </w:r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proofErr w:type="spellStart"/>
      <w:r w:rsidR="00CF0CCA">
        <w:t>toč</w:t>
      </w:r>
      <w:proofErr w:type="spellEnd"/>
      <w:r w:rsidR="00CF0CCA">
        <w:t xml:space="preserve">. </w:t>
      </w:r>
      <w:r w:rsidR="009A3F3D">
        <w:t>IV</w:t>
      </w:r>
      <w:r w:rsidR="00FA1557">
        <w:t>.</w:t>
      </w:r>
      <w:r w:rsidR="00CF0CCA">
        <w:t xml:space="preserve"> </w:t>
      </w:r>
      <w:r w:rsidR="00DC70B5">
        <w:t>izreke</w:t>
      </w:r>
      <w:r w:rsidR="0050587F">
        <w:t>,</w:t>
      </w:r>
      <w:r w:rsidR="004D2F8E">
        <w:t xml:space="preserve"> redak </w:t>
      </w:r>
      <w:r w:rsidR="009A3F3D">
        <w:t>petak i šesti</w:t>
      </w:r>
      <w:r w:rsidR="0050587F">
        <w:t xml:space="preserve"> </w:t>
      </w:r>
      <w:r w:rsidR="00E75D61">
        <w:t xml:space="preserve">tako da </w:t>
      </w:r>
      <w:r w:rsidR="00904FA8">
        <w:t xml:space="preserve">umjesto </w:t>
      </w:r>
      <w:r w:rsidR="00421DD4">
        <w:t>"</w:t>
      </w:r>
      <w:r w:rsidR="004D2F8E">
        <w:t xml:space="preserve"> </w:t>
      </w:r>
      <w:r w:rsidR="009A3F3D">
        <w:t xml:space="preserve"> Martina </w:t>
      </w:r>
      <w:proofErr w:type="spellStart"/>
      <w:r w:rsidR="009A3F3D">
        <w:t>Pancer</w:t>
      </w:r>
      <w:proofErr w:type="spellEnd"/>
      <w:r w:rsidR="009A3F3D">
        <w:t>, OIB: 09308771365, Zagreb, Trnjanska 5A</w:t>
      </w:r>
      <w:r w:rsidR="00C52C60">
        <w:t xml:space="preserve"> </w:t>
      </w:r>
      <w:r w:rsidR="004D2F8E">
        <w:t xml:space="preserve">" </w:t>
      </w:r>
      <w:r w:rsidR="00421DD4">
        <w:t>ima ispravno pisati "</w:t>
      </w:r>
      <w:r w:rsidR="00AF74B0" w:rsidRPr="00AF74B0">
        <w:t xml:space="preserve"> </w:t>
      </w:r>
      <w:r w:rsidR="009A3F3D">
        <w:t xml:space="preserve">Martina </w:t>
      </w:r>
      <w:proofErr w:type="spellStart"/>
      <w:r w:rsidR="009A3F3D">
        <w:t>Pancer</w:t>
      </w:r>
      <w:proofErr w:type="spellEnd"/>
      <w:r w:rsidR="009A3F3D">
        <w:t>, OIB: 09308771365, Zagreb, Trnjanska 59A</w:t>
      </w:r>
      <w:r w:rsidR="00977D9C">
        <w:t>"</w:t>
      </w:r>
      <w:r w:rsidR="009A3F3D">
        <w:t>.</w:t>
      </w: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977D9C">
        <w:t>rješenju</w:t>
      </w:r>
      <w:r w:rsidRPr="00ED0184">
        <w:t xml:space="preserve"> ovog suda poslovni </w:t>
      </w:r>
      <w:r w:rsidR="00B40FEB">
        <w:t>broj</w:t>
      </w:r>
      <w:r w:rsidR="00AF74B0">
        <w:t xml:space="preserve"> </w:t>
      </w:r>
      <w:r w:rsidR="00AF74B0" w:rsidRPr="00AF74B0">
        <w:t>St-</w:t>
      </w:r>
      <w:r w:rsidR="009A3F3D">
        <w:t>6564/2016</w:t>
      </w:r>
      <w:r w:rsidR="00AF74B0" w:rsidRPr="00AF74B0">
        <w:t xml:space="preserve"> od 12. </w:t>
      </w:r>
      <w:r w:rsidR="00C52C60">
        <w:t>travnja</w:t>
      </w:r>
      <w:r w:rsidR="00AF74B0" w:rsidRPr="00AF74B0">
        <w:t xml:space="preserve"> 2018.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C52C60">
        <w:t>17</w:t>
      </w:r>
      <w:r w:rsidR="00960480" w:rsidRPr="00960480">
        <w:t>. travnja 2018.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1467F6">
        <w:t xml:space="preserve">, v.r. </w:t>
      </w:r>
      <w:r w:rsidR="0002581F">
        <w:t xml:space="preserve">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02581F" w:rsidP="00F65AC7" w:rsidR="0002581F">
      <w:pPr>
        <w:jc w:val="both"/>
      </w:pPr>
    </w:p>
    <w:p w:rsidRDefault="001467F6" w:rsidP="004F5146" w:rsidR="001467F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467F6" w:rsidP="004F5146" w:rsidR="001467F6">
      <w:pPr>
        <w:jc w:val="right"/>
      </w:pPr>
      <w:r>
        <w:t xml:space="preserve">Mirjana Gašparić </w:t>
      </w:r>
    </w:p>
    <w:p w:rsidRDefault="007841AA" w:rsidP="007841AA" w:rsidR="007841AA" w:rsidRPr="00CD19D8">
      <w:pPr>
        <w:jc w:val="both"/>
      </w:pPr>
    </w:p>
    <w:p w:rsidRDefault="007841AA" w:rsidP="00FE0927" w:rsidR="007841AA">
      <w:pPr>
        <w:jc w:val="both"/>
      </w:pPr>
    </w:p>
    <w:sectPr w:rsidSect="00C52C60" w:rsidR="007841AA">
      <w:pgSz w:h="16838" w:w="11906"/>
      <w:pgMar w:gutter="0" w:footer="708" w:header="708" w:left="1417" w:bottom="851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2581F"/>
    <w:rsid w:val="00032A4F"/>
    <w:rsid w:val="00065535"/>
    <w:rsid w:val="000A6200"/>
    <w:rsid w:val="000B0E9B"/>
    <w:rsid w:val="000B3FB0"/>
    <w:rsid w:val="000B76EF"/>
    <w:rsid w:val="000F7FBE"/>
    <w:rsid w:val="001467F6"/>
    <w:rsid w:val="001554BB"/>
    <w:rsid w:val="0017515E"/>
    <w:rsid w:val="00180AF8"/>
    <w:rsid w:val="00187B19"/>
    <w:rsid w:val="00192BC9"/>
    <w:rsid w:val="001D50E0"/>
    <w:rsid w:val="001E3FF8"/>
    <w:rsid w:val="001F2BFC"/>
    <w:rsid w:val="001F4C03"/>
    <w:rsid w:val="002037AC"/>
    <w:rsid w:val="002045B6"/>
    <w:rsid w:val="00224211"/>
    <w:rsid w:val="00246E0B"/>
    <w:rsid w:val="0029353C"/>
    <w:rsid w:val="002A1B9A"/>
    <w:rsid w:val="002D087C"/>
    <w:rsid w:val="002F003B"/>
    <w:rsid w:val="00302306"/>
    <w:rsid w:val="00347D2C"/>
    <w:rsid w:val="00352A16"/>
    <w:rsid w:val="00367DB3"/>
    <w:rsid w:val="0037564B"/>
    <w:rsid w:val="003827F8"/>
    <w:rsid w:val="003B52D5"/>
    <w:rsid w:val="003D4496"/>
    <w:rsid w:val="003E6659"/>
    <w:rsid w:val="003F26B8"/>
    <w:rsid w:val="003F661B"/>
    <w:rsid w:val="00421DD4"/>
    <w:rsid w:val="00454913"/>
    <w:rsid w:val="004A066E"/>
    <w:rsid w:val="004A1844"/>
    <w:rsid w:val="004A7EA9"/>
    <w:rsid w:val="004D2F8E"/>
    <w:rsid w:val="004E15B2"/>
    <w:rsid w:val="00500C67"/>
    <w:rsid w:val="0050587F"/>
    <w:rsid w:val="00513EB3"/>
    <w:rsid w:val="005646B2"/>
    <w:rsid w:val="00567924"/>
    <w:rsid w:val="005E32DB"/>
    <w:rsid w:val="0060370C"/>
    <w:rsid w:val="00605DBA"/>
    <w:rsid w:val="00615958"/>
    <w:rsid w:val="006231BB"/>
    <w:rsid w:val="006574B5"/>
    <w:rsid w:val="00660180"/>
    <w:rsid w:val="00663B0A"/>
    <w:rsid w:val="00683436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841AA"/>
    <w:rsid w:val="00793CA5"/>
    <w:rsid w:val="007F4FAF"/>
    <w:rsid w:val="00884FC8"/>
    <w:rsid w:val="008E057B"/>
    <w:rsid w:val="008E34A0"/>
    <w:rsid w:val="008F7CC6"/>
    <w:rsid w:val="00904FA8"/>
    <w:rsid w:val="00905CCB"/>
    <w:rsid w:val="00907CE9"/>
    <w:rsid w:val="00955B15"/>
    <w:rsid w:val="00956EC0"/>
    <w:rsid w:val="00960480"/>
    <w:rsid w:val="00971A3D"/>
    <w:rsid w:val="00977D9C"/>
    <w:rsid w:val="00982CA1"/>
    <w:rsid w:val="009A3D55"/>
    <w:rsid w:val="009A3F3D"/>
    <w:rsid w:val="00A356C2"/>
    <w:rsid w:val="00A510E4"/>
    <w:rsid w:val="00AA6379"/>
    <w:rsid w:val="00AA6E55"/>
    <w:rsid w:val="00AA77E5"/>
    <w:rsid w:val="00AD4006"/>
    <w:rsid w:val="00AF74B0"/>
    <w:rsid w:val="00B36E38"/>
    <w:rsid w:val="00B40FEB"/>
    <w:rsid w:val="00B63540"/>
    <w:rsid w:val="00B86097"/>
    <w:rsid w:val="00BC345B"/>
    <w:rsid w:val="00BD313D"/>
    <w:rsid w:val="00BF10E2"/>
    <w:rsid w:val="00C1445A"/>
    <w:rsid w:val="00C163B5"/>
    <w:rsid w:val="00C343B0"/>
    <w:rsid w:val="00C52C60"/>
    <w:rsid w:val="00CA1137"/>
    <w:rsid w:val="00CE6DD6"/>
    <w:rsid w:val="00CF0CCA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D0184"/>
    <w:rsid w:val="00ED72CF"/>
    <w:rsid w:val="00EF14BF"/>
    <w:rsid w:val="00EF56BA"/>
    <w:rsid w:val="00F028A7"/>
    <w:rsid w:val="00F22FC1"/>
    <w:rsid w:val="00F26A15"/>
    <w:rsid w:val="00F51640"/>
    <w:rsid w:val="00F65A5C"/>
    <w:rsid w:val="00F65AC7"/>
    <w:rsid w:val="00F80AD6"/>
    <w:rsid w:val="00FA1557"/>
    <w:rsid w:val="00FD0286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7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7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7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7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7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7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7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7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6564</izvorni_sadrzaj>
    <derivirana_varijabla naziv="DomainObject.Predmet.Broj_1">6564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St-6564/2016</izvorni_sadrzaj>
    <derivirana_varijabla naziv="DomainObject.Predmet.OznakaBroj_1">St-6564/2016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FRANK ANALAB d.o.o.</izvorni_sadrzaj>
    <derivirana_varijabla naziv="DomainObject.Predmet.ProtustrankaFormated_1">  FRANK ANALAB d.o.o.</derivirana_varijabla>
  </DomainObject.Predmet.ProtustrankaFormated>
  <DomainObject.Predmet.ProtustrankaFormatedOIB>
    <izvorni_sadrzaj>  FRANK ANALAB d.o.o., OIB 84343840473</izvorni_sadrzaj>
    <derivirana_varijabla naziv="DomainObject.Predmet.ProtustrankaFormatedOIB_1">  FRANK ANALAB d.o.o., OIB 84343840473</derivirana_varijabla>
  </DomainObject.Predmet.ProtustrankaFormatedOIB>
  <DomainObject.Predmet.ProtustrankaFormatedWithAdress>
    <izvorni_sadrzaj> FRANK ANALAB d.o.o., Tratinska 36, 10000 Zagreb</izvorni_sadrzaj>
    <derivirana_varijabla naziv="DomainObject.Predmet.ProtustrankaFormatedWithAdress_1"> FRANK ANALAB d.o.o., Tratinska 36, 10000 Zagreb</derivirana_varijabla>
  </DomainObject.Predmet.ProtustrankaFormatedWithAdress>
  <DomainObject.Predmet.ProtustrankaFormatedWithAdressOIB>
    <izvorni_sadrzaj> FRANK ANALAB d.o.o., OIB 84343840473, Tratinska 36, 10000 Zagreb</izvorni_sadrzaj>
    <derivirana_varijabla naziv="DomainObject.Predmet.ProtustrankaFormatedWithAdressOIB_1"> FRANK ANALAB d.o.o., OIB 84343840473, Tratinska 36, 10000 Zagreb</derivirana_varijabla>
  </DomainObject.Predmet.ProtustrankaFormatedWithAdressOIB>
  <DomainObject.Predmet.ProtustrankaWithAdress>
    <izvorni_sadrzaj>FRANK ANALAB d.o.o. Tratinska 36, 10000 Zagreb</izvorni_sadrzaj>
    <derivirana_varijabla naziv="DomainObject.Predmet.ProtustrankaWithAdress_1">FRANK ANALAB d.o.o. Tratinska 36, 10000 Zagreb</derivirana_varijabla>
  </DomainObject.Predmet.ProtustrankaWithAdress>
  <DomainObject.Predmet.ProtustrankaWithAdressOIB>
    <izvorni_sadrzaj>FRANK ANALAB d.o.o., OIB 84343840473, Tratinska 36, 10000 Zagreb</izvorni_sadrzaj>
    <derivirana_varijabla naziv="DomainObject.Predmet.ProtustrankaWithAdressOIB_1">FRANK ANALAB d.o.o., OIB 84343840473, Tratinska 36, 10000 Zagreb</derivirana_varijabla>
  </DomainObject.Predmet.ProtustrankaWithAdressOIB>
  <DomainObject.Predmet.ProtustrankaNazivFormated>
    <izvorni_sadrzaj>FRANK ANALAB d.o.o.</izvorni_sadrzaj>
    <derivirana_varijabla naziv="DomainObject.Predmet.ProtustrankaNazivFormated_1">FRANK ANALAB d.o.o.</derivirana_varijabla>
  </DomainObject.Predmet.ProtustrankaNazivFormated>
  <DomainObject.Predmet.ProtustrankaNazivFormatedOIB>
    <izvorni_sadrzaj>FRANK ANALAB d.o.o., OIB 84343840473</izvorni_sadrzaj>
    <derivirana_varijabla naziv="DomainObject.Predmet.ProtustrankaNazivFormatedOIB_1">FRANK ANALAB d.o.o., OIB 84343840473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Fedor-Borna Frank; Marinko Stipčević</izvorni_sadrzaj>
    <derivirana_varijabla naziv="DomainObject.Predmet.StrankaFormated_1">  FINA Regionalni centar Zagreb; Fedor-Borna Frank; Marinko Stipčević</derivirana_varijabla>
  </DomainObject.Predmet.StrankaFormated>
  <DomainObject.Predmet.StrankaFormatedOIB>
    <izvorni_sadrzaj>  FINA Regionalni centar Zagreb, OIB 85821130368; Fedor-Borna Frank, OIB 47343364644; Marinko Stipčević, OIB 06689715541</izvorni_sadrzaj>
    <derivirana_varijabla naziv="DomainObject.Predmet.StrankaFormatedOIB_1">  FINA Regionalni centar Zagreb, OIB 85821130368; Fedor-Borna Frank, OIB 47343364644; Marinko Stipčević, OIB 06689715541</derivirana_varijabla>
  </DomainObject.Predmet.StrankaFormatedOIB>
  <DomainObject.Predmet.StrankaFormatedWithAdress>
    <izvorni_sadrzaj> FINA Regionalni centar Zagreb, Trg svibanjskih žrtava 1995. 1, 10000 Zagreb; Fedor-Borna Frank, Kameniti Stol 20, 10000 Zagreb; Marinko Stipčević, Dugi Dol 42, 10000 Zagreb</izvorni_sadrzaj>
    <derivirana_varijabla naziv="DomainObject.Predmet.StrankaFormatedWithAdress_1"> FINA Regionalni centar Zagreb, Trg svibanjskih žrtava 1995. 1, 10000 Zagreb; Fedor-Borna Frank, Kameniti Stol 20, 10000 Zagreb; Marinko Stipčević, Dugi Dol 42, 10000 Zagreb</derivirana_varijabla>
  </DomainObject.Predmet.StrankaFormatedWithAdress>
  <DomainObject.Predmet.StrankaFormatedWithAdressOIB>
    <izvorni_sadrzaj> FINA Regionalni centar Zagreb, OIB 85821130368, Trg svibanjskih žrtava 1995. 1, 10000 Zagreb; Fedor-Borna Frank, OIB 47343364644, Kameniti Stol 20, 10000 Zagreb; Marinko Stipčević, OIB 06689715541, Dugi Dol 42, 10000 Zagreb</izvorni_sadrzaj>
    <derivirana_varijabla naziv="DomainObject.Predmet.StrankaFormatedWithAdressOIB_1"> FINA Regionalni centar Zagreb, OIB 85821130368, Trg svibanjskih žrtava 1995. 1, 10000 Zagreb; Fedor-Borna Frank, OIB 47343364644, Kameniti Stol 20, 10000 Zagreb; Marinko Stipčević, OIB 06689715541, Dugi Dol 42, 10000 Zagreb</derivirana_varijabla>
  </DomainObject.Predmet.StrankaFormatedWithAdressOIB>
  <DomainObject.Predmet.StrankaWithAdress>
    <izvorni_sadrzaj>FINA Regionalni centar Zagreb Trg svibanjskih žrtava 1995. 1,10000 Zagreb,Fedor-Borna Frank Kameniti Stol 20,10000 Zagreb,Marinko Stipčević Dugi Dol 42,10000 Zagreb</izvorni_sadrzaj>
    <derivirana_varijabla naziv="DomainObject.Predmet.StrankaWithAdress_1">FINA Regionalni centar Zagreb Trg svibanjskih žrtava 1995. 1,10000 Zagreb,Fedor-Borna Frank Kameniti Stol 20,10000 Zagreb,Marinko Stipčević Dugi Dol 42,10000 Zagreb</derivirana_varijabla>
  </DomainObject.Predmet.StrankaWithAdress>
  <DomainObject.Predmet.StrankaWithAdressOIB>
    <izvorni_sadrzaj>FINA Regionalni centar Zagreb, OIB 85821130368, Trg svibanjskih žrtava 1995. 1,10000 Zagreb,Fedor-Borna Frank, OIB 47343364644, Kameniti Stol 20,10000 Zagreb,Marinko Stipčević, OIB 06689715541, Dugi Dol 42,10000 Zagreb</izvorni_sadrzaj>
    <derivirana_varijabla naziv="DomainObject.Predmet.StrankaWithAdressOIB_1">FINA Regionalni centar Zagreb, OIB 85821130368, Trg svibanjskih žrtava 1995. 1,10000 Zagreb,Fedor-Borna Frank, OIB 47343364644, Kameniti Stol 20,10000 Zagreb,Marinko Stipčević, OIB 06689715541, Dugi Dol 42,10000 Zagreb</derivirana_varijabla>
  </DomainObject.Predmet.StrankaWithAdressOIB>
  <DomainObject.Predmet.StrankaNazivFormated>
    <izvorni_sadrzaj>FINA Regionalni centar Zagreb,Fedor-Borna Frank,Marinko Stipčević</izvorni_sadrzaj>
    <derivirana_varijabla naziv="DomainObject.Predmet.StrankaNazivFormated_1">FINA Regionalni centar Zagreb,Fedor-Borna Frank,Marinko Stipčević</derivirana_varijabla>
  </DomainObject.Predmet.StrankaNazivFormated>
  <DomainObject.Predmet.StrankaNazivFormatedOIB>
    <izvorni_sadrzaj>FINA Regionalni centar Zagreb, OIB 85821130368,Fedor-Borna Frank, OIB 47343364644,Marinko Stipčević, OIB 06689715541</izvorni_sadrzaj>
    <derivirana_varijabla naziv="DomainObject.Predmet.StrankaNazivFormatedOIB_1">FINA Regionalni centar Zagreb, OIB 85821130368,Fedor-Borna Frank, OIB 47343364644,Marinko Stipčević, OIB 06689715541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Fedor-Borna Frank</item>
      <item>Marinko Stipčević</item>
    </izvorni_sadrzaj>
    <derivirana_varijabla naziv="DomainObject.Predmet.StrankaListFormated_1">
      <item>FINA Regionalni centar Zagreb</item>
      <item>Fedor-Borna Frank</item>
      <item>Marinko Stipčević</item>
    </derivirana_varijabla>
  </DomainObject.Predmet.StrankaListFormated>
  <DomainObject.Predmet.StrankaListFormatedOIB>
    <izvorni_sadrzaj>
      <item>FINA Regionalni centar Zagreb, OIB 85821130368</item>
      <item>Fedor-Borna Frank, OIB 47343364644</item>
      <item>Marinko Stipčević, OIB 06689715541</item>
    </izvorni_sadrzaj>
    <derivirana_varijabla naziv="DomainObject.Predmet.StrankaListFormatedOIB_1">
      <item>FINA Regionalni centar Zagreb, OIB 85821130368</item>
      <item>Fedor-Borna Frank, OIB 47343364644</item>
      <item>Marinko Stipčević, OIB 06689715541</item>
    </derivirana_varijabla>
  </DomainObject.Predmet.StrankaListFormatedOIB>
  <DomainObject.Predmet.StrankaListFormatedWithAdress>
    <izvorni_sadrzaj>
      <item>FINA Regionalni centar Zagreb, Trg svibanjskih žrtava 1995. 1, 10000 Zagreb</item>
      <item>Fedor-Borna Frank, Kameniti Stol 20, 10000 Zagreb</item>
      <item>Marinko Stipčević, Dugi Dol 42, 10000 Zagreb</item>
    </izvorni_sadrzaj>
    <derivirana_varijabla naziv="DomainObject.Predmet.StrankaListFormatedWithAdress_1">
      <item>FINA Regionalni centar Zagreb, Trg svibanjskih žrtava 1995. 1, 10000 Zagreb</item>
      <item>Fedor-Borna Frank, Kameniti Stol 20, 10000 Zagreb</item>
      <item>Marinko Stipčević, Dugi Dol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Fedor-Borna Frank, OIB 47343364644, Kameniti Stol 20, 10000 Zagreb</item>
      <item>Marinko Stipčević, OIB 06689715541, Dugi Dol 42, 10000 Zagreb</item>
    </izvorni_sadrzaj>
    <derivirana_varijabla naziv="DomainObject.Predmet.StrankaListFormatedWithAdressOIB_1">
      <item>FINA Regionalni centar Zagreb, OIB 85821130368, Trg svibanjskih žrtava 1995. 1, 10000 Zagreb</item>
      <item>Fedor-Borna Frank, OIB 47343364644, Kameniti Stol 20, 10000 Zagreb</item>
      <item>Marinko Stipčević, OIB 06689715541, Dugi Dol 42, 10000 Zagreb</item>
    </derivirana_varijabla>
  </DomainObject.Predmet.StrankaListFormatedWithAdressOIB>
  <DomainObject.Predmet.StrankaListNazivFormated>
    <izvorni_sadrzaj>
      <item>FINA Regionalni centar Zagreb</item>
      <item>Fedor-Borna Frank</item>
      <item>Marinko Stipčević</item>
    </izvorni_sadrzaj>
    <derivirana_varijabla naziv="DomainObject.Predmet.StrankaListNazivFormated_1">
      <item>FINA Regionalni centar Zagreb</item>
      <item>Fedor-Borna Frank</item>
      <item>Marinko Stipčević</item>
    </derivirana_varijabla>
  </DomainObject.Predmet.StrankaListNazivFormated>
  <DomainObject.Predmet.StrankaListNazivFormatedOIB>
    <izvorni_sadrzaj>
      <item>FINA Regionalni centar Zagreb, OIB 85821130368</item>
      <item>Fedor-Borna Frank, OIB 47343364644</item>
      <item>Marinko Stipčević, OIB 06689715541</item>
    </izvorni_sadrzaj>
    <derivirana_varijabla naziv="DomainObject.Predmet.StrankaListNazivFormatedOIB_1">
      <item>FINA Regionalni centar Zagreb, OIB 85821130368</item>
      <item>Fedor-Borna Frank, OIB 47343364644</item>
      <item>Marinko Stipčević, OIB 06689715541</item>
    </derivirana_varijabla>
  </DomainObject.Predmet.StrankaListNazivFormatedOIB>
  <DomainObject.Predmet.ProtuStrankaListFormated>
    <izvorni_sadrzaj>
      <item>FRANK ANALAB d.o.o.</item>
    </izvorni_sadrzaj>
    <derivirana_varijabla naziv="DomainObject.Predmet.ProtuStrankaListFormated_1">
      <item>FRANK ANALAB d.o.o.</item>
    </derivirana_varijabla>
  </DomainObject.Predmet.ProtuStrankaListFormated>
  <DomainObject.Predmet.ProtuStrankaListFormatedOIB>
    <izvorni_sadrzaj>
      <item>FRANK ANALAB d.o.o., OIB 84343840473</item>
    </izvorni_sadrzaj>
    <derivirana_varijabla naziv="DomainObject.Predmet.ProtuStrankaListFormatedOIB_1">
      <item>FRANK ANALAB d.o.o., OIB 84343840473</item>
    </derivirana_varijabla>
  </DomainObject.Predmet.ProtuStrankaListFormatedOIB>
  <DomainObject.Predmet.ProtuStrankaListFormatedWithAdress>
    <izvorni_sadrzaj>
      <item>FRANK ANALAB d.o.o., Tratinska 36, 10000 Zagreb</item>
    </izvorni_sadrzaj>
    <derivirana_varijabla naziv="DomainObject.Predmet.ProtuStrankaListFormatedWithAdress_1">
      <item>FRANK ANALAB d.o.o., Tratinska 36, 10000 Zagreb</item>
    </derivirana_varijabla>
  </DomainObject.Predmet.ProtuStrankaListFormatedWithAdress>
  <DomainObject.Predmet.ProtuStrankaListFormatedWithAdressOIB>
    <izvorni_sadrzaj>
      <item>FRANK ANALAB d.o.o., OIB 84343840473, Tratinska 36, 10000 Zagreb</item>
    </izvorni_sadrzaj>
    <derivirana_varijabla naziv="DomainObject.Predmet.ProtuStrankaListFormatedWithAdressOIB_1">
      <item>FRANK ANALAB d.o.o., OIB 84343840473, Tratinska 36, 10000 Zagreb</item>
    </derivirana_varijabla>
  </DomainObject.Predmet.ProtuStrankaListFormatedWithAdressOIB>
  <DomainObject.Predmet.ProtuStrankaListNazivFormated>
    <izvorni_sadrzaj>
      <item>FRANK ANALAB d.o.o.</item>
    </izvorni_sadrzaj>
    <derivirana_varijabla naziv="DomainObject.Predmet.ProtuStrankaListNazivFormated_1">
      <item>FRANK ANALAB d.o.o.</item>
    </derivirana_varijabla>
  </DomainObject.Predmet.ProtuStrankaListNazivFormated>
  <DomainObject.Predmet.ProtuStrankaListNazivFormatedOIB>
    <izvorni_sadrzaj>
      <item>FRANK ANALAB d.o.o., OIB 84343840473</item>
    </izvorni_sadrzaj>
    <derivirana_varijabla naziv="DomainObject.Predmet.ProtuStrankaListNazivFormatedOIB_1">
      <item>FRANK ANALAB d.o.o., OIB 84343840473</item>
    </derivirana_varijabla>
  </DomainObject.Predmet.ProtuStrankaListNazivFormatedOIB>
  <DomainObject.Predmet.OstaliListFormated>
    <izvorni_sadrzaj>
      <item>Fedor-Borna Frank</item>
      <item>Marinko Stipčević</item>
      <item>ERSTE&amp;STEIERMÄRKISCHE BANKA dioničko društvo</item>
      <item>Marijana Vlajić</item>
      <item>Martina Pancer</item>
    </izvorni_sadrzaj>
    <derivirana_varijabla naziv="DomainObject.Predmet.OstaliListFormated_1">
      <item>Fedor-Borna Frank</item>
      <item>Marinko Stipčević</item>
      <item>ERSTE&amp;STEIERMÄRKISCHE BANKA dioničko društvo</item>
      <item>Marijana Vlajić</item>
      <item>Martina Pancer</item>
    </derivirana_varijabla>
  </DomainObject.Predmet.OstaliListFormated>
  <DomainObject.Predmet.OstaliListFormatedOIB>
    <izvorni_sadrzaj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</izvorni_sadrzaj>
    <derivirana_varijabla naziv="DomainObject.Predmet.OstaliListFormatedOIB_1"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</derivirana_varijabla>
  </DomainObject.Predmet.OstaliListFormatedOIB>
  <DomainObject.Predmet.OstaliListFormatedWithAdress>
    <izvorni_sadrzaj>
      <item>Fedor-Borna Frank, Kameniti Stol 20, 10000 Zagreb</item>
      <item>Marinko Stipčević, Dugi Dol 42, 10000 Zagreb</item>
      <item>ERSTE&amp;STEIERMÄRKISCHE BANKA dioničko društvo, Jadranski Trg 3a, 51000 Rijeka</item>
      <item>Marijana Vlajić, Božidara Adžije 17A, 10000 Zagreb</item>
      <item>Martina Pancer, Salopekova Ulica 2b, 10000 Zagreb</item>
    </izvorni_sadrzaj>
    <derivirana_varijabla naziv="DomainObject.Predmet.OstaliListFormatedWithAdress_1">
      <item>Fedor-Borna Frank, Kameniti Stol 20, 10000 Zagreb</item>
      <item>Marinko Stipčević, Dugi Dol 42, 10000 Zagreb</item>
      <item>ERSTE&amp;STEIERMÄRKISCHE BANKA dioničko društvo, Jadranski Trg 3a, 51000 Rijeka</item>
      <item>Marijana Vlajić, Božidara Adžije 17A, 10000 Zagreb</item>
      <item>Martina Pancer, Salopekova Ulica 2b, 10000 Zagreb</item>
    </derivirana_varijabla>
  </DomainObject.Predmet.OstaliListFormatedWithAdress>
  <DomainObject.Predmet.OstaliListFormatedWithAdressOIB>
    <izvorni_sadrzaj>
      <item>Fedor-Borna Frank, OIB 47343364644, Kameniti Stol 20, 10000 Zagreb</item>
      <item>Marinko Stipčević, OIB 06689715541, Dugi Dol 42, 10000 Zagreb</item>
      <item>ERSTE&amp;STEIERMÄRKISCHE BANKA dioničko društvo, OIB 23057039320, Jadranski Trg 3a, 51000 Rijeka</item>
      <item>Marijana Vlajić, Božidara Adžije 17A, 10000 Zagreb</item>
      <item>Martina Pancer, OIB 09308771365, Salopekova Ulica 2b, 10000 Zagreb</item>
    </izvorni_sadrzaj>
    <derivirana_varijabla naziv="DomainObject.Predmet.OstaliListFormatedWithAdressOIB_1">
      <item>Fedor-Borna Frank, OIB 47343364644, Kameniti Stol 20, 10000 Zagreb</item>
      <item>Marinko Stipčević, OIB 06689715541, Dugi Dol 42, 10000 Zagreb</item>
      <item>ERSTE&amp;STEIERMÄRKISCHE BANKA dioničko društvo, OIB 23057039320, Jadranski Trg 3a, 51000 Rijeka</item>
      <item>Marijana Vlajić, Božidara Adžije 17A, 10000 Zagreb</item>
      <item>Martina Pancer, OIB 09308771365, Salopekova Ulica 2b, 10000 Zagreb</item>
    </derivirana_varijabla>
  </DomainObject.Predmet.OstaliListFormatedWithAdressOIB>
  <DomainObject.Predmet.OstaliListNazivFormated>
    <izvorni_sadrzaj>
      <item>Fedor-Borna Frank</item>
      <item>Marinko Stipčević</item>
      <item>ERSTE&amp;STEIERMÄRKISCHE BANKA dioničko društvo</item>
      <item>Marijana Vlajić</item>
      <item>Martina Pancer</item>
    </izvorni_sadrzaj>
    <derivirana_varijabla naziv="DomainObject.Predmet.OstaliListNazivFormated_1">
      <item>Fedor-Borna Frank</item>
      <item>Marinko Stipčević</item>
      <item>ERSTE&amp;STEIERMÄRKISCHE BANKA dioničko društvo</item>
      <item>Marijana Vlajić</item>
      <item>Martina Pancer</item>
    </derivirana_varijabla>
  </DomainObject.Predmet.OstaliListNazivFormated>
  <DomainObject.Predmet.OstaliListNazivFormatedOIB>
    <izvorni_sadrzaj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</izvorni_sadrzaj>
    <derivirana_varijabla naziv="DomainObject.Predmet.OstaliListNazivFormatedOIB_1"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FRANK ANALAB d.o.o.</izvorni_sadrzaj>
    <derivirana_varijabla naziv="DomainObject.Predmet.ProtustrankaIDrugi_1">FRANK ANALAB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FRANK ANALAB d.o.o., OIB 84343840473, Tratinska 36, 10000 Zagreb</izvorni_sadrzaj>
    <derivirana_varijabla naziv="DomainObject.Predmet.ProtustrankaIDrugiAdressOIB_1">FRANK ANALAB d.o.o., OIB 84343840473,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 ANALAB d.o.o.</item>
      <item>FINA Regionalni centar Zagreb</item>
      <item>Fedor-Borna Frank</item>
      <item>Marinko Stipčević</item>
      <item>ERSTE&amp;STEIERMÄRKISCHE BANKA dioničko društvo</item>
      <item>Fedor-Borna Frank</item>
      <item>Marinko Stipčević</item>
      <item>Marijana Vlajić</item>
      <item>Martina Pancer</item>
    </izvorni_sadrzaj>
    <derivirana_varijabla naziv="DomainObject.Predmet.SudioniciListNaziv_1">
      <item>FRANK ANALAB d.o.o.</item>
      <item>FINA Regionalni centar Zagreb</item>
      <item>Fedor-Borna Frank</item>
      <item>Marinko Stipčević</item>
      <item>ERSTE&amp;STEIERMÄRKISCHE BANKA dioničko društvo</item>
      <item>Fedor-Borna Frank</item>
      <item>Marinko Stipčević</item>
      <item>Marijana Vlajić</item>
      <item>Martina Pancer</item>
    </derivirana_varijabla>
  </DomainObject.Predmet.SudioniciListNaziv>
  <DomainObject.Predmet.SudioniciListAdressOIB>
    <izvorni_sadrzaj>
      <item>FRANK ANALAB d.o.o., OIB 84343840473, Tratinska 36,10000 Zagreb</item>
      <item>FINA Regionalni centar Zagreb, OIB 85821130368, Trg svibanjskih žrtava 1995. 1,10000 Zagreb</item>
      <item>Fedor-Borna Frank, OIB 47343364644, Kameniti Stol 20,10000 Zagreb</item>
      <item>Marinko Stipčević, OIB 06689715541, Dugi Dol 42,10000 Zagreb</item>
      <item>ERSTE&amp;STEIERMÄRKISCHE BANKA dioničko društvo, OIB 23057039320, Jadranski Trg 3a,51000 Rijeka</item>
      <item>Fedor-Borna Frank, OIB 47343364644, Kameniti Stol 20,10000 Zagreb</item>
      <item>Marinko Stipčević, OIB 06689715541, Dugi Dol 42,10000 Zagreb</item>
      <item>Marijana Vlajić, Božidara Adžije 17A,10000 Zagreb</item>
      <item>Martina Pancer, OIB 09308771365, Salopekova Ulica 2b,10000 Zagreb</item>
    </izvorni_sadrzaj>
    <derivirana_varijabla naziv="DomainObject.Predmet.SudioniciListAdressOIB_1">
      <item>FRANK ANALAB d.o.o., OIB 84343840473, Tratinska 36,10000 Zagreb</item>
      <item>FINA Regionalni centar Zagreb, OIB 85821130368, Trg svibanjskih žrtava 1995. 1,10000 Zagreb</item>
      <item>Fedor-Borna Frank, OIB 47343364644, Kameniti Stol 20,10000 Zagreb</item>
      <item>Marinko Stipčević, OIB 06689715541, Dugi Dol 42,10000 Zagreb</item>
      <item>ERSTE&amp;STEIERMÄRKISCHE BANKA dioničko društvo, OIB 23057039320, Jadranski Trg 3a,51000 Rijeka</item>
      <item>Fedor-Borna Frank, OIB 47343364644, Kameniti Stol 20,10000 Zagreb</item>
      <item>Marinko Stipčević, OIB 06689715541, Dugi Dol 42,10000 Zagreb</item>
      <item>Marijana Vlajić, Božidara Adžije 17A,10000 Zagreb</item>
      <item>Martina Pancer, OIB 09308771365, Salopekova Ulica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84343840473</item>
      <item>, OIB 85821130368</item>
      <item>, OIB 47343364644</item>
      <item>, OIB 06689715541</item>
      <item>, OIB 23057039320</item>
      <item>, OIB 47343364644</item>
      <item>, OIB 06689715541</item>
      <item>, OIB null</item>
      <item>, OIB 09308771365</item>
    </izvorni_sadrzaj>
    <derivirana_varijabla naziv="DomainObject.Predmet.SudioniciListNazivOIB_1">
      <item>, OIB 84343840473</item>
      <item>, OIB 85821130368</item>
      <item>, OIB 47343364644</item>
      <item>, OIB 06689715541</item>
      <item>, OIB 23057039320</item>
      <item>, OIB 47343364644</item>
      <item>, OIB 06689715541</item>
      <item>, OIB null</item>
      <item>, OIB 09308771365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38E0FF-48D5-4D26-9C6B-F4E2D4E5D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1157</properties:Characters>
  <properties:Lines>42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2018-04-17T07:04:00Z</dcterms:created>
  <dc:creator>mjurovicki</dc:creator>
  <cp:lastModifiedBy>Mirjana Gašparić</cp:lastModifiedBy>
  <cp:lastPrinted>2018-04-17T10:42:00Z</cp:lastPrinted>
  <dcterms:modified xmlns:xsi="http://www.w3.org/2001/XMLSchema-instance" xsi:type="dcterms:W3CDTF">2018-04-17T10:42:00Z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St-6564-2016.docx)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