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f9a8" w14:paraId="2def9a8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C82103">
        <w:rPr>
          <w:b/>
        </w:rPr>
        <w:t xml:space="preserve"> 1149</w:t>
      </w:r>
      <w:r w:rsidR="00200E7B">
        <w:rPr>
          <w:b/>
        </w:rPr>
        <w:t>/16</w:t>
      </w:r>
    </w:p>
    <w:p w:rsidRDefault="00714900" w:rsidP="00714900" w:rsidR="00714900" w:rsidRPr="0097630A">
      <w:pPr>
        <w:jc w:val="both"/>
        <w:rPr>
          <w:b/>
        </w:rPr>
      </w:pPr>
    </w:p>
    <w:p w:rsidRDefault="00943AE2" w:rsidR="00511383" w:rsidRPr="0097630A">
      <w:pPr>
        <w:ind w:firstLine="708" w:left="708"/>
        <w:rPr>
          <w:color w:val="000000"/>
        </w:rPr>
      </w:pPr>
      <w:r w:rsidRPr="0097630A">
        <w:rPr>
          <w:noProof/>
          <w:color w:val="0000FF"/>
        </w:rPr>
        <w:drawing>
          <wp:inline distR="0" distL="0" distB="0" distT="0">
            <wp:extent cy="733425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83" w:rsidR="00511383" w:rsidRPr="0097630A">
      <w:pPr>
        <w:ind w:firstLine="708" w:left="708"/>
        <w:rPr>
          <w:color w:val="000000"/>
        </w:rPr>
      </w:pPr>
    </w:p>
    <w:p w:rsidRDefault="00511383" w:rsidR="00511383" w:rsidRPr="0097630A">
      <w:pPr>
        <w:rPr>
          <w:b/>
        </w:rPr>
      </w:pPr>
      <w:r w:rsidRPr="0097630A">
        <w:rPr>
          <w:color w:val="000000"/>
        </w:rPr>
        <w:t xml:space="preserve">        </w:t>
      </w:r>
      <w:r w:rsidRPr="0097630A">
        <w:rPr>
          <w:b/>
        </w:rPr>
        <w:t>REPUBLIKA HRVATSKA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 xml:space="preserve">     TRGOVAČKI SUD U SPLITU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>STALNA SLUŽBA U DUBROVNIKU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 xml:space="preserve">    Dr. Ante Starčevića 23, Dubrovnik</w:t>
      </w:r>
    </w:p>
    <w:p w:rsidRDefault="00511383" w:rsidR="00511383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0077B" w:rsidP="00EC48BF" w:rsidR="0080077B" w:rsidRPr="00F14A92">
      <w:pPr>
        <w:ind w:firstLine="708"/>
        <w:jc w:val="both"/>
      </w:pPr>
      <w:r w:rsidRPr="00F14A92">
        <w:t>Trgovački sud u Splitu, Stalna služba u Dubrovniku, po stečajnom sucu Diani Butigan Granić u prethodnom postupku radi utvrđivanja uvjeta za otvaranje stečajnog postupka nad dužnikom</w:t>
      </w:r>
      <w:r>
        <w:t xml:space="preserve"> </w:t>
      </w:r>
      <w:r w:rsidR="00973C03">
        <w:rPr>
          <w:sz w:val="22"/>
          <w:szCs w:val="22"/>
        </w:rPr>
        <w:t>STJEPIĆ GRADITELJ j.d.o.o., Nova Mokošica, Između dolaca 3, OIB: 94749785869</w:t>
      </w:r>
      <w:r w:rsidRPr="00F14A92">
        <w:t xml:space="preserve">, dana </w:t>
      </w:r>
      <w:r w:rsidR="00973C03">
        <w:t>4. listopada</w:t>
      </w:r>
      <w:r w:rsidRPr="00F14A92">
        <w:t xml:space="preserve"> 2016.g. 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E67190" w:rsidR="00714900">
      <w:pPr>
        <w:jc w:val="both"/>
        <w:rPr>
          <w:sz w:val="22"/>
          <w:szCs w:val="22"/>
        </w:rPr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973C03">
        <w:rPr>
          <w:sz w:val="22"/>
          <w:szCs w:val="22"/>
        </w:rPr>
        <w:t>STJEPIĆ GRADITELJ j.d.o.o., Nova Mokošica, Između dolaca 3, OIB: 94749785869.</w:t>
      </w:r>
    </w:p>
    <w:p w:rsidRDefault="0080077B" w:rsidP="00E67190" w:rsidR="0080077B" w:rsidRPr="0097630A">
      <w:pPr>
        <w:jc w:val="both"/>
      </w:pPr>
    </w:p>
    <w:p w:rsidRDefault="00D331D9" w:rsidP="00D331D9" w:rsidR="00824DEA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>Za stečajnog upravitelja imenuje se</w:t>
      </w:r>
      <w:r w:rsidR="00C82103">
        <w:t xml:space="preserve"> Ada Rajković</w:t>
      </w:r>
      <w:r w:rsidR="00E22608" w:rsidRPr="0097630A">
        <w:t>,</w:t>
      </w:r>
      <w:r w:rsidR="00200E7B">
        <w:t xml:space="preserve"> </w:t>
      </w:r>
      <w:r w:rsidR="00C82103">
        <w:t>Matice Hrvatske 10</w:t>
      </w:r>
      <w:r w:rsidR="00200E7B">
        <w:t>.,</w:t>
      </w:r>
      <w:r w:rsidR="00163350">
        <w:t xml:space="preserve"> </w:t>
      </w:r>
      <w:r w:rsidR="00C82103">
        <w:t>Split</w:t>
      </w:r>
      <w:r w:rsidR="00163350">
        <w:t xml:space="preserve">, OIB: </w:t>
      </w:r>
      <w:r w:rsidR="00C82103">
        <w:t>27195964864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973C03" w:rsidRPr="00973C03">
        <w:rPr>
          <w:sz w:val="22"/>
          <w:szCs w:val="22"/>
        </w:rPr>
        <w:t xml:space="preserve"> </w:t>
      </w:r>
      <w:r w:rsidR="00973C03">
        <w:rPr>
          <w:sz w:val="22"/>
          <w:szCs w:val="22"/>
        </w:rPr>
        <w:t>STJEPIĆ GRADITELJ j.d.o.o., Nova Mokošica, Između dolaca 3, OIB: 94749785869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</w:t>
      </w:r>
      <w:r w:rsidR="0080077B">
        <w:t xml:space="preserve">je neprekidno </w:t>
      </w:r>
      <w:r w:rsidR="0041725C" w:rsidRPr="0097630A">
        <w:t>blok</w:t>
      </w:r>
      <w:r w:rsidR="0080077B">
        <w:t>iran</w:t>
      </w:r>
      <w:r w:rsidR="00E33DE4" w:rsidRPr="0097630A">
        <w:t xml:space="preserve"> </w:t>
      </w:r>
      <w:r w:rsidR="006108BC" w:rsidRPr="0097630A">
        <w:t>dulj</w:t>
      </w:r>
      <w:r w:rsidR="0080077B">
        <w:t>e</w:t>
      </w:r>
      <w:r w:rsidR="006108BC" w:rsidRPr="0097630A">
        <w:t xml:space="preserve"> </w:t>
      </w:r>
      <w:r w:rsidR="00B469E7" w:rsidRPr="0097630A">
        <w:t xml:space="preserve">od </w:t>
      </w:r>
      <w:r w:rsidR="00C82103">
        <w:t>453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80077B" w:rsidP="0085535D" w:rsidR="00714900" w:rsidRPr="0097630A">
      <w:pPr>
        <w:ind w:firstLine="708"/>
        <w:jc w:val="both"/>
      </w:pPr>
      <w:r>
        <w:t>I</w:t>
      </w:r>
      <w:r w:rsidR="000E5D0D">
        <w:t xml:space="preserve">z dostavljenih podataka razvidno je </w:t>
      </w:r>
      <w:r w:rsidR="00714900" w:rsidRPr="0097630A">
        <w:t xml:space="preserve">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lastRenderedPageBreak/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DB1EB4" w:rsidRPr="0097630A">
        <w:t>27</w:t>
      </w:r>
      <w:r w:rsidR="00987A3F" w:rsidRPr="0097630A">
        <w:t xml:space="preserve">. </w:t>
      </w:r>
      <w:r w:rsidR="00DB1EB4" w:rsidRPr="0097630A">
        <w:t>li</w:t>
      </w:r>
      <w:r w:rsidR="003364DF">
        <w:t>pnja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D708E2">
        <w:t>2</w:t>
      </w:r>
      <w:r w:rsidR="003364DF">
        <w:t>7</w:t>
      </w:r>
      <w:r w:rsidR="00987A3F" w:rsidRPr="0097630A">
        <w:t xml:space="preserve">. </w:t>
      </w:r>
      <w:r w:rsidR="003364DF">
        <w:t>lipnja</w:t>
      </w:r>
      <w:r w:rsidR="00D708E2">
        <w:t xml:space="preserve"> 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2873CD" w:rsidP="00130A4B" w:rsidR="002216B1" w:rsidRPr="0097630A">
      <w:pPr>
        <w:jc w:val="center"/>
        <w:rPr>
          <w:b/>
        </w:rPr>
      </w:pPr>
      <w:r>
        <w:rPr>
          <w:b/>
        </w:rPr>
        <w:t xml:space="preserve">U Dubrovniku, </w:t>
      </w:r>
      <w:r w:rsidR="00973C03">
        <w:rPr>
          <w:b/>
        </w:rPr>
        <w:t xml:space="preserve">4. listopada </w:t>
      </w:r>
      <w:r w:rsidR="00C27444">
        <w:rPr>
          <w:b/>
        </w:rPr>
        <w:t>2016</w:t>
      </w:r>
      <w:r w:rsidR="00554503" w:rsidRPr="0097630A">
        <w:rPr>
          <w:b/>
        </w:rPr>
        <w:t xml:space="preserve">. godine  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97630A" w:rsidP="002216B1" w:rsidR="0097630A">
      <w:pPr>
        <w:jc w:val="both"/>
        <w:rPr>
          <w:b/>
        </w:rPr>
      </w:pP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3.) ŽDO Dubrovnik,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</w:p>
    <w:p w:rsidRDefault="002873CD" w:rsidP="002873CD" w:rsidR="002873CD" w:rsidRPr="002873CD">
      <w:pPr>
        <w:jc w:val="both"/>
        <w:rPr>
          <w:sz w:val="22"/>
          <w:szCs w:val="22"/>
          <w:highlight w:val="green"/>
          <w:u w:val="single"/>
        </w:rPr>
      </w:pPr>
    </w:p>
    <w:p w:rsidRDefault="00E67190" w:rsidP="002873CD" w:rsidR="00E67190" w:rsidRPr="0097630A">
      <w:pPr>
        <w:jc w:val="both"/>
      </w:pP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3A38">
          <w:rPr>
            <w:noProof/>
          </w:rPr>
          <w:t>2</w:t>
        </w:r>
        <w:r>
          <w:fldChar w:fldCharType="end"/>
        </w:r>
        <w:r w:rsidR="00C82103">
          <w:t xml:space="preserve"> </w:t>
        </w:r>
        <w:r w:rsidR="00C82103">
          <w:tab/>
        </w:r>
        <w:r w:rsidR="00C82103">
          <w:tab/>
          <w:t>Posl.br. 7.St.1149</w:t>
        </w:r>
        <w:r w:rsidR="0003013E">
          <w:t>/16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3013E"/>
    <w:rsid w:val="000D45C7"/>
    <w:rsid w:val="000E5D0D"/>
    <w:rsid w:val="00130A4B"/>
    <w:rsid w:val="001376F4"/>
    <w:rsid w:val="00163350"/>
    <w:rsid w:val="00165EA1"/>
    <w:rsid w:val="001A206E"/>
    <w:rsid w:val="00200E7B"/>
    <w:rsid w:val="002216B1"/>
    <w:rsid w:val="002873CD"/>
    <w:rsid w:val="002C38A7"/>
    <w:rsid w:val="003364DF"/>
    <w:rsid w:val="003D446D"/>
    <w:rsid w:val="003E7BC1"/>
    <w:rsid w:val="00411DA3"/>
    <w:rsid w:val="0041725C"/>
    <w:rsid w:val="00466C99"/>
    <w:rsid w:val="00511383"/>
    <w:rsid w:val="0051349D"/>
    <w:rsid w:val="00533A38"/>
    <w:rsid w:val="00554503"/>
    <w:rsid w:val="0055714E"/>
    <w:rsid w:val="00593887"/>
    <w:rsid w:val="005E2BEC"/>
    <w:rsid w:val="006108BC"/>
    <w:rsid w:val="006A75B8"/>
    <w:rsid w:val="006B5A25"/>
    <w:rsid w:val="00714900"/>
    <w:rsid w:val="007334B1"/>
    <w:rsid w:val="0080077B"/>
    <w:rsid w:val="00824DEA"/>
    <w:rsid w:val="0085535D"/>
    <w:rsid w:val="008761E4"/>
    <w:rsid w:val="008F2D53"/>
    <w:rsid w:val="00943AE2"/>
    <w:rsid w:val="00970755"/>
    <w:rsid w:val="00973C03"/>
    <w:rsid w:val="0097630A"/>
    <w:rsid w:val="00987A3F"/>
    <w:rsid w:val="00A040A9"/>
    <w:rsid w:val="00A21486"/>
    <w:rsid w:val="00A839A9"/>
    <w:rsid w:val="00A86EA4"/>
    <w:rsid w:val="00A95917"/>
    <w:rsid w:val="00AB5815"/>
    <w:rsid w:val="00B1663A"/>
    <w:rsid w:val="00B21086"/>
    <w:rsid w:val="00B469E7"/>
    <w:rsid w:val="00B5054E"/>
    <w:rsid w:val="00C27444"/>
    <w:rsid w:val="00C82103"/>
    <w:rsid w:val="00D3246E"/>
    <w:rsid w:val="00D331D9"/>
    <w:rsid w:val="00D708E2"/>
    <w:rsid w:val="00D8499A"/>
    <w:rsid w:val="00DA1343"/>
    <w:rsid w:val="00DB1EB4"/>
    <w:rsid w:val="00E22608"/>
    <w:rsid w:val="00E33DE4"/>
    <w:rsid w:val="00E371D7"/>
    <w:rsid w:val="00E649D3"/>
    <w:rsid w:val="00E67190"/>
    <w:rsid w:val="00EA5F77"/>
    <w:rsid w:val="00EC48BF"/>
    <w:rsid w:val="00EF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3A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A3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A3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A3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A3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3A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A3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A3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A3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A3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444.st.2. SZ-a</izvorni_sadrzaj>
    <derivirana_varijabla naziv="DomainObject.Predmet.Opis_1">čl. 444.st.2.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St-1149/2016</izvorni_sadrzaj>
    <derivirana_varijabla naziv="DomainObject.Predmet.OznakaBroj_1">St-1149/2016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STJEPIĆ GRADITELJ j.d.o.o. - za građenje i usluge</izvorni_sadrzaj>
    <derivirana_varijabla naziv="DomainObject.Predmet.ProtustrankaFormated_1">  STJEPIĆ GRADITELJ j.d.o.o. - za građenje i usluge</derivirana_varijabla>
  </DomainObject.Predmet.ProtustrankaFormated>
  <DomainObject.Predmet.ProtustrankaFormatedOIB>
    <izvorni_sadrzaj>  STJEPIĆ GRADITELJ j.d.o.o. - za građenje i usluge, OIB 94749785869</izvorni_sadrzaj>
    <derivirana_varijabla naziv="DomainObject.Predmet.ProtustrankaFormatedOIB_1">  STJEPIĆ GRADITELJ j.d.o.o. - za građenje i usluge, OIB 94749785869</derivirana_varijabla>
  </DomainObject.Predmet.ProtustrankaFormatedOIB>
  <DomainObject.Predmet.ProtustrankaFormatedWithAdress>
    <izvorni_sadrzaj> STJEPIĆ GRADITELJ j.d.o.o. - za građenje i usluge, Između dolaca 3, 20236 Nova Mokošica</izvorni_sadrzaj>
    <derivirana_varijabla naziv="DomainObject.Predmet.ProtustrankaFormatedWithAdress_1"> STJEPIĆ GRADITELJ j.d.o.o. - za građenje i usluge, Između dolaca 3, 20236 Nova Mokošica</derivirana_varijabla>
  </DomainObject.Predmet.ProtustrankaFormatedWithAdress>
  <DomainObject.Predmet.ProtustrankaFormatedWithAdressOIB>
    <izvorni_sadrzaj> STJEPIĆ GRADITELJ j.d.o.o. - za građenje i usluge, OIB 94749785869, Između dolaca 3, 20236 Nova Mokošica</izvorni_sadrzaj>
    <derivirana_varijabla naziv="DomainObject.Predmet.ProtustrankaFormatedWithAdressOIB_1"> STJEPIĆ GRADITELJ j.d.o.o. - za građenje i usluge, OIB 94749785869, Između dolaca 3, 20236 Nova Mokošica</derivirana_varijabla>
  </DomainObject.Predmet.ProtustrankaFormatedWithAdressOIB>
  <DomainObject.Predmet.ProtustrankaWithAdress>
    <izvorni_sadrzaj>STJEPIĆ GRADITELJ j.d.o.o. - za građenje i usluge Između dolaca 3, 20236 Nova Mokošica</izvorni_sadrzaj>
    <derivirana_varijabla naziv="DomainObject.Predmet.ProtustrankaWithAdress_1">STJEPIĆ GRADITELJ j.d.o.o. - za građenje i usluge Između dolaca 3, 20236 Nova Mokošica</derivirana_varijabla>
  </DomainObject.Predmet.ProtustrankaWithAdress>
  <DomainObject.Predmet.ProtustrankaWithAdressOIB>
    <izvorni_sadrzaj>STJEPIĆ GRADITELJ j.d.o.o. - za građenje i usluge, OIB 94749785869, Između dolaca 3, 20236 Nova Mokošica</izvorni_sadrzaj>
    <derivirana_varijabla naziv="DomainObject.Predmet.ProtustrankaWithAdressOIB_1">STJEPIĆ GRADITELJ j.d.o.o. - za građenje i usluge, OIB 94749785869, Između dolaca 3, 20236 Nova Mokošica</derivirana_varijabla>
  </DomainObject.Predmet.ProtustrankaWithAdressOIB>
  <DomainObject.Predmet.ProtustrankaNazivFormated>
    <izvorni_sadrzaj>STJEPIĆ GRADITELJ j.d.o.o. - za građenje i usluge</izvorni_sadrzaj>
    <derivirana_varijabla naziv="DomainObject.Predmet.ProtustrankaNazivFormated_1">STJEPIĆ GRADITELJ j.d.o.o. - za građenje i usluge</derivirana_varijabla>
  </DomainObject.Predmet.ProtustrankaNazivFormated>
  <DomainObject.Predmet.ProtustrankaNazivFormatedOIB>
    <izvorni_sadrzaj>STJEPIĆ GRADITELJ j.d.o.o. - za građenje i usluge, OIB 94749785869</izvorni_sadrzaj>
    <derivirana_varijabla naziv="DomainObject.Predmet.ProtustrankaNazivFormatedOIB_1">STJEPIĆ GRADITELJ j.d.o.o. - za građenje i usluge, OIB 94749785869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5494.97</izvorni_sadrzaj>
    <derivirana_varijabla naziv="DomainObject.Predmet.TrenutnaVrijednost_1">5494.97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STJEPIĆ GRADITELJ j.d.o.o. - za građenje i usluge</item>
    </izvorni_sadrzaj>
    <derivirana_varijabla naziv="DomainObject.Predmet.ProtuStrankaListFormated_1">
      <item>STJEPIĆ GRADITELJ j.d.o.o. - za građenje i usluge</item>
    </derivirana_varijabla>
  </DomainObject.Predmet.ProtuStrankaListFormated>
  <DomainObject.Predmet.ProtuStrankaListFormatedOIB>
    <izvorni_sadrzaj>
      <item>STJEPIĆ GRADITELJ j.d.o.o. - za građenje i usluge, OIB 94749785869</item>
    </izvorni_sadrzaj>
    <derivirana_varijabla naziv="DomainObject.Predmet.ProtuStrankaListFormatedOIB_1">
      <item>STJEPIĆ GRADITELJ j.d.o.o. - za građenje i usluge, OIB 94749785869</item>
    </derivirana_varijabla>
  </DomainObject.Predmet.ProtuStrankaListFormatedOIB>
  <DomainObject.Predmet.ProtuStrankaListFormatedWithAdress>
    <izvorni_sadrzaj>
      <item>STJEPIĆ GRADITELJ j.d.o.o. - za građenje i usluge, Između dolaca 3, 20236 Nova Mokošica</item>
    </izvorni_sadrzaj>
    <derivirana_varijabla naziv="DomainObject.Predmet.ProtuStrankaListFormatedWithAdress_1">
      <item>STJEPIĆ GRADITELJ j.d.o.o. - za građenje i usluge, Između dolaca 3, 20236 Nova Mokošica</item>
    </derivirana_varijabla>
  </DomainObject.Predmet.ProtuStrankaListFormatedWithAdress>
  <DomainObject.Predmet.ProtuStrankaListFormatedWithAdressOIB>
    <izvorni_sadrzaj>
      <item>STJEPIĆ GRADITELJ j.d.o.o. - za građenje i usluge, OIB 94749785869, Između dolaca 3, 20236 Nova Mokošica</item>
    </izvorni_sadrzaj>
    <derivirana_varijabla naziv="DomainObject.Predmet.ProtuStrankaListFormatedWithAdressOIB_1">
      <item>STJEPIĆ GRADITELJ j.d.o.o. - za građenje i usluge, OIB 94749785869, Između dolaca 3, 20236 Nova Mokošica</item>
    </derivirana_varijabla>
  </DomainObject.Predmet.ProtuStrankaListFormatedWithAdressOIB>
  <DomainObject.Predmet.ProtuStrankaListNazivFormated>
    <izvorni_sadrzaj>
      <item>STJEPIĆ GRADITELJ j.d.o.o. - za građenje i usluge</item>
    </izvorni_sadrzaj>
    <derivirana_varijabla naziv="DomainObject.Predmet.ProtuStrankaListNazivFormated_1">
      <item>STJEPIĆ GRADITELJ j.d.o.o. - za građenje i usluge</item>
    </derivirana_varijabla>
  </DomainObject.Predmet.ProtuStrankaListNazivFormated>
  <DomainObject.Predmet.ProtuStrankaListNazivFormatedOIB>
    <izvorni_sadrzaj>
      <item>STJEPIĆ GRADITELJ j.d.o.o. - za građenje i usluge, OIB 94749785869</item>
    </izvorni_sadrzaj>
    <derivirana_varijabla naziv="DomainObject.Predmet.ProtuStrankaListNazivFormatedOIB_1">
      <item>STJEPIĆ GRADITELJ j.d.o.o. - za građenje i usluge, OIB 94749785869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STJEPIĆ GRADITELJ j.d.o.o. - za građenje i usluge</izvorni_sadrzaj>
    <derivirana_varijabla naziv="DomainObject.Predmet.ProtustrankaIDrugi_1">STJEPIĆ GRADITELJ j.d.o.o. - za građenje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STJEPIĆ GRADITELJ j.d.o.o. - za građenje i usluge, OIB 94749785869, Između dolaca 3, 20236 Nova Mokošica</izvorni_sadrzaj>
    <derivirana_varijabla naziv="DomainObject.Predmet.ProtustrankaIDrugiAdressOIB_1">STJEPIĆ GRADITELJ j.d.o.o. - za građenje i usluge, OIB 94749785869, Između dolaca 3,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STJEPIĆ GRADITELJ j.d.o.o. - za građenje i usluge</item>
      <item>FINA,RC Split,Podružnica Dubrovnik</item>
    </izvorni_sadrzaj>
    <derivirana_varijabla naziv="DomainObject.Predmet.SudioniciListNaziv_1">
      <item>STJEPIĆ GRADITELJ j.d.o.o. - za građenje i usluge</item>
      <item>FINA,RC Split,Podružnica Dubrovnik</item>
    </derivirana_varijabla>
  </DomainObject.Predmet.SudioniciListNaziv>
  <DomainObject.Predmet.SudioniciListAdressOIB>
    <izvorni_sadrzaj>
      <item>STJEPIĆ GRADITELJ j.d.o.o. - za građenje i usluge, OIB 94749785869, Između dolaca 3,20236 Nova Mokošica</item>
      <item>FINA,RC Split,Podružnica Dubrovnik, OIB 85821130368, Vukovarska 2,20000 Dubrovnik</item>
    </izvorni_sadrzaj>
    <derivirana_varijabla naziv="DomainObject.Predmet.SudioniciListAdressOIB_1">
      <item>STJEPIĆ GRADITELJ j.d.o.o. - za građenje i usluge, OIB 94749785869, Između dolaca 3,20236 Nova Mokošica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94749785869</item>
      <item>, OIB 85821130368</item>
    </izvorni_sadrzaj>
    <derivirana_varijabla naziv="DomainObject.Predmet.SudioniciListNazivOIB_1">
      <item>, OIB 94749785869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563</properties:Words>
  <properties:Characters>3173</properties:Characters>
  <properties:Lines>94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3738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2016-10-04T09:29:00Z</dcterms:created>
  <dc:creator>stanka grcic</dc:creator>
  <cp:lastModifiedBy>Mara Marčinko</cp:lastModifiedBy>
  <cp:lastPrinted>2016-05-18T12:46:00Z</cp:lastPrinted>
  <dcterms:modified xmlns:xsi="http://www.w3.org/2001/XMLSchema-instance" xsi:type="dcterms:W3CDTF">2016-10-04T09:33:00Z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