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382c" w14:paraId="920382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EB6277">
        <w:t xml:space="preserve">         </w:t>
      </w:r>
      <w:r w:rsidR="006D3CF6">
        <w:t xml:space="preserve">      </w:t>
      </w:r>
      <w:r>
        <w:t xml:space="preserve">    Broj: </w:t>
      </w:r>
      <w:r w:rsidR="00EB6277">
        <w:t>2/</w:t>
      </w:r>
      <w:r>
        <w:t>St-</w:t>
      </w:r>
      <w:r w:rsidR="004B1699">
        <w:t>668/2017-2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 w:rsidR="00EB6277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EB6277">
        <w:t>Osijek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1F3B4F">
        <w:t>POPAJ</w:t>
      </w:r>
      <w:r w:rsidR="00EB6277">
        <w:t xml:space="preserve"> j.d.o.o. za proizvodnju i </w:t>
      </w:r>
      <w:r w:rsidR="001F3B4F">
        <w:t>usluge</w:t>
      </w:r>
      <w:r w:rsidR="00EB6277">
        <w:t xml:space="preserve">, OIB: </w:t>
      </w:r>
      <w:r w:rsidR="001F3B4F">
        <w:t>90744187266</w:t>
      </w:r>
      <w:r w:rsidR="00EB6277">
        <w:t xml:space="preserve">, </w:t>
      </w:r>
      <w:r w:rsidR="001F3B4F">
        <w:t>sa sjedištem u Rasulovica I 7, Slavonski Brod</w:t>
      </w:r>
      <w:r w:rsidR="009D3170">
        <w:t xml:space="preserve">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793D73">
        <w:t>10</w:t>
      </w:r>
      <w:r w:rsidR="00BB52EE">
        <w:t>.</w:t>
      </w:r>
      <w:r w:rsidR="00EB6277">
        <w:t xml:space="preserve"> </w:t>
      </w:r>
      <w:r w:rsidR="00793D73">
        <w:t>srpnja</w:t>
      </w:r>
      <w:r w:rsidR="00EB6277">
        <w:t xml:space="preserve"> </w:t>
      </w:r>
      <w:r w:rsidR="00637D8D">
        <w:t>2017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596E0E">
        <w:rPr>
          <w:bCs/>
        </w:rPr>
        <w:t>dužnika</w:t>
      </w:r>
      <w:r w:rsidR="001F3B4F" w:rsidRPr="001F3B4F">
        <w:t xml:space="preserve"> </w:t>
      </w:r>
      <w:r w:rsidR="001F3B4F">
        <w:t>POPAJ j.d.o.o. za proizvodnju i usluge, OIB: 90744187266, sa sjedištem u Rasulovica I 7, Slavonski Brod</w:t>
      </w:r>
      <w:r w:rsidR="00EB6277" w:rsidRPr="00EB6277">
        <w:t xml:space="preserve"> </w:t>
      </w:r>
      <w:r>
        <w:t xml:space="preserve">iznosi </w:t>
      </w:r>
      <w:r w:rsidR="001F3B4F">
        <w:t>6.036,20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9A4BF6">
        <w:t>ju</w:t>
      </w:r>
      <w:r w:rsidR="00A72046">
        <w:t xml:space="preserve"> se </w:t>
      </w:r>
      <w:r w:rsidR="0063493C">
        <w:t>osob</w:t>
      </w:r>
      <w:r w:rsidR="009A4BF6">
        <w:t>e</w:t>
      </w:r>
      <w:r w:rsidR="0063493C">
        <w:t xml:space="preserve"> ovlašten</w:t>
      </w:r>
      <w:r w:rsidR="009A4BF6">
        <w:t>e</w:t>
      </w:r>
      <w:r w:rsidR="00637D8D">
        <w:t xml:space="preserve"> za zastupanje</w:t>
      </w:r>
      <w:r w:rsidR="009D3170">
        <w:t xml:space="preserve"> </w:t>
      </w:r>
      <w:r w:rsidR="009A4BF6">
        <w:t xml:space="preserve">Zlatan Špalat, OIB: 99479581636, Slavonski Brod, Rasulovica I 7 i Mario Gerčko, OIB: 64270084957, Slavonski Brod, Županjska 71,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CA594B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</w:t>
      </w:r>
      <w:r w:rsidR="00CA594B">
        <w:t xml:space="preserve"> </w:t>
      </w:r>
    </w:p>
    <w:p w:rsidRDefault="00907BE4" w:rsidP="00F2165F" w:rsidR="00A63F24">
      <w:pPr>
        <w:ind w:left="708"/>
        <w:jc w:val="both"/>
      </w:pPr>
      <w:r>
        <w:t>g postupka nad dužnikom te  uplatiti</w:t>
      </w:r>
      <w:r w:rsidR="003E4DD9">
        <w:t xml:space="preserve"> predujam u iznosu od 10.000,00 kn za pokriće troškova toga postupka na </w:t>
      </w:r>
      <w:r w:rsidR="00EB6277">
        <w:t>žiro račun IBAN</w:t>
      </w:r>
      <w:r w:rsidR="000C26C6">
        <w:t>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1F3B4F">
        <w:rPr>
          <w:b/>
        </w:rPr>
        <w:t>668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1F3B4F">
        <w:t>10</w:t>
      </w:r>
      <w:r w:rsidR="00671E1F">
        <w:t>.</w:t>
      </w:r>
      <w:r w:rsidR="00EB6277">
        <w:t xml:space="preserve"> </w:t>
      </w:r>
      <w:r w:rsidR="001F3B4F">
        <w:t>srpnja</w:t>
      </w:r>
      <w:r w:rsidR="00637D8D">
        <w:t xml:space="preserve"> 2017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B6277">
        <w:rPr>
          <w:bCs/>
        </w:rPr>
        <w:t xml:space="preserve"> </w:t>
      </w:r>
      <w:r>
        <w:rPr>
          <w:bCs/>
        </w:rPr>
        <w:t xml:space="preserve">    </w:t>
      </w:r>
      <w:r w:rsidR="00EB6277">
        <w:rPr>
          <w:bCs/>
        </w:rPr>
        <w:t>Davorin Pavičić</w:t>
      </w:r>
    </w:p>
    <w:p w:rsidRDefault="00047A8F" w:rsidP="00047A8F" w:rsidR="00047A8F">
      <w:r>
        <w:t>DNA</w:t>
      </w:r>
    </w:p>
    <w:p w:rsidRDefault="008B0E56" w:rsidP="00CA594B" w:rsidR="00532E0A">
      <w:pPr>
        <w:pStyle w:val="Odlomakpopisa"/>
        <w:numPr>
          <w:ilvl w:val="0"/>
          <w:numId w:val="2"/>
        </w:numPr>
        <w:jc w:val="both"/>
      </w:pPr>
      <w:r>
        <w:t>e-oglasna ploča</w:t>
      </w:r>
    </w:p>
    <w:p w:rsidRDefault="00CA594B" w:rsidP="00CA594B" w:rsidR="00CA594B">
      <w:pPr>
        <w:pStyle w:val="Odlomakpopisa"/>
        <w:numPr>
          <w:ilvl w:val="0"/>
          <w:numId w:val="2"/>
        </w:numPr>
        <w:jc w:val="both"/>
      </w:pPr>
      <w:r>
        <w:t>kal.</w:t>
      </w:r>
    </w:p>
    <w:sectPr w:rsidSect="00F2165F" w:rsidR="00CA594B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C30" w:rsidR="00644C30">
      <w:r>
        <w:separator/>
      </w:r>
    </w:p>
  </w:endnote>
  <w:endnote w:id="0" w:type="continuationSeparator">
    <w:p w:rsidRDefault="00644C30" w:rsidR="00644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C30" w:rsidR="00644C30">
      <w:r>
        <w:separator/>
      </w:r>
    </w:p>
  </w:footnote>
  <w:footnote w:id="0" w:type="continuationSeparator">
    <w:p w:rsidRDefault="00644C30" w:rsidR="00644C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C1F9E"/>
    <w:multiLevelType w:val="hybridMultilevel"/>
    <w:tmpl w:val="48B4B14E"/>
    <w:lvl w:tplc="FFB420CA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D5E"/>
    <w:rsid w:val="00173F18"/>
    <w:rsid w:val="00177EC7"/>
    <w:rsid w:val="00191A7A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1F3B4F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0656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1699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00227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6E0E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4C30"/>
    <w:rsid w:val="00646FD9"/>
    <w:rsid w:val="00652724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26433"/>
    <w:rsid w:val="0073010A"/>
    <w:rsid w:val="00732258"/>
    <w:rsid w:val="00734726"/>
    <w:rsid w:val="007362CB"/>
    <w:rsid w:val="0075263B"/>
    <w:rsid w:val="007657AA"/>
    <w:rsid w:val="00766D29"/>
    <w:rsid w:val="00766DE9"/>
    <w:rsid w:val="00767F2C"/>
    <w:rsid w:val="0077329E"/>
    <w:rsid w:val="00776B34"/>
    <w:rsid w:val="0078009A"/>
    <w:rsid w:val="00793D73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139B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3A77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A4BF6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1562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3E7C"/>
    <w:rsid w:val="00A96E1A"/>
    <w:rsid w:val="00AA68DE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184B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594B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B6277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0DB5"/>
    <w:rsid w:val="00F734CA"/>
    <w:rsid w:val="00F73514"/>
    <w:rsid w:val="00F82537"/>
    <w:rsid w:val="00F83779"/>
    <w:rsid w:val="00F8392B"/>
    <w:rsid w:val="00F94C08"/>
    <w:rsid w:val="00FC3BD2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CA59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6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6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6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6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CA59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1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6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6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6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6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6036.20</izvorni_sadrzaj>
    <derivirana_varijabla naziv="DomainObject.Predmet.InicijalnaVrijednost_1">6036.20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St-668/2017</izvorni_sadrzaj>
    <derivirana_varijabla naziv="DomainObject.Predmet.OznakaBroj_1">St-668/2017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POPAJ j.d.o.o. za proizvodnju i usluge</izvorni_sadrzaj>
    <derivirana_varijabla naziv="DomainObject.Predmet.ProtustrankaFormated_1">  POPAJ j.d.o.o. za proizvodnju i usluge</derivirana_varijabla>
  </DomainObject.Predmet.ProtustrankaFormated>
  <DomainObject.Predmet.ProtustrankaFormatedOIB>
    <izvorni_sadrzaj>  POPAJ j.d.o.o. za proizvodnju i usluge, OIB 90744187266</izvorni_sadrzaj>
    <derivirana_varijabla naziv="DomainObject.Predmet.ProtustrankaFormatedOIB_1">  POPAJ j.d.o.o. za proizvodnju i usluge, OIB 90744187266</derivirana_varijabla>
  </DomainObject.Predmet.ProtustrankaFormatedOIB>
  <DomainObject.Predmet.ProtustrankaFormatedWithAdress>
    <izvorni_sadrzaj> POPAJ j.d.o.o. za proizvodnju i usluge, Rasulovica I 7 , 35000 Slavonski Brod</izvorni_sadrzaj>
    <derivirana_varijabla naziv="DomainObject.Predmet.ProtustrankaFormatedWithAdress_1"> POPAJ j.d.o.o. za proizvodnju i usluge, Rasulovica I 7 , 35000 Slavonski Brod</derivirana_varijabla>
  </DomainObject.Predmet.ProtustrankaFormatedWithAdress>
  <DomainObject.Predmet.ProtustrankaFormatedWithAdressOIB>
    <izvorni_sadrzaj> POPAJ j.d.o.o. za proizvodnju i usluge, OIB 90744187266, Rasulovica I 7 , 35000 Slavonski Brod</izvorni_sadrzaj>
    <derivirana_varijabla naziv="DomainObject.Predmet.ProtustrankaFormatedWithAdressOIB_1"> POPAJ j.d.o.o. za proizvodnju i usluge, OIB 90744187266, Rasulovica I 7 , 35000 Slavonski Brod</derivirana_varijabla>
  </DomainObject.Predmet.ProtustrankaFormatedWithAdressOIB>
  <DomainObject.Predmet.ProtustrankaWithAdress>
    <izvorni_sadrzaj>POPAJ j.d.o.o. za proizvodnju i usluge Rasulovica I 7 , 35000 Slavonski Brod</izvorni_sadrzaj>
    <derivirana_varijabla naziv="DomainObject.Predmet.ProtustrankaWithAdress_1">POPAJ j.d.o.o. za proizvodnju i usluge Rasulovica I 7 , 35000 Slavonski Brod</derivirana_varijabla>
  </DomainObject.Predmet.ProtustrankaWithAdress>
  <DomainObject.Predmet.ProtustrankaWithAdressOIB>
    <izvorni_sadrzaj>POPAJ j.d.o.o. za proizvodnju i usluge, OIB 90744187266, Rasulovica I 7 , 35000 Slavonski Brod</izvorni_sadrzaj>
    <derivirana_varijabla naziv="DomainObject.Predmet.ProtustrankaWithAdressOIB_1">POPAJ j.d.o.o. za proizvodnju i usluge, OIB 90744187266, Rasulovica I 7 , 35000 Slavonski Brod</derivirana_varijabla>
  </DomainObject.Predmet.ProtustrankaWithAdressOIB>
  <DomainObject.Predmet.ProtustrankaNazivFormated>
    <izvorni_sadrzaj>POPAJ j.d.o.o. za proizvodnju i usluge</izvorni_sadrzaj>
    <derivirana_varijabla naziv="DomainObject.Predmet.ProtustrankaNazivFormated_1">POPAJ j.d.o.o. za proizvodnju i usluge</derivirana_varijabla>
  </DomainObject.Predmet.ProtustrankaNazivFormated>
  <DomainObject.Predmet.ProtustrankaNazivFormatedOIB>
    <izvorni_sadrzaj>POPAJ j.d.o.o. za proizvodnju i usluge, OIB 90744187266</izvorni_sadrzaj>
    <derivirana_varijabla naziv="DomainObject.Predmet.ProtustrankaNazivFormatedOIB_1">POPAJ j.d.o.o. za proizvodnju i usluge, OIB 90744187266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POPAJ j.d.o.o. za proizvodnju i usluge</item>
    </izvorni_sadrzaj>
    <derivirana_varijabla naziv="DomainObject.Predmet.ProtuStrankaListFormated_1">
      <item>POPAJ j.d.o.o. za proizvodnju i usluge</item>
    </derivirana_varijabla>
  </DomainObject.Predmet.ProtuStrankaListFormated>
  <DomainObject.Predmet.ProtuStrankaListFormatedOIB>
    <izvorni_sadrzaj>
      <item>POPAJ j.d.o.o. za proizvodnju i usluge, OIB 90744187266</item>
    </izvorni_sadrzaj>
    <derivirana_varijabla naziv="DomainObject.Predmet.ProtuStrankaListFormatedOIB_1">
      <item>POPAJ j.d.o.o. za proizvodnju i usluge, OIB 90744187266</item>
    </derivirana_varijabla>
  </DomainObject.Predmet.ProtuStrankaListFormatedOIB>
  <DomainObject.Predmet.ProtuStrankaListFormatedWithAdress>
    <izvorni_sadrzaj>
      <item>POPAJ j.d.o.o. za proizvodnju i usluge, Rasulovica I 7 , 35000 Slavonski Brod</item>
    </izvorni_sadrzaj>
    <derivirana_varijabla naziv="DomainObject.Predmet.ProtuStrankaListFormatedWithAdress_1">
      <item>POPAJ j.d.o.o. za proizvodnju i usluge, Rasulovica I 7 , 35000 Slavonski Brod</item>
    </derivirana_varijabla>
  </DomainObject.Predmet.ProtuStrankaListFormatedWithAdress>
  <DomainObject.Predmet.ProtuStrankaListFormatedWithAdressOIB>
    <izvorni_sadrzaj>
      <item>POPAJ j.d.o.o. za proizvodnju i usluge, OIB 90744187266, Rasulovica I 7 , 35000 Slavonski Brod</item>
    </izvorni_sadrzaj>
    <derivirana_varijabla naziv="DomainObject.Predmet.ProtuStrankaListFormatedWithAdressOIB_1">
      <item>POPAJ j.d.o.o. za proizvodnju i usluge, OIB 90744187266, Rasulovica I 7 , 35000 Slavonski Brod</item>
    </derivirana_varijabla>
  </DomainObject.Predmet.ProtuStrankaListFormatedWithAdressOIB>
  <DomainObject.Predmet.ProtuStrankaListNazivFormated>
    <izvorni_sadrzaj>
      <item>POPAJ j.d.o.o. za proizvodnju i usluge</item>
    </izvorni_sadrzaj>
    <derivirana_varijabla naziv="DomainObject.Predmet.ProtuStrankaListNazivFormated_1">
      <item>POPAJ j.d.o.o. za proizvodnju i usluge</item>
    </derivirana_varijabla>
  </DomainObject.Predmet.ProtuStrankaListNazivFormated>
  <DomainObject.Predmet.ProtuStrankaListNazivFormatedOIB>
    <izvorni_sadrzaj>
      <item>POPAJ j.d.o.o. za proizvodnju i usluge, OIB 90744187266</item>
    </izvorni_sadrzaj>
    <derivirana_varijabla naziv="DomainObject.Predmet.ProtuStrankaListNazivFormatedOIB_1">
      <item>POPAJ j.d.o.o. za proizvodnju i usluge, OIB 90744187266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POPAJ j.d.o.o. za proizvodnju i usluge</izvorni_sadrzaj>
    <derivirana_varijabla naziv="DomainObject.Predmet.ProtustrankaIDrugi_1">POPAJ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POPAJ j.d.o.o. za proizvodnju i usluge, OIB 90744187266, Rasulovica I 7 , 35000 Slavonski Brod</izvorni_sadrzaj>
    <derivirana_varijabla naziv="DomainObject.Predmet.ProtustrankaIDrugiAdressOIB_1">POPAJ j.d.o.o. za proizvodnju i usluge, OIB 90744187266, Rasulovica I 7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POPAJ j.d.o.o. za proizvodnju i usluge</item>
    </izvorni_sadrzaj>
    <derivirana_varijabla naziv="DomainObject.Predmet.SudioniciListNaziv_1">
      <item>Financijska agencija</item>
      <item>POPAJ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POPAJ j.d.o.o. za proizvodnju i usluge, OIB 90744187266, Rasulovica I 7 ,35000 Slavonski Brod</item>
    </izvorni_sadrzaj>
    <derivirana_varijabla naziv="DomainObject.Predmet.SudioniciListAdressOIB_1">
      <item>Financijska agencija, OIB 85821130368, Ulica grada Vukovara 70,10000 Zagreb</item>
      <item>POPAJ j.d.o.o. za proizvodnju i usluge, OIB 90744187266, Rasulovica I 7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90744187266</item>
    </izvorni_sadrzaj>
    <derivirana_varijabla naziv="DomainObject.Predmet.SudioniciListNazivOIB_1">
      <item>, OIB 85821130368</item>
      <item>, OIB 90744187266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379</properties:Words>
  <properties:Characters>2020</properties:Characters>
  <properties:Lines>52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2017-07-10T05:54:00Z</dcterms:created>
  <dc:creator>Korisnik</dc:creator>
  <cp:lastModifiedBy>wsadmin</cp:lastModifiedBy>
  <cp:lastPrinted>2017-06-26T10:37:00Z</cp:lastPrinted>
  <dcterms:modified xmlns:xsi="http://www.w3.org/2001/XMLSchema-instance" xsi:type="dcterms:W3CDTF">2017-07-10T10:54:00Z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