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8f52" w14:paraId="75f8f52" w:rsidRDefault="00BB4053" w:rsidP="00BB4053" w:rsidR="00BB405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4053" w:rsidP="00BB4053" w:rsidR="00BB405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B4053" w:rsidP="00BB4053" w:rsidR="00BB405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B4053" w:rsidP="00BB4053" w:rsidR="00BB405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B4053" w:rsidP="00BB4053" w:rsidR="00BB405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B4053" w:rsidP="00BB4053" w:rsidR="00BB405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B4053" w:rsidP="00BB4053" w:rsidR="00BB4053" w:rsidRPr="005D578C">
      <w:pPr>
        <w:jc w:val="center"/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B4053" w:rsidP="00BB4053" w:rsidR="00BB4053" w:rsidRPr="005D578C">
      <w:pPr>
        <w:rPr>
          <w:rFonts w:cs="Times New Roman" w:eastAsia="Times New Roman"/>
          <w:szCs w:val="24"/>
        </w:rPr>
      </w:pPr>
    </w:p>
    <w:p w:rsidRDefault="00BB4053" w:rsidP="001A3B91" w:rsidR="00BB4053" w:rsidRPr="001A3B91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1A3B91" w:rsidRPr="001A3B91">
        <w:rPr>
          <w:iCs/>
        </w:rPr>
        <w:t xml:space="preserve"> </w:t>
      </w:r>
      <w:r w:rsidR="001A3B91" w:rsidRPr="005D4EDE">
        <w:rPr>
          <w:iCs/>
        </w:rPr>
        <w:t>na temelju prijedloga sudske savjetnice Mihaele Kaligari</w:t>
      </w:r>
      <w:r w:rsidR="001A3B91"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TOMAS TURIZAM d. o. o. Funtana, Istarska 11, OIB </w:t>
      </w:r>
      <w:r w:rsidRPr="00BB4053">
        <w:rPr>
          <w:rFonts w:cs="Times New Roman" w:eastAsia="Times New Roman"/>
          <w:szCs w:val="24"/>
        </w:rPr>
        <w:t>11378562705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4053">
        <w:rPr>
          <w:rFonts w:cs="Times New Roman" w:eastAsia="Times New Roman"/>
          <w:szCs w:val="24"/>
        </w:rPr>
        <w:t>040306829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A3B91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1A3B91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BB4053" w:rsidP="00BB4053" w:rsidR="00BB4053" w:rsidRPr="005D578C">
      <w:pPr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B4053" w:rsidP="00BB4053" w:rsidR="00BB4053" w:rsidRPr="005D578C">
      <w:pPr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TOMAS TURIZAM d. o. o. Funtana, Istarska 11, OIB </w:t>
      </w:r>
      <w:r w:rsidRPr="00BB4053">
        <w:rPr>
          <w:rFonts w:cs="Times New Roman" w:eastAsia="Times New Roman"/>
          <w:szCs w:val="24"/>
        </w:rPr>
        <w:t>11378562705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4053">
        <w:rPr>
          <w:rFonts w:cs="Times New Roman" w:eastAsia="Times New Roman"/>
          <w:szCs w:val="24"/>
        </w:rPr>
        <w:t>040306829</w:t>
      </w:r>
      <w:r w:rsidR="001A3B91">
        <w:rPr>
          <w:rFonts w:cs="Times New Roman" w:eastAsia="Times New Roman"/>
          <w:szCs w:val="24"/>
        </w:rPr>
        <w:t>.</w:t>
      </w:r>
    </w:p>
    <w:p w:rsidRDefault="00BB4053" w:rsidP="00BB4053" w:rsidR="00BB4053" w:rsidRPr="005D578C">
      <w:pPr>
        <w:rPr>
          <w:rFonts w:cs="Times New Roman" w:eastAsia="Times New Roman"/>
          <w:szCs w:val="24"/>
        </w:rPr>
      </w:pPr>
    </w:p>
    <w:p w:rsidRDefault="00BB4053" w:rsidP="00BB4053" w:rsidR="00BB405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BB4053" w:rsidP="00BB4053" w:rsidR="00BB4053">
      <w:pPr>
        <w:rPr>
          <w:rFonts w:cs="Times New Roman" w:eastAsia="Times New Roman"/>
          <w:szCs w:val="20"/>
        </w:rPr>
      </w:pPr>
    </w:p>
    <w:p w:rsidRDefault="00BB4053" w:rsidP="00BB4053" w:rsidR="00BB40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TOMAS TURIZAM d. o. o. Funtana, Istarska 11, OIB </w:t>
      </w:r>
      <w:r w:rsidRPr="00BB4053">
        <w:rPr>
          <w:rFonts w:cs="Times New Roman" w:eastAsia="Times New Roman"/>
          <w:szCs w:val="24"/>
        </w:rPr>
        <w:t>11378562705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4053">
        <w:rPr>
          <w:rFonts w:cs="Times New Roman" w:eastAsia="Times New Roman"/>
          <w:szCs w:val="24"/>
        </w:rPr>
        <w:t>040306829</w:t>
      </w:r>
      <w:r>
        <w:rPr>
          <w:rFonts w:cs="Times New Roman" w:eastAsia="Times New Roman"/>
          <w:szCs w:val="24"/>
        </w:rPr>
        <w:t>.</w:t>
      </w:r>
    </w:p>
    <w:p w:rsidRDefault="00BB4053" w:rsidP="00BB4053" w:rsidR="00BB4053">
      <w:pPr>
        <w:ind w:firstLine="709"/>
        <w:rPr>
          <w:rFonts w:cs="Times New Roman" w:eastAsia="Times New Roman"/>
          <w:szCs w:val="24"/>
        </w:rPr>
      </w:pPr>
    </w:p>
    <w:p w:rsidRDefault="00BB4053" w:rsidP="00BB4053" w:rsidR="00BB40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TOMAS TURIZAM d. o. o. Funtana, Istarska 11, OIB </w:t>
      </w:r>
      <w:r w:rsidRPr="00BB4053">
        <w:rPr>
          <w:rFonts w:cs="Times New Roman" w:eastAsia="Times New Roman"/>
          <w:szCs w:val="24"/>
        </w:rPr>
        <w:t>11378562705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4053">
        <w:rPr>
          <w:rFonts w:cs="Times New Roman" w:eastAsia="Times New Roman"/>
          <w:szCs w:val="24"/>
        </w:rPr>
        <w:t>040306829</w:t>
      </w:r>
      <w:r>
        <w:rPr>
          <w:rFonts w:cs="Times New Roman" w:eastAsia="Times New Roman"/>
          <w:szCs w:val="24"/>
        </w:rPr>
        <w:t>.</w:t>
      </w:r>
    </w:p>
    <w:p w:rsidRDefault="00BB4053" w:rsidP="00BB4053" w:rsidR="00BB4053">
      <w:pPr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B4053" w:rsidP="00BB4053" w:rsidR="00BB4053">
      <w:pPr>
        <w:ind w:firstLine="708"/>
        <w:rPr>
          <w:rFonts w:cs="Times New Roman" w:eastAsia="Times New Roman"/>
          <w:szCs w:val="24"/>
        </w:rPr>
      </w:pPr>
    </w:p>
    <w:p w:rsidRDefault="00BB4053" w:rsidP="00BB4053" w:rsidR="00BB405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TOMAS TURIZAM d. o. o. Funtana.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B4053" w:rsidP="00BB4053" w:rsidR="00BB405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B4053" w:rsidP="00BB4053" w:rsidR="00BB4053" w:rsidRPr="005D578C">
      <w:pPr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A3B91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1A3B91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B4053" w:rsidP="00BB4053" w:rsidR="00BB4053">
      <w:pPr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B4053" w:rsidP="00BB4053" w:rsidR="00BB405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BB4053" w:rsidP="00BB4053" w:rsidR="00BB4053">
      <w:pPr>
        <w:jc w:val="left"/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jc w:val="left"/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A3B91" w:rsidP="001A3B91" w:rsidR="001A3B91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1A3B91" w:rsidP="001A3B91" w:rsidR="001A3B91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BB4053" w:rsidP="00BB4053" w:rsidR="00BB4053">
      <w:pPr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rPr>
          <w:rFonts w:cs="Times New Roman" w:eastAsia="Times New Roman"/>
          <w:szCs w:val="24"/>
        </w:rPr>
      </w:pPr>
    </w:p>
    <w:p w:rsidRDefault="00BB4053" w:rsidP="00BB4053" w:rsidR="00BB405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B4053" w:rsidP="00BB4053" w:rsidR="00BB40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B4053" w:rsidP="00BB4053" w:rsidR="00BB40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TOMAS TURIZAM d. o. o. Funtana, Istarska 11,</w:t>
      </w:r>
    </w:p>
    <w:p w:rsidRDefault="00394740" w:rsidP="00BB4053" w:rsidR="00BB405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BB4053">
        <w:rPr>
          <w:rFonts w:cs="Times New Roman" w:eastAsia="Times New Roman"/>
          <w:szCs w:val="24"/>
        </w:rPr>
        <w:t xml:space="preserve">. RH, Ministarstvo financija, Porezna uprava, </w:t>
      </w:r>
      <w:r w:rsidR="00BB4053" w:rsidRPr="00386167">
        <w:rPr>
          <w:rFonts w:cs="Times New Roman" w:eastAsia="Times New Roman"/>
          <w:szCs w:val="20"/>
        </w:rPr>
        <w:t xml:space="preserve">Područni ured </w:t>
      </w:r>
      <w:r w:rsidR="00BB4053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94740" w:rsidP="00BB4053" w:rsidR="00BB40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BB4053">
        <w:rPr>
          <w:rFonts w:cs="Times New Roman" w:eastAsia="Times New Roman"/>
          <w:szCs w:val="24"/>
        </w:rPr>
        <w:t>.</w:t>
      </w:r>
      <w:r w:rsidR="00BB4053" w:rsidRPr="00386167">
        <w:rPr>
          <w:rFonts w:cs="Times New Roman" w:eastAsia="Times New Roman"/>
          <w:szCs w:val="24"/>
        </w:rPr>
        <w:t xml:space="preserve"> </w:t>
      </w:r>
      <w:r w:rsidR="00BB4053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94740" w:rsidP="00BB4053" w:rsidR="00BB405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BB4053">
        <w:rPr>
          <w:rFonts w:cs="Times New Roman" w:eastAsia="Times New Roman"/>
          <w:szCs w:val="24"/>
        </w:rPr>
        <w:t xml:space="preserve">. stečajni upravitelj </w:t>
      </w:r>
      <w:r w:rsidR="00BB4053">
        <w:rPr>
          <w:rFonts w:cs="Times New Roman" w:eastAsia="Times New Roman"/>
          <w:szCs w:val="20"/>
        </w:rPr>
        <w:t xml:space="preserve">Radijana Trobonjača, Opatija, M. Tita 49, </w:t>
      </w:r>
    </w:p>
    <w:p w:rsidRDefault="00394740" w:rsidP="00BB4053" w:rsidR="00BB405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BB4053">
        <w:rPr>
          <w:rFonts w:cs="Times New Roman" w:eastAsia="Times New Roman"/>
          <w:szCs w:val="24"/>
        </w:rPr>
        <w:t xml:space="preserve">. mrežna stranica e-Oglasna ploča sudova, </w:t>
      </w:r>
    </w:p>
    <w:p w:rsidRDefault="00394740" w:rsidP="00BB4053" w:rsidR="00BB40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BB405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394740" w:rsidP="00BB4053" w:rsidR="00BB40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BB405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BB4053" w:rsidP="00BB4053" w:rsidR="00BB4053"/>
    <w:p w:rsidRDefault="00BB4053" w:rsidP="00BB4053" w:rsidR="00BB4053"/>
    <w:p w:rsidRDefault="00BB4053" w:rsidP="00BB4053" w:rsidR="00BB4053"/>
    <w:p w:rsidRDefault="00BB4053" w:rsidP="00BB4053" w:rsidR="00BB4053"/>
    <w:p w:rsidRDefault="00BB4053" w:rsidP="00BB4053" w:rsidR="00BB4053"/>
    <w:p w:rsidRDefault="00BB4053" w:rsidP="00BB4053" w:rsidR="00BB4053"/>
    <w:p w:rsidRDefault="00BB4053" w:rsidP="00BB4053" w:rsidR="00BB4053"/>
    <w:p w:rsidRDefault="00BB4053" w:rsidP="00BB4053" w:rsidR="00BB4053"/>
    <w:p w:rsidRDefault="000444B3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053" w:rsidP="00BB4053" w:rsidR="00BB4053">
      <w:r>
        <w:separator/>
      </w:r>
    </w:p>
  </w:endnote>
  <w:endnote w:id="0" w:type="continuationSeparator">
    <w:p w:rsidRDefault="00BB4053" w:rsidP="00BB4053" w:rsidR="00BB4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053" w:rsidP="00BB4053" w:rsidR="00BB4053">
      <w:r>
        <w:separator/>
      </w:r>
    </w:p>
  </w:footnote>
  <w:footnote w:id="0" w:type="continuationSeparator">
    <w:p w:rsidRDefault="00BB4053" w:rsidP="00BB4053" w:rsidR="00BB40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053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444B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St-69/2016-5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053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St-69/2016-5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175E"/>
    <w:rsid w:val="000444B3"/>
    <w:rsid w:val="001A3B91"/>
    <w:rsid w:val="00394740"/>
    <w:rsid w:val="0075528E"/>
    <w:rsid w:val="0079403F"/>
    <w:rsid w:val="0086175E"/>
    <w:rsid w:val="00BB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405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405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B405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40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405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40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405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B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44B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44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44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405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405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B405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40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405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40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405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B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44B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44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44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TOMAS TURIZAM d.o.o. FUNTANA</izvorni_sadrzaj>
    <derivirana_varijabla naziv="DomainObject.Predmet.ProtustrankaFormated_1">  TOMAS TURIZAM d.o.o. FUNTANA</derivirana_varijabla>
  </DomainObject.Predmet.ProtustrankaFormated>
  <DomainObject.Predmet.ProtustrankaFormatedOIB>
    <izvorni_sadrzaj>  TOMAS TURIZAM d.o.o. FUNTANA, OIB 11378562705</izvorni_sadrzaj>
    <derivirana_varijabla naziv="DomainObject.Predmet.ProtustrankaFormatedOIB_1">  TOMAS TURIZAM d.o.o. FUNTANA, OIB 11378562705</derivirana_varijabla>
  </DomainObject.Predmet.ProtustrankaFormatedOIB>
  <DomainObject.Predmet.ProtustrankaFormatedWithAdress>
    <izvorni_sadrzaj> TOMAS TURIZAM d.o.o. FUNTANA, Istarska 11, 52450 Funtana</izvorni_sadrzaj>
    <derivirana_varijabla naziv="DomainObject.Predmet.ProtustrankaFormatedWithAdress_1"> TOMAS TURIZAM d.o.o. FUNTANA, Istarska 11, 52450 Funtana</derivirana_varijabla>
  </DomainObject.Predmet.ProtustrankaFormatedWithAdress>
  <DomainObject.Predmet.ProtustrankaFormatedWithAdressOIB>
    <izvorni_sadrzaj> TOMAS TURIZAM d.o.o. FUNTANA, OIB 11378562705, Istarska 11, 52450 Funtana</izvorni_sadrzaj>
    <derivirana_varijabla naziv="DomainObject.Predmet.ProtustrankaFormatedWithAdressOIB_1"> TOMAS TURIZAM d.o.o. FUNTANA, OIB 11378562705, Istarska 11, 52450 Funtana</derivirana_varijabla>
  </DomainObject.Predmet.ProtustrankaFormatedWithAdressOIB>
  <DomainObject.Predmet.ProtustrankaWithAdress>
    <izvorni_sadrzaj>TOMAS TURIZAM d.o.o. FUNTANA Istarska 11, 52450 Funtana</izvorni_sadrzaj>
    <derivirana_varijabla naziv="DomainObject.Predmet.ProtustrankaWithAdress_1">TOMAS TURIZAM d.o.o. FUNTANA Istarska 11, 52450 Funtana</derivirana_varijabla>
  </DomainObject.Predmet.ProtustrankaWithAdress>
  <DomainObject.Predmet.ProtustrankaWithAdressOIB>
    <izvorni_sadrzaj>TOMAS TURIZAM d.o.o. FUNTANA, OIB 11378562705, Istarska 11, 52450 Funtana</izvorni_sadrzaj>
    <derivirana_varijabla naziv="DomainObject.Predmet.ProtustrankaWithAdressOIB_1">TOMAS TURIZAM d.o.o. FUNTANA, OIB 11378562705, Istarska 11, 52450 Funtana</derivirana_varijabla>
  </DomainObject.Predmet.ProtustrankaWithAdressOIB>
  <DomainObject.Predmet.ProtustrankaNazivFormated>
    <izvorni_sadrzaj>TOMAS TURIZAM d.o.o. FUNTANA</izvorni_sadrzaj>
    <derivirana_varijabla naziv="DomainObject.Predmet.ProtustrankaNazivFormated_1">TOMAS TURIZAM d.o.o. FUNTANA</derivirana_varijabla>
  </DomainObject.Predmet.ProtustrankaNazivFormated>
  <DomainObject.Predmet.ProtustrankaNazivFormatedOIB>
    <izvorni_sadrzaj>TOMAS TURIZAM d.o.o. FUNTANA, OIB 11378562705</izvorni_sadrzaj>
    <derivirana_varijabla naziv="DomainObject.Predmet.ProtustrankaNazivFormatedOIB_1">TOMAS TURIZAM d.o.o. FUNTANA, OIB 11378562705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17967.73</izvorni_sadrzaj>
    <derivirana_varijabla naziv="DomainObject.Predmet.TrenutnaVrijednost_1">17967.73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TOMAS TURIZAM d.o.o. FUNTANA</item>
    </izvorni_sadrzaj>
    <derivirana_varijabla naziv="DomainObject.Predmet.ProtuStrankaListFormated_1">
      <item>TOMAS TURIZAM d.o.o. FUNTANA</item>
    </derivirana_varijabla>
  </DomainObject.Predmet.ProtuStrankaListFormated>
  <DomainObject.Predmet.ProtuStrankaListFormatedOIB>
    <izvorni_sadrzaj>
      <item>TOMAS TURIZAM d.o.o. FUNTANA, OIB 11378562705</item>
    </izvorni_sadrzaj>
    <derivirana_varijabla naziv="DomainObject.Predmet.ProtuStrankaListFormatedOIB_1">
      <item>TOMAS TURIZAM d.o.o. FUNTANA, OIB 11378562705</item>
    </derivirana_varijabla>
  </DomainObject.Predmet.ProtuStrankaListFormatedOIB>
  <DomainObject.Predmet.ProtuStrankaListFormatedWithAdress>
    <izvorni_sadrzaj>
      <item>TOMAS TURIZAM d.o.o. FUNTANA, Istarska 11, 52450 Funtana</item>
    </izvorni_sadrzaj>
    <derivirana_varijabla naziv="DomainObject.Predmet.ProtuStrankaListFormatedWithAdress_1">
      <item>TOMAS TURIZAM d.o.o. FUNTANA, Istarska 11, 52450 Funtana</item>
    </derivirana_varijabla>
  </DomainObject.Predmet.ProtuStrankaListFormatedWithAdress>
  <DomainObject.Predmet.ProtuStrankaListFormatedWithAdressOIB>
    <izvorni_sadrzaj>
      <item>TOMAS TURIZAM d.o.o. FUNTANA, OIB 11378562705, Istarska 11, 52450 Funtana</item>
    </izvorni_sadrzaj>
    <derivirana_varijabla naziv="DomainObject.Predmet.ProtuStrankaListFormatedWithAdressOIB_1">
      <item>TOMAS TURIZAM d.o.o. FUNTANA, OIB 11378562705, Istarska 11, 52450 Funtana</item>
    </derivirana_varijabla>
  </DomainObject.Predmet.ProtuStrankaListFormatedWithAdressOIB>
  <DomainObject.Predmet.ProtuStrankaListNazivFormated>
    <izvorni_sadrzaj>
      <item>TOMAS TURIZAM d.o.o. FUNTANA</item>
    </izvorni_sadrzaj>
    <derivirana_varijabla naziv="DomainObject.Predmet.ProtuStrankaListNazivFormated_1">
      <item>TOMAS TURIZAM d.o.o. FUNTANA</item>
    </derivirana_varijabla>
  </DomainObject.Predmet.ProtuStrankaListNazivFormated>
  <DomainObject.Predmet.ProtuStrankaListNazivFormatedOIB>
    <izvorni_sadrzaj>
      <item>TOMAS TURIZAM d.o.o. FUNTANA, OIB 11378562705</item>
    </izvorni_sadrzaj>
    <derivirana_varijabla naziv="DomainObject.Predmet.ProtuStrankaListNazivFormatedOIB_1">
      <item>TOMAS TURIZAM d.o.o. FUNTANA, OIB 11378562705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TOMAS TURIZAM d.o.o. FUNTANA</izvorni_sadrzaj>
    <derivirana_varijabla naziv="DomainObject.Predmet.ProtustrankaIDrugi_1">TOMAS TURIZAM d.o.o. FUNTANA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TOMAS TURIZAM d.o.o. FUNTANA, OIB 11378562705, Istarska 11, 52450 Funtana</izvorni_sadrzaj>
    <derivirana_varijabla naziv="DomainObject.Predmet.ProtustrankaIDrugiAdressOIB_1">TOMAS TURIZAM d.o.o. FUNTANA, OIB 11378562705, Istarska 11,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TOMAS TURIZAM d.o.o. FUNTANA</item>
    </izvorni_sadrzaj>
    <derivirana_varijabla naziv="DomainObject.Predmet.SudioniciListNaziv_1">
      <item>FINANCIJSKA AGENCIJA, RC RIJEKA, PODRUŽNICA PULA, PULA</item>
      <item>TOMAS TURIZAM d.o.o. FUNTANA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TOMAS TURIZAM d.o.o. FUNTANA, OIB 11378562705, Istarska 11,52450 Funtana</item>
    </izvorni_sadrzaj>
    <derivirana_varijabla naziv="DomainObject.Predmet.SudioniciListAdressOIB_1">
      <item>FINANCIJSKA AGENCIJA, RC RIJEKA, PODRUŽNICA PULA, PULA, OIB 85821130368, Ulica grada Vukovara 70,10000 Zagreb</item>
      <item>TOMAS TURIZAM d.o.o. FUNTANA, OIB 11378562705, Istarska 11,52450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11378562705</item>
    </izvorni_sadrzaj>
    <derivirana_varijabla naziv="DomainObject.Predmet.SudioniciListNazivOIB_1">
      <item>, OIB 85821130368</item>
      <item>, OIB 11378562705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3173</properties:Characters>
  <properties:Lines>86</properties:Lines>
  <properties:Paragraphs>29</properties:Paragraphs>
  <properties:TotalTime>10</properties:TotalTime>
  <properties:ScaleCrop>false</properties:ScaleCrop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2016-04-01T06:03:00Z</dcterms:created>
  <dc:creator>Mihaela Kaligari</dc:creator>
  <dc:description/>
  <cp:keywords/>
  <cp:lastModifiedBy>Lorena Paris Aničić</cp:lastModifiedBy>
  <dcterms:modified xmlns:xsi="http://www.w3.org/2001/XMLSchema-instance" xsi:type="dcterms:W3CDTF">2016-05-23T11:49:00Z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