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8147C" w:rsidR="008620D6" w:rsidRPr="00F869EF">
        <w:tc>
          <w:tcPr>
            <w:tcW w:type="dxa" w:w="3060"/>
          </w:tcPr>
          <w:p w:rsidRDefault="008815DB" w:rsidP="00A8147C" w:rsidR="008810D1">
            <w:pPr>
              <w:pStyle w:val="Naslov2"/>
              <w:rPr>
                <w:rFonts w:cs="Times New Roman" w:hAnsi="Times New Roman" w:ascii="Times New Roman"/>
                <w:noProof/>
                <w:sz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</w:rPr>
              <w:drawing>
                <wp:inline distR="0" distL="0" distB="0" distT="0">
                  <wp:extent cy="958850" cx="723900"/>
                  <wp:effectExtent b="0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58850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20D6" w:rsidP="00A8147C" w:rsidR="008620D6" w:rsidRPr="00F869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F869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Trgovački sud u Zagrebu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Zagreb, Amruševa 2/II</w:t>
            </w:r>
          </w:p>
        </w:tc>
      </w:tr>
    </w:tbl>
    <w:p w14:textId="0dbbeea" w14:paraId="0dbbeea" w:rsidRDefault="008E10FB" w:rsidP="008E10FB" w:rsidR="008E10FB">
      <w:pPr>
        <w15:collapsed w:val="false"/>
        <w:rPr>
          <w:b/>
          <w:sz w:val="24"/>
        </w:rPr>
      </w:pPr>
    </w:p>
    <w:p w:rsidRDefault="008E10FB" w:rsidP="008810D1" w:rsidR="00B67728" w:rsidRPr="00F516E5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F72B0C">
        <w:rPr>
          <w:b/>
          <w:sz w:val="24"/>
        </w:rPr>
        <w:t xml:space="preserve"> </w:t>
      </w:r>
      <w:r w:rsidR="00F755BF" w:rsidRPr="00437B03">
        <w:rPr>
          <w:sz w:val="24"/>
          <w:szCs w:val="24"/>
        </w:rPr>
        <w:t xml:space="preserve">  </w:t>
      </w:r>
      <w:r w:rsidR="008810D1">
        <w:rPr>
          <w:sz w:val="24"/>
          <w:szCs w:val="24"/>
        </w:rPr>
        <w:tab/>
      </w:r>
      <w:r w:rsidR="008810D1">
        <w:rPr>
          <w:sz w:val="24"/>
          <w:szCs w:val="24"/>
        </w:rPr>
        <w:tab/>
      </w:r>
      <w:r w:rsidR="008810D1">
        <w:rPr>
          <w:sz w:val="24"/>
          <w:szCs w:val="24"/>
        </w:rPr>
        <w:tab/>
      </w:r>
      <w:r w:rsidR="008810D1">
        <w:rPr>
          <w:sz w:val="24"/>
          <w:szCs w:val="24"/>
        </w:rPr>
        <w:tab/>
      </w:r>
      <w:r w:rsidR="008810D1">
        <w:rPr>
          <w:sz w:val="24"/>
          <w:szCs w:val="24"/>
        </w:rPr>
        <w:tab/>
      </w:r>
      <w:r w:rsidR="008810D1">
        <w:rPr>
          <w:sz w:val="24"/>
          <w:szCs w:val="24"/>
        </w:rPr>
        <w:tab/>
      </w:r>
      <w:r w:rsidR="008810D1">
        <w:rPr>
          <w:sz w:val="24"/>
          <w:szCs w:val="24"/>
        </w:rPr>
        <w:tab/>
      </w:r>
      <w:r w:rsidR="008810D1">
        <w:rPr>
          <w:sz w:val="24"/>
          <w:szCs w:val="24"/>
        </w:rPr>
        <w:tab/>
      </w:r>
      <w:r w:rsidR="00B67728" w:rsidRPr="00F516E5">
        <w:rPr>
          <w:sz w:val="24"/>
          <w:szCs w:val="24"/>
        </w:rPr>
        <w:t>40.</w:t>
      </w:r>
      <w:r w:rsidR="00B67728" w:rsidRPr="00F516E5">
        <w:rPr>
          <w:b/>
          <w:sz w:val="24"/>
          <w:szCs w:val="24"/>
        </w:rPr>
        <w:t xml:space="preserve"> </w:t>
      </w:r>
      <w:r w:rsidR="00B67728" w:rsidRPr="00F516E5">
        <w:rPr>
          <w:sz w:val="24"/>
          <w:szCs w:val="24"/>
        </w:rPr>
        <w:t>St-</w:t>
      </w:r>
      <w:r w:rsidR="001F7F07">
        <w:rPr>
          <w:sz w:val="24"/>
          <w:szCs w:val="24"/>
        </w:rPr>
        <w:t>4004</w:t>
      </w:r>
      <w:r w:rsidR="00B67728" w:rsidRPr="00F516E5">
        <w:rPr>
          <w:sz w:val="24"/>
          <w:szCs w:val="24"/>
        </w:rPr>
        <w:t>/</w:t>
      </w:r>
      <w:r w:rsidR="00551431">
        <w:rPr>
          <w:sz w:val="24"/>
          <w:szCs w:val="24"/>
        </w:rPr>
        <w:t>2016</w:t>
      </w:r>
      <w:r w:rsidR="00B67728" w:rsidRPr="00F516E5">
        <w:rPr>
          <w:sz w:val="24"/>
          <w:szCs w:val="24"/>
        </w:rPr>
        <w:t xml:space="preserve"> </w:t>
      </w:r>
      <w:r w:rsidR="00B67728" w:rsidRPr="00F516E5">
        <w:rPr>
          <w:b/>
          <w:sz w:val="24"/>
          <w:szCs w:val="24"/>
        </w:rPr>
        <w:tab/>
      </w:r>
      <w:r w:rsidR="00B67728" w:rsidRPr="00F516E5">
        <w:rPr>
          <w:b/>
          <w:sz w:val="24"/>
          <w:szCs w:val="24"/>
        </w:rPr>
        <w:tab/>
      </w:r>
      <w:r w:rsidR="00B67728" w:rsidRPr="00F516E5">
        <w:rPr>
          <w:b/>
          <w:sz w:val="24"/>
          <w:szCs w:val="24"/>
        </w:rPr>
        <w:tab/>
      </w:r>
      <w:r w:rsidR="00B67728" w:rsidRPr="00F516E5">
        <w:rPr>
          <w:b/>
          <w:sz w:val="24"/>
          <w:szCs w:val="24"/>
        </w:rPr>
        <w:tab/>
      </w:r>
      <w:r w:rsidR="00B67728" w:rsidRPr="00F516E5">
        <w:rPr>
          <w:sz w:val="24"/>
          <w:szCs w:val="24"/>
        </w:rPr>
        <w:tab/>
      </w:r>
      <w:r w:rsidR="00B67728" w:rsidRPr="00F516E5">
        <w:rPr>
          <w:sz w:val="24"/>
          <w:szCs w:val="24"/>
        </w:rPr>
        <w:tab/>
      </w:r>
      <w:r w:rsidR="00B67728" w:rsidRPr="00F516E5">
        <w:rPr>
          <w:sz w:val="24"/>
          <w:szCs w:val="24"/>
        </w:rPr>
        <w:tab/>
      </w:r>
      <w:r w:rsidR="00B67728" w:rsidRPr="00F516E5">
        <w:rPr>
          <w:sz w:val="24"/>
          <w:szCs w:val="24"/>
        </w:rPr>
        <w:tab/>
        <w:t xml:space="preserve">             </w:t>
      </w:r>
    </w:p>
    <w:p w:rsidRDefault="00B67728" w:rsidP="00B67728" w:rsidR="00B67728" w:rsidRPr="00F516E5">
      <w:pPr>
        <w:rPr>
          <w:sz w:val="24"/>
          <w:szCs w:val="24"/>
        </w:rPr>
      </w:pPr>
    </w:p>
    <w:p w:rsidRDefault="00B67728" w:rsidP="00B67728" w:rsidR="00B67728" w:rsidRPr="00F516E5">
      <w:pPr>
        <w:jc w:val="center"/>
        <w:rPr>
          <w:sz w:val="24"/>
          <w:szCs w:val="24"/>
        </w:rPr>
      </w:pPr>
      <w:r w:rsidRPr="00F516E5">
        <w:rPr>
          <w:sz w:val="24"/>
          <w:szCs w:val="24"/>
        </w:rPr>
        <w:t xml:space="preserve">R E P U B L I K </w:t>
      </w:r>
      <w:r w:rsidR="00F516E5" w:rsidRPr="00F516E5">
        <w:rPr>
          <w:sz w:val="24"/>
          <w:szCs w:val="24"/>
        </w:rPr>
        <w:t>A</w:t>
      </w:r>
      <w:r w:rsidRPr="00F516E5">
        <w:rPr>
          <w:sz w:val="24"/>
          <w:szCs w:val="24"/>
        </w:rPr>
        <w:t xml:space="preserve">   H R V A T S K </w:t>
      </w:r>
      <w:r w:rsidR="00F516E5" w:rsidRPr="00F516E5">
        <w:rPr>
          <w:sz w:val="24"/>
          <w:szCs w:val="24"/>
        </w:rPr>
        <w:t>A</w:t>
      </w:r>
      <w:r w:rsidRPr="00F516E5">
        <w:rPr>
          <w:sz w:val="24"/>
          <w:szCs w:val="24"/>
        </w:rPr>
        <w:t xml:space="preserve"> </w:t>
      </w:r>
    </w:p>
    <w:p w:rsidRDefault="00B67728" w:rsidP="00E44C27" w:rsidR="00B67728">
      <w:pPr>
        <w:jc w:val="center"/>
        <w:rPr>
          <w:sz w:val="24"/>
          <w:szCs w:val="24"/>
        </w:rPr>
      </w:pPr>
      <w:r w:rsidRPr="00F516E5">
        <w:rPr>
          <w:sz w:val="24"/>
          <w:szCs w:val="24"/>
        </w:rPr>
        <w:t>R J E Š E NJ E</w:t>
      </w:r>
    </w:p>
    <w:p w:rsidRDefault="00E44C27" w:rsidP="00E44C27" w:rsidR="00E44C27" w:rsidRPr="00F516E5">
      <w:pPr>
        <w:ind w:left="2880"/>
        <w:jc w:val="center"/>
        <w:rPr>
          <w:sz w:val="24"/>
          <w:szCs w:val="24"/>
        </w:rPr>
      </w:pPr>
    </w:p>
    <w:p w:rsidRDefault="00551431" w:rsidP="00551431" w:rsidR="00551431" w:rsidRPr="00380D4C">
      <w:pPr>
        <w:ind w:firstLine="708"/>
        <w:jc w:val="both"/>
        <w:rPr>
          <w:sz w:val="24"/>
          <w:szCs w:val="24"/>
        </w:rPr>
      </w:pPr>
      <w:r w:rsidRPr="00380D4C">
        <w:rPr>
          <w:sz w:val="24"/>
          <w:szCs w:val="24"/>
        </w:rPr>
        <w:t xml:space="preserve">Trgovački sud u Zagrebu po sucu tog suda Anti Galiću, kao sucu pojedincu, postupajući po prijedlogu Financijske agencije, radi pokretanja stečajnog postupka nad dužnikom </w:t>
      </w:r>
      <w:r w:rsidR="001F7F07">
        <w:t>HALAMBEK d.o.o., Gornja Reka, Gornja Reka 209. OIB 96317440815</w:t>
      </w:r>
      <w:r w:rsidRPr="00380D4C">
        <w:rPr>
          <w:sz w:val="24"/>
          <w:szCs w:val="24"/>
        </w:rPr>
        <w:t xml:space="preserve">, dana </w:t>
      </w:r>
      <w:r w:rsidR="0042617C">
        <w:rPr>
          <w:sz w:val="24"/>
          <w:szCs w:val="24"/>
        </w:rPr>
        <w:t>1</w:t>
      </w:r>
      <w:r w:rsidR="008810D1">
        <w:rPr>
          <w:sz w:val="24"/>
          <w:szCs w:val="24"/>
        </w:rPr>
        <w:t>8</w:t>
      </w:r>
      <w:r w:rsidRPr="00380D4C">
        <w:rPr>
          <w:sz w:val="24"/>
          <w:szCs w:val="24"/>
        </w:rPr>
        <w:t>.travnja 2019.</w:t>
      </w:r>
    </w:p>
    <w:p w:rsidRDefault="008620D6" w:rsidP="008620D6" w:rsidR="008620D6" w:rsidRPr="002A6586">
      <w:pPr>
        <w:widowControl/>
        <w:jc w:val="center"/>
        <w:rPr>
          <w:b/>
          <w:sz w:val="24"/>
          <w:szCs w:val="24"/>
        </w:rPr>
      </w:pPr>
      <w:r w:rsidRPr="002A6586">
        <w:rPr>
          <w:b/>
          <w:sz w:val="24"/>
          <w:szCs w:val="24"/>
        </w:rPr>
        <w:t>r i j e š i o     j e</w:t>
      </w:r>
    </w:p>
    <w:p w:rsidRDefault="008620D6" w:rsidP="008620D6" w:rsidR="008620D6" w:rsidRPr="00E278BA">
      <w:pPr>
        <w:widowControl/>
        <w:jc w:val="center"/>
        <w:rPr>
          <w:sz w:val="24"/>
          <w:szCs w:val="24"/>
        </w:rPr>
      </w:pPr>
    </w:p>
    <w:p w:rsidRDefault="00BE5AD5" w:rsidP="003F453E" w:rsidR="00835796">
      <w:pPr>
        <w:ind w:firstLine="708"/>
        <w:jc w:val="both"/>
        <w:rPr>
          <w:sz w:val="24"/>
        </w:rPr>
      </w:pPr>
      <w:r>
        <w:rPr>
          <w:sz w:val="24"/>
          <w:szCs w:val="24"/>
        </w:rPr>
        <w:t xml:space="preserve">I.  </w:t>
      </w:r>
      <w:r w:rsidR="003573DB" w:rsidRPr="00AE7DB8">
        <w:rPr>
          <w:sz w:val="24"/>
          <w:szCs w:val="24"/>
        </w:rPr>
        <w:t>Privremenom s</w:t>
      </w:r>
      <w:r w:rsidR="008620D6" w:rsidRPr="00AE7DB8">
        <w:rPr>
          <w:sz w:val="24"/>
          <w:szCs w:val="24"/>
        </w:rPr>
        <w:t>tečajnom upravitelju</w:t>
      </w:r>
      <w:r w:rsidR="00E46C36" w:rsidRPr="00AE7DB8">
        <w:rPr>
          <w:sz w:val="24"/>
          <w:szCs w:val="24"/>
        </w:rPr>
        <w:t xml:space="preserve"> </w:t>
      </w:r>
      <w:r w:rsidR="00CF641F">
        <w:rPr>
          <w:sz w:val="24"/>
          <w:szCs w:val="24"/>
        </w:rPr>
        <w:t xml:space="preserve">Zdenko Bešlić iz Slavonskog Broda, P.Krešimira IV. br.4., OIB 40568270984 </w:t>
      </w:r>
      <w:r w:rsidR="008620D6" w:rsidRPr="00AE7DB8">
        <w:rPr>
          <w:sz w:val="24"/>
          <w:szCs w:val="24"/>
        </w:rPr>
        <w:t xml:space="preserve">određuje se nagrada u </w:t>
      </w:r>
      <w:r w:rsidR="00DD7A46" w:rsidRPr="00AE7DB8">
        <w:rPr>
          <w:sz w:val="24"/>
          <w:szCs w:val="24"/>
        </w:rPr>
        <w:t xml:space="preserve">brutto </w:t>
      </w:r>
      <w:r w:rsidR="008620D6" w:rsidRPr="00AE7DB8">
        <w:rPr>
          <w:sz w:val="24"/>
          <w:szCs w:val="24"/>
        </w:rPr>
        <w:t xml:space="preserve">iznosu </w:t>
      </w:r>
      <w:r w:rsidR="00FA7381" w:rsidRPr="00AE7DB8">
        <w:rPr>
          <w:sz w:val="24"/>
          <w:szCs w:val="24"/>
        </w:rPr>
        <w:t>3</w:t>
      </w:r>
      <w:r w:rsidR="00DD7A46" w:rsidRPr="00AE7DB8">
        <w:rPr>
          <w:sz w:val="24"/>
          <w:szCs w:val="24"/>
        </w:rPr>
        <w:t>.000,00</w:t>
      </w:r>
      <w:r w:rsidR="008620D6" w:rsidRPr="00AE7DB8">
        <w:rPr>
          <w:sz w:val="24"/>
          <w:szCs w:val="24"/>
        </w:rPr>
        <w:t xml:space="preserve"> kn</w:t>
      </w:r>
      <w:r w:rsidR="003F453E">
        <w:rPr>
          <w:sz w:val="24"/>
          <w:szCs w:val="24"/>
        </w:rPr>
        <w:t xml:space="preserve">, te naknada troškova </w:t>
      </w:r>
      <w:r w:rsidR="00835796">
        <w:rPr>
          <w:sz w:val="24"/>
        </w:rPr>
        <w:t xml:space="preserve">u iznosu od </w:t>
      </w:r>
      <w:r w:rsidR="00CF641F">
        <w:rPr>
          <w:sz w:val="24"/>
        </w:rPr>
        <w:t>56,93</w:t>
      </w:r>
      <w:r w:rsidR="003F453E">
        <w:rPr>
          <w:sz w:val="24"/>
        </w:rPr>
        <w:t xml:space="preserve"> kn</w:t>
      </w:r>
      <w:r w:rsidR="00835796">
        <w:rPr>
          <w:sz w:val="24"/>
        </w:rPr>
        <w:t>.</w:t>
      </w:r>
    </w:p>
    <w:p w:rsidRDefault="00F168FE" w:rsidP="008810D1" w:rsidR="00A41B9A">
      <w:pPr>
        <w:ind w:firstLine="708"/>
        <w:jc w:val="both"/>
        <w:rPr>
          <w:sz w:val="24"/>
        </w:rPr>
      </w:pPr>
      <w:r>
        <w:rPr>
          <w:sz w:val="24"/>
          <w:szCs w:val="24"/>
        </w:rPr>
        <w:t>II</w:t>
      </w:r>
      <w:r w:rsidR="00A9549D" w:rsidRPr="00AE7DB8">
        <w:rPr>
          <w:sz w:val="24"/>
          <w:szCs w:val="24"/>
        </w:rPr>
        <w:t>.</w:t>
      </w:r>
      <w:r w:rsidR="009E22FE" w:rsidRPr="00AE7DB8">
        <w:rPr>
          <w:sz w:val="24"/>
          <w:szCs w:val="24"/>
        </w:rPr>
        <w:t>Nalaže se računovodstvu suda po pravomoćnosti ovog rješenja netto iznos nagrade</w:t>
      </w:r>
      <w:r w:rsidR="003F453E">
        <w:rPr>
          <w:sz w:val="24"/>
          <w:szCs w:val="24"/>
        </w:rPr>
        <w:t xml:space="preserve"> i naknade troškova </w:t>
      </w:r>
      <w:r w:rsidR="009E22FE" w:rsidRPr="00AE7DB8">
        <w:rPr>
          <w:sz w:val="24"/>
          <w:szCs w:val="24"/>
        </w:rPr>
        <w:t xml:space="preserve"> iz točke I</w:t>
      </w:r>
      <w:r w:rsidR="008B342B" w:rsidRPr="00AE7DB8">
        <w:rPr>
          <w:sz w:val="24"/>
          <w:szCs w:val="24"/>
        </w:rPr>
        <w:t xml:space="preserve">. </w:t>
      </w:r>
      <w:r w:rsidR="009E22FE" w:rsidRPr="00AE7DB8">
        <w:rPr>
          <w:sz w:val="24"/>
          <w:szCs w:val="24"/>
        </w:rPr>
        <w:t>ovog rješenja</w:t>
      </w:r>
      <w:r w:rsidR="00447C58" w:rsidRPr="00AE7DB8">
        <w:rPr>
          <w:sz w:val="24"/>
          <w:szCs w:val="24"/>
        </w:rPr>
        <w:t xml:space="preserve"> na teret </w:t>
      </w:r>
      <w:r w:rsidR="00085617" w:rsidRPr="00AE7DB8">
        <w:rPr>
          <w:sz w:val="24"/>
          <w:szCs w:val="24"/>
        </w:rPr>
        <w:t xml:space="preserve">Fonda iz članka </w:t>
      </w:r>
      <w:r w:rsidR="001A39C7" w:rsidRPr="00AE7DB8">
        <w:rPr>
          <w:sz w:val="24"/>
          <w:szCs w:val="24"/>
        </w:rPr>
        <w:t>111. SZ-a</w:t>
      </w:r>
      <w:r w:rsidR="00447C58" w:rsidRPr="00AE7DB8">
        <w:rPr>
          <w:sz w:val="24"/>
          <w:szCs w:val="24"/>
        </w:rPr>
        <w:t xml:space="preserve"> uplatiti za korist </w:t>
      </w:r>
      <w:r w:rsidR="009E22FE" w:rsidRPr="00AE7DB8">
        <w:rPr>
          <w:sz w:val="24"/>
          <w:szCs w:val="24"/>
        </w:rPr>
        <w:t xml:space="preserve"> račun</w:t>
      </w:r>
      <w:r w:rsidR="00E44C27">
        <w:rPr>
          <w:sz w:val="24"/>
          <w:szCs w:val="24"/>
        </w:rPr>
        <w:t>a</w:t>
      </w:r>
      <w:r w:rsidR="009E22FE" w:rsidRPr="00AE7DB8">
        <w:rPr>
          <w:sz w:val="24"/>
          <w:szCs w:val="24"/>
        </w:rPr>
        <w:t xml:space="preserve"> </w:t>
      </w:r>
      <w:r w:rsidR="008B342B" w:rsidRPr="00AE7DB8">
        <w:rPr>
          <w:sz w:val="24"/>
          <w:szCs w:val="24"/>
        </w:rPr>
        <w:t>p</w:t>
      </w:r>
      <w:r w:rsidR="00A9549D" w:rsidRPr="00AE7DB8">
        <w:rPr>
          <w:sz w:val="24"/>
          <w:szCs w:val="24"/>
        </w:rPr>
        <w:t>rivremeno</w:t>
      </w:r>
      <w:r w:rsidR="008B342B" w:rsidRPr="00AE7DB8">
        <w:rPr>
          <w:sz w:val="24"/>
          <w:szCs w:val="24"/>
        </w:rPr>
        <w:t>g</w:t>
      </w:r>
      <w:r w:rsidR="00A9549D" w:rsidRPr="00AE7DB8">
        <w:rPr>
          <w:sz w:val="24"/>
          <w:szCs w:val="24"/>
        </w:rPr>
        <w:t xml:space="preserve"> stečajno</w:t>
      </w:r>
      <w:r w:rsidR="008B342B" w:rsidRPr="00AE7DB8">
        <w:rPr>
          <w:sz w:val="24"/>
          <w:szCs w:val="24"/>
        </w:rPr>
        <w:t>g</w:t>
      </w:r>
      <w:r w:rsidR="00A9549D" w:rsidRPr="00AE7DB8">
        <w:rPr>
          <w:sz w:val="24"/>
          <w:szCs w:val="24"/>
        </w:rPr>
        <w:t xml:space="preserve"> upravitelj</w:t>
      </w:r>
      <w:r w:rsidR="008B342B" w:rsidRPr="00AE7DB8">
        <w:rPr>
          <w:sz w:val="24"/>
          <w:szCs w:val="24"/>
        </w:rPr>
        <w:t>a</w:t>
      </w:r>
      <w:r w:rsidR="00D041B3" w:rsidRPr="00D041B3">
        <w:rPr>
          <w:sz w:val="24"/>
          <w:szCs w:val="24"/>
        </w:rPr>
        <w:t xml:space="preserve"> </w:t>
      </w:r>
      <w:r w:rsidR="00CF641F">
        <w:rPr>
          <w:sz w:val="24"/>
          <w:szCs w:val="24"/>
        </w:rPr>
        <w:t xml:space="preserve">Zdenko Bešlić iz Slavonskog Broda, </w:t>
      </w:r>
      <w:r w:rsidR="00380D4C">
        <w:t xml:space="preserve"> </w:t>
      </w:r>
      <w:r w:rsidR="00CC0A5D">
        <w:rPr>
          <w:sz w:val="24"/>
          <w:szCs w:val="24"/>
        </w:rPr>
        <w:t xml:space="preserve">broj IBAN HR </w:t>
      </w:r>
      <w:r w:rsidR="007C7695">
        <w:rPr>
          <w:sz w:val="24"/>
          <w:szCs w:val="24"/>
        </w:rPr>
        <w:t xml:space="preserve"> </w:t>
      </w:r>
      <w:r w:rsidR="00114C71">
        <w:rPr>
          <w:sz w:val="24"/>
          <w:szCs w:val="24"/>
        </w:rPr>
        <w:t>7</w:t>
      </w:r>
      <w:r w:rsidR="00CF641F">
        <w:rPr>
          <w:sz w:val="24"/>
          <w:szCs w:val="24"/>
        </w:rPr>
        <w:t>3248500331000</w:t>
      </w:r>
      <w:r w:rsidR="001E64E6">
        <w:rPr>
          <w:sz w:val="24"/>
          <w:szCs w:val="24"/>
        </w:rPr>
        <w:t>66206 kod CROATIA BANKA d.d.</w:t>
      </w:r>
      <w:r>
        <w:rPr>
          <w:sz w:val="24"/>
          <w:szCs w:val="24"/>
        </w:rPr>
        <w:t>.</w:t>
      </w:r>
    </w:p>
    <w:p w:rsidRDefault="008620D6" w:rsidP="008620D6" w:rsidR="008620D6">
      <w:pPr>
        <w:widowControl/>
        <w:jc w:val="center"/>
        <w:rPr>
          <w:sz w:val="24"/>
        </w:rPr>
      </w:pPr>
      <w:r>
        <w:rPr>
          <w:sz w:val="24"/>
        </w:rPr>
        <w:t>Obrazloženje</w:t>
      </w:r>
    </w:p>
    <w:p w:rsidRDefault="008620D6" w:rsidP="008620D6" w:rsidR="008620D6">
      <w:pPr>
        <w:widowControl/>
        <w:jc w:val="both"/>
        <w:rPr>
          <w:sz w:val="24"/>
        </w:rPr>
      </w:pPr>
    </w:p>
    <w:p w:rsidRDefault="008620D6" w:rsidP="008620D6" w:rsidR="00F168FE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Podneskom od </w:t>
      </w:r>
      <w:r w:rsidR="007C7695">
        <w:rPr>
          <w:sz w:val="24"/>
        </w:rPr>
        <w:t>2</w:t>
      </w:r>
      <w:r w:rsidR="001E64E6">
        <w:rPr>
          <w:sz w:val="24"/>
        </w:rPr>
        <w:t>.travnja</w:t>
      </w:r>
      <w:r w:rsidR="00E00637">
        <w:rPr>
          <w:sz w:val="24"/>
        </w:rPr>
        <w:t xml:space="preserve"> </w:t>
      </w:r>
      <w:r w:rsidR="00EF3AC9">
        <w:rPr>
          <w:sz w:val="24"/>
        </w:rPr>
        <w:t>201</w:t>
      </w:r>
      <w:r w:rsidR="007C7695">
        <w:rPr>
          <w:sz w:val="24"/>
        </w:rPr>
        <w:t>9</w:t>
      </w:r>
      <w:r w:rsidR="00EF3AC9">
        <w:rPr>
          <w:sz w:val="24"/>
        </w:rPr>
        <w:t xml:space="preserve">. </w:t>
      </w:r>
      <w:r w:rsidR="00447C58">
        <w:rPr>
          <w:sz w:val="24"/>
        </w:rPr>
        <w:t>privremeni</w:t>
      </w:r>
      <w:r>
        <w:rPr>
          <w:sz w:val="24"/>
        </w:rPr>
        <w:t xml:space="preserve"> stečajni je upravitelj </w:t>
      </w:r>
      <w:r w:rsidR="00EF3AC9">
        <w:rPr>
          <w:sz w:val="24"/>
        </w:rPr>
        <w:t>zatražio određivanje nagrade za poslove privremenog stečajnog upravitelja</w:t>
      </w:r>
      <w:r w:rsidR="00083517">
        <w:rPr>
          <w:sz w:val="24"/>
        </w:rPr>
        <w:t>, te naknade troškova</w:t>
      </w:r>
      <w:r w:rsidR="007C7695">
        <w:rPr>
          <w:sz w:val="24"/>
        </w:rPr>
        <w:t>.</w:t>
      </w:r>
    </w:p>
    <w:p w:rsidRDefault="00A94656" w:rsidP="008620D6" w:rsidR="008620D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Prema članku </w:t>
      </w:r>
      <w:r w:rsidR="004D7F7D">
        <w:rPr>
          <w:sz w:val="24"/>
        </w:rPr>
        <w:t>94.</w:t>
      </w:r>
      <w:r w:rsidR="002D2DC6">
        <w:rPr>
          <w:sz w:val="24"/>
        </w:rPr>
        <w:t xml:space="preserve"> stavak 1</w:t>
      </w:r>
      <w:r>
        <w:rPr>
          <w:sz w:val="24"/>
        </w:rPr>
        <w:t>. Stečajnog zakona</w:t>
      </w:r>
      <w:r w:rsidR="00ED050A">
        <w:rPr>
          <w:sz w:val="24"/>
        </w:rPr>
        <w:t xml:space="preserve"> </w:t>
      </w:r>
      <w:r w:rsidR="002D2DC6">
        <w:rPr>
          <w:sz w:val="24"/>
        </w:rPr>
        <w:t>(</w:t>
      </w:r>
      <w:r w:rsidR="002D2DC6">
        <w:rPr>
          <w:sz w:val="24"/>
          <w:szCs w:val="24"/>
        </w:rPr>
        <w:t xml:space="preserve">N.N. br 71/15 i 104/17, dalje: SZ) </w:t>
      </w:r>
      <w:r w:rsidR="002D2DC6">
        <w:rPr>
          <w:sz w:val="24"/>
        </w:rPr>
        <w:t xml:space="preserve"> </w:t>
      </w:r>
      <w:r w:rsidR="008620D6">
        <w:rPr>
          <w:sz w:val="24"/>
        </w:rPr>
        <w:t xml:space="preserve">stečajni upravitelj ima pravo na nagradu za svoj rad te na naknadu stvarnih troškova. Nagradu </w:t>
      </w:r>
      <w:r w:rsidR="002D2DC6">
        <w:rPr>
          <w:sz w:val="24"/>
        </w:rPr>
        <w:t xml:space="preserve">stečajnom upravitelju </w:t>
      </w:r>
      <w:r w:rsidR="00072D82">
        <w:rPr>
          <w:sz w:val="24"/>
        </w:rPr>
        <w:t xml:space="preserve">rješenjem </w:t>
      </w:r>
      <w:r w:rsidR="008620D6">
        <w:rPr>
          <w:sz w:val="24"/>
        </w:rPr>
        <w:t xml:space="preserve">određuje </w:t>
      </w:r>
      <w:r w:rsidR="002B55D2">
        <w:rPr>
          <w:sz w:val="24"/>
        </w:rPr>
        <w:t>s</w:t>
      </w:r>
      <w:r w:rsidR="00083517">
        <w:rPr>
          <w:sz w:val="24"/>
        </w:rPr>
        <w:t>ud</w:t>
      </w:r>
      <w:r w:rsidR="008620D6">
        <w:rPr>
          <w:sz w:val="24"/>
        </w:rPr>
        <w:t xml:space="preserve"> prema posebnom propisu kojim Vlada Republike Hrvatske utvrđuje kriterije i način obračuna i plaćanja nagrade stečajn</w:t>
      </w:r>
      <w:r w:rsidR="00083517">
        <w:rPr>
          <w:sz w:val="24"/>
        </w:rPr>
        <w:t xml:space="preserve">im </w:t>
      </w:r>
      <w:r w:rsidR="008620D6">
        <w:rPr>
          <w:sz w:val="24"/>
        </w:rPr>
        <w:t xml:space="preserve"> upravitelj</w:t>
      </w:r>
      <w:r w:rsidR="00083517">
        <w:rPr>
          <w:sz w:val="24"/>
        </w:rPr>
        <w:t>ima</w:t>
      </w:r>
      <w:r w:rsidR="008620D6">
        <w:rPr>
          <w:sz w:val="24"/>
        </w:rPr>
        <w:t xml:space="preserve"> (stavak 2. članka </w:t>
      </w:r>
      <w:r w:rsidR="002D2DC6">
        <w:rPr>
          <w:sz w:val="24"/>
        </w:rPr>
        <w:t>29.</w:t>
      </w:r>
      <w:r w:rsidR="008620D6">
        <w:rPr>
          <w:sz w:val="24"/>
        </w:rPr>
        <w:t xml:space="preserve"> SZ-a).</w:t>
      </w:r>
    </w:p>
    <w:p w:rsidRDefault="00463FCE" w:rsidP="008620D6" w:rsidR="00463FCE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Člankom 15. Uredbe </w:t>
      </w:r>
      <w:r w:rsidR="009E22FE">
        <w:rPr>
          <w:sz w:val="24"/>
        </w:rPr>
        <w:t>propisano je  da se nagrada određuje u bruto iznosu.</w:t>
      </w:r>
    </w:p>
    <w:p w:rsidRDefault="00083517" w:rsidP="00515BF0" w:rsidR="00083517">
      <w:pPr>
        <w:widowControl/>
        <w:ind w:firstLine="720"/>
        <w:jc w:val="both"/>
        <w:rPr>
          <w:sz w:val="24"/>
        </w:rPr>
      </w:pPr>
    </w:p>
    <w:p w:rsidRDefault="00463FCE" w:rsidP="00515BF0" w:rsidR="002D3B4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Ocjenjujući složenost poslova koje je obavio privremeni stečajni upravitelj,  </w:t>
      </w:r>
      <w:r w:rsidRPr="00E31300">
        <w:rPr>
          <w:sz w:val="24"/>
          <w:szCs w:val="24"/>
        </w:rPr>
        <w:t>kvalitetu izrađenog nalaza i mišljenja</w:t>
      </w:r>
      <w:r w:rsidR="008875CF" w:rsidRPr="00E31300">
        <w:rPr>
          <w:sz w:val="24"/>
          <w:szCs w:val="24"/>
        </w:rPr>
        <w:t xml:space="preserve">, te okolnost da se nagrada isplaćuje iz Fonda iz članka 111. SZ-a </w:t>
      </w:r>
      <w:r w:rsidRPr="00E31300">
        <w:rPr>
          <w:sz w:val="24"/>
          <w:szCs w:val="24"/>
        </w:rPr>
        <w:t xml:space="preserve"> sud je temeljem naprijed citiranog članka 4. stavak 1. Uredbe odredio nagradu u iznosu od </w:t>
      </w:r>
      <w:r w:rsidR="000947F9" w:rsidRPr="00E31300">
        <w:rPr>
          <w:sz w:val="24"/>
          <w:szCs w:val="24"/>
        </w:rPr>
        <w:t>3.</w:t>
      </w:r>
      <w:r w:rsidRPr="00E31300">
        <w:rPr>
          <w:sz w:val="24"/>
          <w:szCs w:val="24"/>
        </w:rPr>
        <w:t>000,00 kn</w:t>
      </w:r>
      <w:r w:rsidR="002D3B44">
        <w:rPr>
          <w:sz w:val="24"/>
          <w:szCs w:val="24"/>
        </w:rPr>
        <w:t>.</w:t>
      </w:r>
    </w:p>
    <w:p w:rsidRDefault="004D7F7D" w:rsidP="00905171" w:rsidR="004D7F7D">
      <w:pPr>
        <w:ind w:firstLine="708"/>
        <w:jc w:val="both"/>
        <w:rPr>
          <w:bCs/>
          <w:sz w:val="24"/>
          <w:szCs w:val="24"/>
        </w:rPr>
      </w:pPr>
    </w:p>
    <w:p w:rsidRDefault="00905171" w:rsidP="00905171" w:rsidR="00905171" w:rsidRPr="00A22098">
      <w:pPr>
        <w:ind w:firstLine="708"/>
        <w:jc w:val="both"/>
        <w:rPr>
          <w:bCs/>
          <w:sz w:val="24"/>
          <w:szCs w:val="24"/>
        </w:rPr>
      </w:pPr>
      <w:r w:rsidRPr="00A22098">
        <w:rPr>
          <w:bCs/>
          <w:sz w:val="24"/>
          <w:szCs w:val="24"/>
        </w:rPr>
        <w:t>Prema odredbi članka čl</w:t>
      </w:r>
      <w:r>
        <w:rPr>
          <w:bCs/>
          <w:sz w:val="24"/>
          <w:szCs w:val="24"/>
        </w:rPr>
        <w:t xml:space="preserve">anku </w:t>
      </w:r>
      <w:r w:rsidR="00083517">
        <w:rPr>
          <w:bCs/>
          <w:sz w:val="24"/>
          <w:szCs w:val="24"/>
        </w:rPr>
        <w:t>94</w:t>
      </w:r>
      <w:r>
        <w:rPr>
          <w:bCs/>
          <w:sz w:val="24"/>
          <w:szCs w:val="24"/>
        </w:rPr>
        <w:t xml:space="preserve">. </w:t>
      </w:r>
      <w:r w:rsidRPr="00A22098">
        <w:rPr>
          <w:bCs/>
          <w:sz w:val="24"/>
          <w:szCs w:val="24"/>
        </w:rPr>
        <w:t>st</w:t>
      </w:r>
      <w:r>
        <w:rPr>
          <w:bCs/>
          <w:sz w:val="24"/>
          <w:szCs w:val="24"/>
        </w:rPr>
        <w:t>avak</w:t>
      </w:r>
      <w:r w:rsidRPr="00A22098">
        <w:rPr>
          <w:bCs/>
          <w:sz w:val="24"/>
          <w:szCs w:val="24"/>
        </w:rPr>
        <w:t xml:space="preserve"> 3. SZ-a </w:t>
      </w:r>
      <w:r w:rsidR="008B79F2">
        <w:rPr>
          <w:bCs/>
          <w:sz w:val="24"/>
          <w:szCs w:val="24"/>
        </w:rPr>
        <w:t xml:space="preserve">naknadu troškova </w:t>
      </w:r>
      <w:r>
        <w:rPr>
          <w:bCs/>
          <w:sz w:val="24"/>
          <w:szCs w:val="24"/>
        </w:rPr>
        <w:t>rje</w:t>
      </w:r>
      <w:r w:rsidRPr="00A22098">
        <w:rPr>
          <w:bCs/>
          <w:sz w:val="24"/>
          <w:szCs w:val="24"/>
        </w:rPr>
        <w:t xml:space="preserve">šenjem određuje </w:t>
      </w:r>
      <w:r>
        <w:rPr>
          <w:bCs/>
          <w:sz w:val="24"/>
          <w:szCs w:val="24"/>
        </w:rPr>
        <w:t>s</w:t>
      </w:r>
      <w:r w:rsidR="008B79F2">
        <w:rPr>
          <w:bCs/>
          <w:sz w:val="24"/>
          <w:szCs w:val="24"/>
        </w:rPr>
        <w:t>ud</w:t>
      </w:r>
      <w:r>
        <w:rPr>
          <w:bCs/>
          <w:sz w:val="24"/>
          <w:szCs w:val="24"/>
        </w:rPr>
        <w:t xml:space="preserve"> </w:t>
      </w:r>
      <w:r w:rsidRPr="00A22098">
        <w:rPr>
          <w:bCs/>
          <w:sz w:val="24"/>
          <w:szCs w:val="24"/>
        </w:rPr>
        <w:t>na temelju pisanoga, obrazloženoga i dokumentiranoga izvješća stečajnoga upravitelja.</w:t>
      </w:r>
    </w:p>
    <w:p w:rsidRDefault="00905171" w:rsidP="00905171" w:rsidR="00905171" w:rsidRPr="00A22098">
      <w:pPr>
        <w:ind w:firstLine="720"/>
        <w:jc w:val="both"/>
        <w:rPr>
          <w:sz w:val="24"/>
          <w:szCs w:val="24"/>
        </w:rPr>
      </w:pPr>
      <w:r w:rsidRPr="00A22098">
        <w:rPr>
          <w:sz w:val="24"/>
          <w:szCs w:val="24"/>
        </w:rPr>
        <w:t>Kako</w:t>
      </w:r>
      <w:r>
        <w:rPr>
          <w:sz w:val="24"/>
          <w:szCs w:val="24"/>
        </w:rPr>
        <w:t xml:space="preserve"> je </w:t>
      </w:r>
      <w:r w:rsidRPr="00A22098">
        <w:rPr>
          <w:sz w:val="24"/>
          <w:szCs w:val="24"/>
        </w:rPr>
        <w:t>privremeni stečajni upravitelj u zahtjev</w:t>
      </w:r>
      <w:r>
        <w:rPr>
          <w:sz w:val="24"/>
          <w:szCs w:val="24"/>
        </w:rPr>
        <w:t xml:space="preserve">u </w:t>
      </w:r>
      <w:r w:rsidRPr="00A22098">
        <w:rPr>
          <w:sz w:val="24"/>
          <w:szCs w:val="24"/>
        </w:rPr>
        <w:t xml:space="preserve">za odobrenje troškova od </w:t>
      </w:r>
      <w:r>
        <w:rPr>
          <w:sz w:val="24"/>
          <w:szCs w:val="24"/>
        </w:rPr>
        <w:t>2</w:t>
      </w:r>
      <w:r w:rsidR="001E64E6">
        <w:rPr>
          <w:sz w:val="24"/>
          <w:szCs w:val="24"/>
        </w:rPr>
        <w:t>.travnja</w:t>
      </w:r>
      <w:r>
        <w:rPr>
          <w:sz w:val="24"/>
          <w:szCs w:val="24"/>
        </w:rPr>
        <w:t xml:space="preserve"> </w:t>
      </w:r>
      <w:r w:rsidRPr="00A22098">
        <w:rPr>
          <w:sz w:val="24"/>
          <w:szCs w:val="24"/>
        </w:rPr>
        <w:t>201</w:t>
      </w:r>
      <w:r w:rsidR="00516AB1">
        <w:rPr>
          <w:sz w:val="24"/>
          <w:szCs w:val="24"/>
        </w:rPr>
        <w:t>9</w:t>
      </w:r>
      <w:r w:rsidRPr="00A22098">
        <w:rPr>
          <w:sz w:val="24"/>
          <w:szCs w:val="24"/>
        </w:rPr>
        <w:t xml:space="preserve">. </w:t>
      </w:r>
      <w:r w:rsidR="00516AB1">
        <w:rPr>
          <w:sz w:val="24"/>
          <w:szCs w:val="24"/>
        </w:rPr>
        <w:t xml:space="preserve">dokumentirao zatražene troškove koji </w:t>
      </w:r>
      <w:r>
        <w:rPr>
          <w:sz w:val="24"/>
          <w:szCs w:val="24"/>
        </w:rPr>
        <w:t>uobičajno nastaju tijekom prethodnog postupka</w:t>
      </w:r>
      <w:r w:rsidR="001E64E6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A22098">
        <w:rPr>
          <w:sz w:val="24"/>
          <w:szCs w:val="24"/>
        </w:rPr>
        <w:t xml:space="preserve">temeljem članka 94. stavak 3. </w:t>
      </w:r>
      <w:r>
        <w:rPr>
          <w:sz w:val="24"/>
          <w:szCs w:val="24"/>
        </w:rPr>
        <w:t xml:space="preserve">odobreni su privremenom </w:t>
      </w:r>
      <w:r>
        <w:rPr>
          <w:sz w:val="24"/>
          <w:szCs w:val="24"/>
        </w:rPr>
        <w:lastRenderedPageBreak/>
        <w:t xml:space="preserve">stečajnom upravitelju troškovi postupka u </w:t>
      </w:r>
      <w:r w:rsidR="00516AB1">
        <w:rPr>
          <w:sz w:val="24"/>
          <w:szCs w:val="24"/>
        </w:rPr>
        <w:t xml:space="preserve">ukupnom zatraženom </w:t>
      </w:r>
      <w:r>
        <w:rPr>
          <w:sz w:val="24"/>
          <w:szCs w:val="24"/>
        </w:rPr>
        <w:t xml:space="preserve">iznosu od </w:t>
      </w:r>
      <w:r w:rsidR="001E64E6">
        <w:rPr>
          <w:sz w:val="24"/>
          <w:szCs w:val="24"/>
        </w:rPr>
        <w:t>56,93</w:t>
      </w:r>
      <w:r>
        <w:rPr>
          <w:sz w:val="24"/>
          <w:szCs w:val="24"/>
        </w:rPr>
        <w:t xml:space="preserve"> kn.</w:t>
      </w:r>
    </w:p>
    <w:p w:rsidRDefault="00905171" w:rsidP="00905171" w:rsidR="00905171" w:rsidRPr="00A22098">
      <w:pPr>
        <w:ind w:firstLine="720"/>
        <w:jc w:val="both"/>
        <w:rPr>
          <w:sz w:val="24"/>
          <w:szCs w:val="24"/>
        </w:rPr>
      </w:pPr>
    </w:p>
    <w:p w:rsidRDefault="00905171" w:rsidP="00905171" w:rsidR="00905171">
      <w:pPr>
        <w:widowControl/>
        <w:ind w:firstLine="720"/>
        <w:jc w:val="both"/>
        <w:rPr>
          <w:sz w:val="24"/>
        </w:rPr>
      </w:pPr>
      <w:r>
        <w:rPr>
          <w:sz w:val="24"/>
        </w:rPr>
        <w:t>Slijedom svega naprijed navedenog riješeno je kao u izreci.</w:t>
      </w:r>
    </w:p>
    <w:p w:rsidRDefault="00753032" w:rsidP="00515BF0" w:rsidR="00753032" w:rsidRPr="00F869EF">
      <w:pPr>
        <w:widowControl/>
        <w:ind w:firstLine="720"/>
        <w:jc w:val="both"/>
        <w:rPr>
          <w:sz w:val="24"/>
          <w:szCs w:val="24"/>
        </w:rPr>
      </w:pPr>
    </w:p>
    <w:p w:rsidRDefault="00C445DA" w:rsidR="00192ACA" w:rsidRPr="00F869EF">
      <w:pPr>
        <w:widowControl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 xml:space="preserve">Zagreb, </w:t>
      </w:r>
      <w:r w:rsidR="001E64E6">
        <w:rPr>
          <w:sz w:val="24"/>
          <w:szCs w:val="24"/>
        </w:rPr>
        <w:t>1</w:t>
      </w:r>
      <w:r w:rsidR="008810D1">
        <w:rPr>
          <w:sz w:val="24"/>
          <w:szCs w:val="24"/>
        </w:rPr>
        <w:t>8</w:t>
      </w:r>
      <w:r w:rsidR="001E64E6">
        <w:rPr>
          <w:sz w:val="24"/>
          <w:szCs w:val="24"/>
        </w:rPr>
        <w:t>.travnja</w:t>
      </w:r>
      <w:r w:rsidR="00F869EF">
        <w:rPr>
          <w:sz w:val="24"/>
          <w:szCs w:val="24"/>
        </w:rPr>
        <w:t xml:space="preserve"> </w:t>
      </w:r>
      <w:r w:rsidR="00327F8D" w:rsidRPr="00F869EF">
        <w:rPr>
          <w:sz w:val="24"/>
          <w:szCs w:val="24"/>
        </w:rPr>
        <w:t>201</w:t>
      </w:r>
      <w:r w:rsidR="0040037E">
        <w:rPr>
          <w:sz w:val="24"/>
          <w:szCs w:val="24"/>
        </w:rPr>
        <w:t>9</w:t>
      </w:r>
      <w:r w:rsidR="00327F8D" w:rsidRPr="00F869EF">
        <w:rPr>
          <w:sz w:val="24"/>
          <w:szCs w:val="24"/>
        </w:rPr>
        <w:t>.</w:t>
      </w:r>
    </w:p>
    <w:p w:rsidRDefault="00192ACA" w:rsidR="00192ACA" w:rsidRPr="00F869EF">
      <w:pPr>
        <w:widowControl/>
        <w:jc w:val="center"/>
        <w:rPr>
          <w:sz w:val="24"/>
          <w:szCs w:val="24"/>
        </w:rPr>
      </w:pPr>
    </w:p>
    <w:p w:rsidRDefault="00860CB5" w:rsidP="00860CB5" w:rsidR="00192ACA" w:rsidRPr="00F869EF">
      <w:pPr>
        <w:widowControl/>
        <w:ind w:firstLine="720" w:left="2160"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>Sudac</w:t>
      </w:r>
      <w:r w:rsidR="00192ACA" w:rsidRPr="00F869EF">
        <w:rPr>
          <w:sz w:val="24"/>
          <w:szCs w:val="24"/>
        </w:rPr>
        <w:t xml:space="preserve">:  </w:t>
      </w:r>
    </w:p>
    <w:p w:rsidRDefault="00860CB5" w:rsidP="002665C1" w:rsidR="00A55D63" w:rsidRPr="00F869EF">
      <w:pPr>
        <w:widowControl/>
        <w:ind w:firstLine="720" w:left="43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>An</w:t>
      </w:r>
      <w:r w:rsidR="00192ACA" w:rsidRPr="00F869EF">
        <w:rPr>
          <w:sz w:val="24"/>
          <w:szCs w:val="24"/>
        </w:rPr>
        <w:t xml:space="preserve">te Galić </w:t>
      </w:r>
      <w:r w:rsidR="00422A32">
        <w:rPr>
          <w:sz w:val="24"/>
          <w:szCs w:val="24"/>
        </w:rPr>
        <w:t>v.r.</w:t>
      </w:r>
    </w:p>
    <w:p w:rsidRDefault="00192ACA" w:rsidR="00192ACA" w:rsidRPr="00F869EF">
      <w:pPr>
        <w:widowControl/>
        <w:ind w:firstLine="720" w:left="5040"/>
        <w:jc w:val="both"/>
        <w:rPr>
          <w:sz w:val="24"/>
          <w:szCs w:val="24"/>
        </w:rPr>
      </w:pPr>
    </w:p>
    <w:p w:rsidRDefault="00860CB5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>Uputa o pravnom lijeku</w:t>
      </w:r>
      <w:r w:rsidR="00192ACA" w:rsidRPr="00F869EF">
        <w:rPr>
          <w:sz w:val="24"/>
          <w:szCs w:val="24"/>
        </w:rPr>
        <w:t>:</w:t>
      </w:r>
    </w:p>
    <w:p w:rsidRDefault="00192ACA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860CB5" w:rsidP="00860CB5" w:rsidR="00860CB5" w:rsidRPr="00F869EF">
      <w:pPr>
        <w:rPr>
          <w:sz w:val="24"/>
          <w:szCs w:val="24"/>
        </w:rPr>
      </w:pPr>
    </w:p>
    <w:p w:rsidRDefault="00666615" w:rsidP="00E33139" w:rsidR="00666615" w:rsidRPr="00F869EF">
      <w:pPr>
        <w:rPr>
          <w:sz w:val="24"/>
          <w:szCs w:val="24"/>
        </w:rPr>
      </w:pPr>
    </w:p>
    <w:p w:rsidRDefault="00422A32" w:rsidP="00422A32" w:rsidR="00C32154">
      <w:pPr>
        <w:ind w:firstLine="720" w:left="2880"/>
        <w:rPr>
          <w:sz w:val="24"/>
          <w:szCs w:val="24"/>
        </w:rPr>
      </w:pPr>
      <w:r>
        <w:rPr>
          <w:sz w:val="24"/>
          <w:szCs w:val="24"/>
        </w:rPr>
        <w:t>Za točnost otpravka-ovlašteni službenik:</w:t>
      </w:r>
    </w:p>
    <w:p w:rsidRDefault="00422A32" w:rsidP="00422A32" w:rsidR="00422A32" w:rsidRPr="00F869EF">
      <w:pPr>
        <w:ind w:firstLine="720" w:left="3600"/>
        <w:rPr>
          <w:sz w:val="24"/>
          <w:szCs w:val="24"/>
        </w:rPr>
      </w:pPr>
      <w:r>
        <w:rPr>
          <w:sz w:val="24"/>
          <w:szCs w:val="24"/>
        </w:rPr>
        <w:t xml:space="preserve">Valentina Delač </w:t>
      </w:r>
    </w:p>
    <w:sectPr w:rsidSect="00515BF0" w:rsidR="00422A32" w:rsidRPr="00F869EF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28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0598" w:rsidR="00130598">
      <w:r>
        <w:separator/>
      </w:r>
    </w:p>
  </w:endnote>
  <w:endnote w:id="0" w:type="continuationSeparator">
    <w:p w:rsidRDefault="00130598" w:rsidR="001305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0598" w:rsidR="00130598">
      <w:r>
        <w:separator/>
      </w:r>
    </w:p>
  </w:footnote>
  <w:footnote w:id="0" w:type="continuationSeparator">
    <w:p w:rsidRDefault="00130598" w:rsidR="001305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C8432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2442E" w:rsidR="00824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F7611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04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442E" w:rsidP="00E33139" w:rsidR="0082442E" w:rsidRPr="00A32E6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84AD1"/>
    <w:multiLevelType w:val="hybridMultilevel"/>
    <w:tmpl w:val="15BAF0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F855CB"/>
    <w:multiLevelType w:val="hybridMultilevel"/>
    <w:tmpl w:val="4B3220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0C3A51"/>
    <w:multiLevelType w:val="hybridMultilevel"/>
    <w:tmpl w:val="EBFA6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06585A"/>
    <w:multiLevelType w:val="hybridMultilevel"/>
    <w:tmpl w:val="F1109224"/>
    <w:lvl w:tplc="E1980CA6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7C02676"/>
    <w:multiLevelType w:val="hybridMultilevel"/>
    <w:tmpl w:val="35E2A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5F013CD"/>
    <w:multiLevelType w:val="hybridMultilevel"/>
    <w:tmpl w:val="3C68F0B8"/>
    <w:lvl w:tplc="3A1A6FD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BE9316B"/>
    <w:multiLevelType w:val="hybridMultilevel"/>
    <w:tmpl w:val="675E1B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BCA5864"/>
    <w:multiLevelType w:val="hybridMultilevel"/>
    <w:tmpl w:val="49F6BD58"/>
    <w:lvl w:tplc="CC6CF77E" w:ilvl="0">
      <w:start w:val="1"/>
      <w:numFmt w:val="upperRoman"/>
      <w:lvlText w:val="%1.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1"/>
  </w:num>
  <w:num w:numId="6">
    <w:abstractNumId w:val="7"/>
  </w:num>
  <w:num w:numId="7">
    <w:abstractNumId w:val="8"/>
  </w:num>
  <w:num w:numId="8">
    <w:abstractNumId w:val="5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71F"/>
    <w:rsid w:val="00035718"/>
    <w:rsid w:val="000367BE"/>
    <w:rsid w:val="00040C5F"/>
    <w:rsid w:val="000629A0"/>
    <w:rsid w:val="00071EF2"/>
    <w:rsid w:val="00072D82"/>
    <w:rsid w:val="00076B4A"/>
    <w:rsid w:val="00077923"/>
    <w:rsid w:val="00083517"/>
    <w:rsid w:val="00085617"/>
    <w:rsid w:val="0009009B"/>
    <w:rsid w:val="000947F9"/>
    <w:rsid w:val="00094EFB"/>
    <w:rsid w:val="000A3D5F"/>
    <w:rsid w:val="000B799D"/>
    <w:rsid w:val="000B7A1A"/>
    <w:rsid w:val="000C6787"/>
    <w:rsid w:val="000E2972"/>
    <w:rsid w:val="000E306A"/>
    <w:rsid w:val="000E6DBD"/>
    <w:rsid w:val="00103271"/>
    <w:rsid w:val="001064DA"/>
    <w:rsid w:val="00114C71"/>
    <w:rsid w:val="0012327B"/>
    <w:rsid w:val="00130598"/>
    <w:rsid w:val="00131BA7"/>
    <w:rsid w:val="00146DF0"/>
    <w:rsid w:val="001557AC"/>
    <w:rsid w:val="00162144"/>
    <w:rsid w:val="00167AA4"/>
    <w:rsid w:val="00192ACA"/>
    <w:rsid w:val="00192C2B"/>
    <w:rsid w:val="001A3381"/>
    <w:rsid w:val="001A39C7"/>
    <w:rsid w:val="001A431C"/>
    <w:rsid w:val="001A66AF"/>
    <w:rsid w:val="001B0618"/>
    <w:rsid w:val="001C0E04"/>
    <w:rsid w:val="001C3DCF"/>
    <w:rsid w:val="001E58A7"/>
    <w:rsid w:val="001E64E6"/>
    <w:rsid w:val="001F14A5"/>
    <w:rsid w:val="001F1812"/>
    <w:rsid w:val="001F7F07"/>
    <w:rsid w:val="00201F1C"/>
    <w:rsid w:val="002161A0"/>
    <w:rsid w:val="00223A78"/>
    <w:rsid w:val="00226486"/>
    <w:rsid w:val="00232011"/>
    <w:rsid w:val="002349DF"/>
    <w:rsid w:val="002362FF"/>
    <w:rsid w:val="002416E0"/>
    <w:rsid w:val="00244EF5"/>
    <w:rsid w:val="00246197"/>
    <w:rsid w:val="002659F1"/>
    <w:rsid w:val="002665C1"/>
    <w:rsid w:val="0026710B"/>
    <w:rsid w:val="00274CEE"/>
    <w:rsid w:val="0028403B"/>
    <w:rsid w:val="00285742"/>
    <w:rsid w:val="0028629B"/>
    <w:rsid w:val="00295EEF"/>
    <w:rsid w:val="0029634E"/>
    <w:rsid w:val="00297B3D"/>
    <w:rsid w:val="002A6586"/>
    <w:rsid w:val="002B55D2"/>
    <w:rsid w:val="002D10E6"/>
    <w:rsid w:val="002D2D5A"/>
    <w:rsid w:val="002D2DC6"/>
    <w:rsid w:val="002D3B44"/>
    <w:rsid w:val="002D5155"/>
    <w:rsid w:val="002E3720"/>
    <w:rsid w:val="0030374B"/>
    <w:rsid w:val="00307AF0"/>
    <w:rsid w:val="0031053F"/>
    <w:rsid w:val="00313315"/>
    <w:rsid w:val="00327F8D"/>
    <w:rsid w:val="0033019D"/>
    <w:rsid w:val="00332471"/>
    <w:rsid w:val="00333C9B"/>
    <w:rsid w:val="003573DB"/>
    <w:rsid w:val="003748C4"/>
    <w:rsid w:val="00380959"/>
    <w:rsid w:val="00380D4C"/>
    <w:rsid w:val="00384769"/>
    <w:rsid w:val="003B7A25"/>
    <w:rsid w:val="003E00CA"/>
    <w:rsid w:val="003E4FE6"/>
    <w:rsid w:val="003F012E"/>
    <w:rsid w:val="003F03BC"/>
    <w:rsid w:val="003F453E"/>
    <w:rsid w:val="0040037E"/>
    <w:rsid w:val="00420059"/>
    <w:rsid w:val="00422A32"/>
    <w:rsid w:val="0042617C"/>
    <w:rsid w:val="0044555B"/>
    <w:rsid w:val="004458B1"/>
    <w:rsid w:val="00447C58"/>
    <w:rsid w:val="00455580"/>
    <w:rsid w:val="00463AD4"/>
    <w:rsid w:val="00463FCE"/>
    <w:rsid w:val="00474F9B"/>
    <w:rsid w:val="004750C8"/>
    <w:rsid w:val="004762EC"/>
    <w:rsid w:val="00477010"/>
    <w:rsid w:val="00487288"/>
    <w:rsid w:val="004915AF"/>
    <w:rsid w:val="004930BD"/>
    <w:rsid w:val="00493A73"/>
    <w:rsid w:val="004969E5"/>
    <w:rsid w:val="004A0A61"/>
    <w:rsid w:val="004B0F6A"/>
    <w:rsid w:val="004B2F6A"/>
    <w:rsid w:val="004C6903"/>
    <w:rsid w:val="004C750E"/>
    <w:rsid w:val="004D02BD"/>
    <w:rsid w:val="004D527D"/>
    <w:rsid w:val="004D556D"/>
    <w:rsid w:val="004D7F7D"/>
    <w:rsid w:val="00505A6F"/>
    <w:rsid w:val="005115F6"/>
    <w:rsid w:val="00515BF0"/>
    <w:rsid w:val="00516AB1"/>
    <w:rsid w:val="00524CB0"/>
    <w:rsid w:val="00525E3C"/>
    <w:rsid w:val="0054178D"/>
    <w:rsid w:val="00551431"/>
    <w:rsid w:val="00562B60"/>
    <w:rsid w:val="005643F9"/>
    <w:rsid w:val="005659E1"/>
    <w:rsid w:val="005669AA"/>
    <w:rsid w:val="00571582"/>
    <w:rsid w:val="00574289"/>
    <w:rsid w:val="005840D0"/>
    <w:rsid w:val="0059179A"/>
    <w:rsid w:val="00593238"/>
    <w:rsid w:val="005942EB"/>
    <w:rsid w:val="005A065D"/>
    <w:rsid w:val="005A5850"/>
    <w:rsid w:val="005B1454"/>
    <w:rsid w:val="005D4FB9"/>
    <w:rsid w:val="005E2EFC"/>
    <w:rsid w:val="005E7312"/>
    <w:rsid w:val="005F7818"/>
    <w:rsid w:val="00613802"/>
    <w:rsid w:val="006408CC"/>
    <w:rsid w:val="00653FE4"/>
    <w:rsid w:val="006607DD"/>
    <w:rsid w:val="00663988"/>
    <w:rsid w:val="00666615"/>
    <w:rsid w:val="00684E49"/>
    <w:rsid w:val="00694F37"/>
    <w:rsid w:val="00697004"/>
    <w:rsid w:val="006A75F4"/>
    <w:rsid w:val="006E10C7"/>
    <w:rsid w:val="006E72E7"/>
    <w:rsid w:val="006E78D8"/>
    <w:rsid w:val="00733D7A"/>
    <w:rsid w:val="00753032"/>
    <w:rsid w:val="007565B6"/>
    <w:rsid w:val="00760ED1"/>
    <w:rsid w:val="00787F4D"/>
    <w:rsid w:val="007960C5"/>
    <w:rsid w:val="007C6AF0"/>
    <w:rsid w:val="007C7695"/>
    <w:rsid w:val="007D50A9"/>
    <w:rsid w:val="007F291C"/>
    <w:rsid w:val="007F59F1"/>
    <w:rsid w:val="007F7C24"/>
    <w:rsid w:val="0081083B"/>
    <w:rsid w:val="00814F81"/>
    <w:rsid w:val="008243F8"/>
    <w:rsid w:val="0082442E"/>
    <w:rsid w:val="0082569D"/>
    <w:rsid w:val="00835796"/>
    <w:rsid w:val="00850219"/>
    <w:rsid w:val="00860CB5"/>
    <w:rsid w:val="008620D6"/>
    <w:rsid w:val="00863BD2"/>
    <w:rsid w:val="00872FE8"/>
    <w:rsid w:val="008766EB"/>
    <w:rsid w:val="008810D1"/>
    <w:rsid w:val="008815DB"/>
    <w:rsid w:val="008875CF"/>
    <w:rsid w:val="0089671F"/>
    <w:rsid w:val="008B342B"/>
    <w:rsid w:val="008B62E7"/>
    <w:rsid w:val="008B79F2"/>
    <w:rsid w:val="008C1334"/>
    <w:rsid w:val="008D307C"/>
    <w:rsid w:val="008D4AF0"/>
    <w:rsid w:val="008E10FB"/>
    <w:rsid w:val="008E4F5E"/>
    <w:rsid w:val="0090317F"/>
    <w:rsid w:val="00903DC1"/>
    <w:rsid w:val="00905171"/>
    <w:rsid w:val="00907C51"/>
    <w:rsid w:val="0093282C"/>
    <w:rsid w:val="009407FA"/>
    <w:rsid w:val="0094199D"/>
    <w:rsid w:val="0095156F"/>
    <w:rsid w:val="009873F2"/>
    <w:rsid w:val="009929DA"/>
    <w:rsid w:val="009A15A8"/>
    <w:rsid w:val="009A5FFE"/>
    <w:rsid w:val="009B552D"/>
    <w:rsid w:val="009E22FE"/>
    <w:rsid w:val="00A07506"/>
    <w:rsid w:val="00A2384B"/>
    <w:rsid w:val="00A300E7"/>
    <w:rsid w:val="00A30DE5"/>
    <w:rsid w:val="00A32E6E"/>
    <w:rsid w:val="00A365B5"/>
    <w:rsid w:val="00A41B9A"/>
    <w:rsid w:val="00A55A8C"/>
    <w:rsid w:val="00A55D63"/>
    <w:rsid w:val="00A604C2"/>
    <w:rsid w:val="00A6595F"/>
    <w:rsid w:val="00A8147C"/>
    <w:rsid w:val="00A90306"/>
    <w:rsid w:val="00A94656"/>
    <w:rsid w:val="00A9549D"/>
    <w:rsid w:val="00AB39CF"/>
    <w:rsid w:val="00AC5738"/>
    <w:rsid w:val="00AE7DB8"/>
    <w:rsid w:val="00AF0503"/>
    <w:rsid w:val="00AF4DED"/>
    <w:rsid w:val="00AF67E9"/>
    <w:rsid w:val="00B07E8D"/>
    <w:rsid w:val="00B13E95"/>
    <w:rsid w:val="00B14441"/>
    <w:rsid w:val="00B43152"/>
    <w:rsid w:val="00B46245"/>
    <w:rsid w:val="00B468E4"/>
    <w:rsid w:val="00B54AFF"/>
    <w:rsid w:val="00B62128"/>
    <w:rsid w:val="00B67728"/>
    <w:rsid w:val="00B83432"/>
    <w:rsid w:val="00BA60DD"/>
    <w:rsid w:val="00BA72FD"/>
    <w:rsid w:val="00BB3109"/>
    <w:rsid w:val="00BD5795"/>
    <w:rsid w:val="00BE5AD5"/>
    <w:rsid w:val="00C221AC"/>
    <w:rsid w:val="00C27062"/>
    <w:rsid w:val="00C32154"/>
    <w:rsid w:val="00C405FF"/>
    <w:rsid w:val="00C42A88"/>
    <w:rsid w:val="00C445DA"/>
    <w:rsid w:val="00C4595F"/>
    <w:rsid w:val="00C54B4C"/>
    <w:rsid w:val="00C63BD1"/>
    <w:rsid w:val="00C8432C"/>
    <w:rsid w:val="00CA7BAA"/>
    <w:rsid w:val="00CB56CF"/>
    <w:rsid w:val="00CC0A5D"/>
    <w:rsid w:val="00CD6267"/>
    <w:rsid w:val="00CE1F02"/>
    <w:rsid w:val="00CE282C"/>
    <w:rsid w:val="00CF641F"/>
    <w:rsid w:val="00D0411B"/>
    <w:rsid w:val="00D041B3"/>
    <w:rsid w:val="00D14ED8"/>
    <w:rsid w:val="00D23F1B"/>
    <w:rsid w:val="00D25FAA"/>
    <w:rsid w:val="00D43F20"/>
    <w:rsid w:val="00D6287F"/>
    <w:rsid w:val="00D73D46"/>
    <w:rsid w:val="00D95795"/>
    <w:rsid w:val="00DB26FB"/>
    <w:rsid w:val="00DC0819"/>
    <w:rsid w:val="00DC4FC1"/>
    <w:rsid w:val="00DD7A46"/>
    <w:rsid w:val="00DE1246"/>
    <w:rsid w:val="00DE6D82"/>
    <w:rsid w:val="00DF3D0A"/>
    <w:rsid w:val="00DF48C3"/>
    <w:rsid w:val="00DF5AE9"/>
    <w:rsid w:val="00E00637"/>
    <w:rsid w:val="00E1427C"/>
    <w:rsid w:val="00E23073"/>
    <w:rsid w:val="00E31300"/>
    <w:rsid w:val="00E33139"/>
    <w:rsid w:val="00E44C27"/>
    <w:rsid w:val="00E46C32"/>
    <w:rsid w:val="00E46C36"/>
    <w:rsid w:val="00E5008B"/>
    <w:rsid w:val="00E5683A"/>
    <w:rsid w:val="00E73F6C"/>
    <w:rsid w:val="00E94236"/>
    <w:rsid w:val="00EA3939"/>
    <w:rsid w:val="00EA4E8E"/>
    <w:rsid w:val="00ED050A"/>
    <w:rsid w:val="00ED2DFB"/>
    <w:rsid w:val="00EF0368"/>
    <w:rsid w:val="00EF3AC9"/>
    <w:rsid w:val="00EF79C5"/>
    <w:rsid w:val="00F012B8"/>
    <w:rsid w:val="00F062B0"/>
    <w:rsid w:val="00F110C6"/>
    <w:rsid w:val="00F130D6"/>
    <w:rsid w:val="00F168FE"/>
    <w:rsid w:val="00F319FD"/>
    <w:rsid w:val="00F37868"/>
    <w:rsid w:val="00F46C80"/>
    <w:rsid w:val="00F516E5"/>
    <w:rsid w:val="00F53969"/>
    <w:rsid w:val="00F56107"/>
    <w:rsid w:val="00F57403"/>
    <w:rsid w:val="00F622C0"/>
    <w:rsid w:val="00F72B0C"/>
    <w:rsid w:val="00F755BF"/>
    <w:rsid w:val="00F7611C"/>
    <w:rsid w:val="00F8451F"/>
    <w:rsid w:val="00F869EF"/>
    <w:rsid w:val="00FA7381"/>
    <w:rsid w:val="00FB48C1"/>
    <w:rsid w:val="00FF2718"/>
    <w:rsid w:val="00FF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2840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2A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A3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A32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A3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A3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2840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2A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A3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A32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A3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A3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4004</izvorni_sadrzaj>
    <derivirana_varijabla naziv="DomainObject.Predmet.Broj_1">4004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St-4004/2016</izvorni_sadrzaj>
    <derivirana_varijabla naziv="DomainObject.Predmet.OznakaBroj_1">St-4004/2016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HALAMBEK d.o.o.</izvorni_sadrzaj>
    <derivirana_varijabla naziv="DomainObject.Predmet.ProtustrankaFormated_1">  HALAMBEK d.o.o.</derivirana_varijabla>
  </DomainObject.Predmet.ProtustrankaFormated>
  <DomainObject.Predmet.ProtustrankaFormatedOIB>
    <izvorni_sadrzaj>  HALAMBEK d.o.o., OIB 96317440815</izvorni_sadrzaj>
    <derivirana_varijabla naziv="DomainObject.Predmet.ProtustrankaFormatedOIB_1">  HALAMBEK d.o.o., OIB 96317440815</derivirana_varijabla>
  </DomainObject.Predmet.ProtustrankaFormatedOIB>
  <DomainObject.Predmet.ProtustrankaFormatedWithAdress>
    <izvorni_sadrzaj> HALAMBEK d.o.o., Gornja Reka 209, 10450 Gornja Reka</izvorni_sadrzaj>
    <derivirana_varijabla naziv="DomainObject.Predmet.ProtustrankaFormatedWithAdress_1"> HALAMBEK d.o.o., Gornja Reka 209, 10450 Gornja Reka</derivirana_varijabla>
  </DomainObject.Predmet.ProtustrankaFormatedWithAdress>
  <DomainObject.Predmet.ProtustrankaFormatedWithAdressOIB>
    <izvorni_sadrzaj> HALAMBEK d.o.o., OIB 96317440815, Gornja Reka 209, 10450 Gornja Reka</izvorni_sadrzaj>
    <derivirana_varijabla naziv="DomainObject.Predmet.ProtustrankaFormatedWithAdressOIB_1"> HALAMBEK d.o.o., OIB 96317440815, Gornja Reka 209, 10450 Gornja Reka</derivirana_varijabla>
  </DomainObject.Predmet.ProtustrankaFormatedWithAdressOIB>
  <DomainObject.Predmet.ProtustrankaWithAdress>
    <izvorni_sadrzaj>HALAMBEK d.o.o. Gornja Reka 209, 10450 Gornja Reka</izvorni_sadrzaj>
    <derivirana_varijabla naziv="DomainObject.Predmet.ProtustrankaWithAdress_1">HALAMBEK d.o.o. Gornja Reka 209, 10450 Gornja Reka</derivirana_varijabla>
  </DomainObject.Predmet.ProtustrankaWithAdress>
  <DomainObject.Predmet.ProtustrankaWithAdressOIB>
    <izvorni_sadrzaj>HALAMBEK d.o.o., OIB 96317440815, Gornja Reka 209, 10450 Gornja Reka</izvorni_sadrzaj>
    <derivirana_varijabla naziv="DomainObject.Predmet.ProtustrankaWithAdressOIB_1">HALAMBEK d.o.o., OIB 96317440815, Gornja Reka 209, 10450 Gornja Reka</derivirana_varijabla>
  </DomainObject.Predmet.ProtustrankaWithAdressOIB>
  <DomainObject.Predmet.ProtustrankaNazivFormated>
    <izvorni_sadrzaj>HALAMBEK d.o.o.</izvorni_sadrzaj>
    <derivirana_varijabla naziv="DomainObject.Predmet.ProtustrankaNazivFormated_1">HALAMBEK d.o.o.</derivirana_varijabla>
  </DomainObject.Predmet.ProtustrankaNazivFormated>
  <DomainObject.Predmet.ProtustrankaNazivFormatedOIB>
    <izvorni_sadrzaj>HALAMBEK d.o.o., OIB 96317440815</izvorni_sadrzaj>
    <derivirana_varijabla naziv="DomainObject.Predmet.ProtustrankaNazivFormatedOIB_1">HALAMBEK d.o.o., OIB 96317440815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HALAMBEK d.o.o.</item>
    </izvorni_sadrzaj>
    <derivirana_varijabla naziv="DomainObject.Predmet.ProtuStrankaListFormated_1">
      <item>HALAMBEK d.o.o.</item>
    </derivirana_varijabla>
  </DomainObject.Predmet.ProtuStrankaListFormated>
  <DomainObject.Predmet.ProtuStrankaListFormatedOIB>
    <izvorni_sadrzaj>
      <item>HALAMBEK d.o.o., OIB 96317440815</item>
    </izvorni_sadrzaj>
    <derivirana_varijabla naziv="DomainObject.Predmet.ProtuStrankaListFormatedOIB_1">
      <item>HALAMBEK d.o.o., OIB 96317440815</item>
    </derivirana_varijabla>
  </DomainObject.Predmet.ProtuStrankaListFormatedOIB>
  <DomainObject.Predmet.ProtuStrankaListFormatedWithAdress>
    <izvorni_sadrzaj>
      <item>HALAMBEK d.o.o., Gornja Reka 209, 10450 Gornja Reka</item>
    </izvorni_sadrzaj>
    <derivirana_varijabla naziv="DomainObject.Predmet.ProtuStrankaListFormatedWithAdress_1">
      <item>HALAMBEK d.o.o., Gornja Reka 209, 10450 Gornja Reka</item>
    </derivirana_varijabla>
  </DomainObject.Predmet.ProtuStrankaListFormatedWithAdress>
  <DomainObject.Predmet.ProtuStrankaListFormatedWithAdressOIB>
    <izvorni_sadrzaj>
      <item>HALAMBEK d.o.o., OIB 96317440815, Gornja Reka 209, 10450 Gornja Reka</item>
    </izvorni_sadrzaj>
    <derivirana_varijabla naziv="DomainObject.Predmet.ProtuStrankaListFormatedWithAdressOIB_1">
      <item>HALAMBEK d.o.o., OIB 96317440815, Gornja Reka 209, 10450 Gornja Reka</item>
    </derivirana_varijabla>
  </DomainObject.Predmet.ProtuStrankaListFormatedWithAdressOIB>
  <DomainObject.Predmet.ProtuStrankaListNazivFormated>
    <izvorni_sadrzaj>
      <item>HALAMBEK d.o.o.</item>
    </izvorni_sadrzaj>
    <derivirana_varijabla naziv="DomainObject.Predmet.ProtuStrankaListNazivFormated_1">
      <item>HALAMBEK d.o.o.</item>
    </derivirana_varijabla>
  </DomainObject.Predmet.ProtuStrankaListNazivFormated>
  <DomainObject.Predmet.ProtuStrankaListNazivFormatedOIB>
    <izvorni_sadrzaj>
      <item>HALAMBEK d.o.o., OIB 96317440815</item>
    </izvorni_sadrzaj>
    <derivirana_varijabla naziv="DomainObject.Predmet.ProtuStrankaListNazivFormatedOIB_1">
      <item>HALAMBEK d.o.o., OIB 96317440815</item>
    </derivirana_varijabla>
  </DomainObject.Predmet.ProtuStrankaListNazivFormatedOIB>
  <DomainObject.Predmet.OstaliListFormated>
    <izvorni_sadrzaj>
      <item>Nada Halambek</item>
      <item>Vladimir Rađenović</item>
    </izvorni_sadrzaj>
    <derivirana_varijabla naziv="DomainObject.Predmet.OstaliListFormated_1">
      <item>Nada Halambek</item>
      <item>Vladimir Rađenović</item>
    </derivirana_varijabla>
  </DomainObject.Predmet.OstaliListFormated>
  <DomainObject.Predmet.OstaliListFormatedOIB>
    <izvorni_sadrzaj>
      <item>Nada Halambek, OIB 23898240628</item>
      <item>Vladimir Rađenović</item>
    </izvorni_sadrzaj>
    <derivirana_varijabla naziv="DomainObject.Predmet.OstaliListFormatedOIB_1">
      <item>Nada Halambek, OIB 23898240628</item>
      <item>Vladimir Rađenović</item>
    </derivirana_varijabla>
  </DomainObject.Predmet.OstaliListFormatedOIB>
  <DomainObject.Predmet.OstaliListFormatedWithAdress>
    <izvorni_sadrzaj>
      <item>Nada Halambek, Kupinec 160, 10450 Kupinec</item>
      <item>Vladimir Rađenović, A.Mihanovića 14, 10450 Jastrebarsko</item>
    </izvorni_sadrzaj>
    <derivirana_varijabla naziv="DomainObject.Predmet.OstaliListFormatedWithAdress_1">
      <item>Nada Halambek, Kupinec 160, 10450 Kupinec</item>
      <item>Vladimir Rađenović, A.Mihanovića 14, 10450 Jastrebarsko</item>
    </derivirana_varijabla>
  </DomainObject.Predmet.OstaliListFormatedWithAdress>
  <DomainObject.Predmet.OstaliListFormatedWithAdressOIB>
    <izvorni_sadrzaj>
      <item>Nada Halambek, OIB 23898240628, Kupinec 160, 10450 Kupinec</item>
      <item>Vladimir Rađenović, A.Mihanovića 14, 10450 Jastrebarsko</item>
    </izvorni_sadrzaj>
    <derivirana_varijabla naziv="DomainObject.Predmet.OstaliListFormatedWithAdressOIB_1">
      <item>Nada Halambek, OIB 23898240628, Kupinec 160, 10450 Kupinec</item>
      <item>Vladimir Rađenović, A.Mihanovića 14, 10450 Jastrebarsko</item>
    </derivirana_varijabla>
  </DomainObject.Predmet.OstaliListFormatedWithAdressOIB>
  <DomainObject.Predmet.OstaliListNazivFormated>
    <izvorni_sadrzaj>
      <item>Nada Halambek</item>
      <item>Vladimir Rađenović</item>
    </izvorni_sadrzaj>
    <derivirana_varijabla naziv="DomainObject.Predmet.OstaliListNazivFormated_1">
      <item>Nada Halambek</item>
      <item>Vladimir Rađenović</item>
    </derivirana_varijabla>
  </DomainObject.Predmet.OstaliListNazivFormated>
  <DomainObject.Predmet.OstaliListNazivFormatedOIB>
    <izvorni_sadrzaj>
      <item>Nada Halambek, OIB 23898240628</item>
      <item>Vladimir Rađenović</item>
    </izvorni_sadrzaj>
    <derivirana_varijabla naziv="DomainObject.Predmet.OstaliListNazivFormatedOIB_1">
      <item>Nada Halambek, OIB 23898240628</item>
      <item>Vladimir Rađenović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HALAMBEK d.o.o.</izvorni_sadrzaj>
    <derivirana_varijabla naziv="DomainObject.Predmet.ProtustrankaIDrugi_1">HALAMBEK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HALAMBEK d.o.o., OIB 96317440815, Gornja Reka 209, 10450 Gornja Reka</izvorni_sadrzaj>
    <derivirana_varijabla naziv="DomainObject.Predmet.ProtustrankaIDrugiAdressOIB_1">HALAMBEK d.o.o., OIB 96317440815, Gornja Reka 209, 10450 Gornja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HALAMBEK d.o.o.</item>
      <item>Nada Halambek</item>
      <item>Vladimir Rađenović</item>
    </izvorni_sadrzaj>
    <derivirana_varijabla naziv="DomainObject.Predmet.SudioniciListNaziv_1">
      <item>FINA Regionalni centar Zagreb</item>
      <item>HALAMBEK d.o.o.</item>
      <item>Nada Halambek</item>
      <item>Vladimir Rađenović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HALAMBEK d.o.o., OIB 96317440815, Gornja Reka 209,10450 Gornja Reka</item>
      <item>Nada Halambek, OIB 23898240628, Kupinec 160,10450 Kupinec</item>
      <item>Vladimir Rađenović, A.Mihanovića 14,10450 Jastrebarsko</item>
    </izvorni_sadrzaj>
    <derivirana_varijabla naziv="DomainObject.Predmet.SudioniciListAdressOIB_1">
      <item>FINA Regionalni centar Zagreb, OIB 85821130368, Trg svibanjskih žrtava 1995. 1,10000 Zagreb</item>
      <item>HALAMBEK d.o.o., OIB 96317440815, Gornja Reka 209,10450 Gornja Reka</item>
      <item>Nada Halambek, OIB 23898240628, Kupinec 160,10450 Kupinec</item>
      <item>Vladimir Rađenović, A.Mihanovića 14,10450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96317440815</item>
      <item>, OIB 23898240628</item>
      <item>, OIB null</item>
    </izvorni_sadrzaj>
    <derivirana_varijabla naziv="DomainObject.Predmet.SudioniciListNazivOIB_1">
      <item>, OIB 85821130368</item>
      <item>, OIB 96317440815</item>
      <item>, OIB 23898240628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travnja 2019.</izvorni_sadrzaj>
    <derivirana_varijabla naziv="DomainObject.Predmet.DatumZadnjeOdrzaneSudskeRadnje_1">2. travnja 2019.</derivirana_varijabla>
  </DomainObject.Predmet.DatumZadnjeOdrzaneSudskeRadnje>
  <DomainObject.PredzadnjaOdlukaIzPredmeta.DatumDonosenjaOdluke>
    <izvorni_sadrzaj>24. siječnja 2019.</izvorni_sadrzaj>
    <derivirana_varijabla naziv="DomainObject.PredzadnjaOdlukaIzPredmeta.DatumDonosenjaOdluke_1">24. siječnja 2019.</derivirana_varijabla>
  </DomainObject.PredzadnjaOdlukaIzPredmeta.DatumDonosenjaOdluke>
  <DomainObject.PredzadnjaOdlukaIzPredmeta.Oznaka>
    <izvorni_sadrzaj>St-4004/2016-11</izvorni_sadrzaj>
    <derivirana_varijabla naziv="DomainObject.PredzadnjaOdlukaIzPredmeta.Oznaka_1">St-4004/2016-11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FDC9E0-333E-4107-9DE7-563365EC12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402</properties:Words>
  <properties:Characters>2251</properties:Characters>
  <properties:Lines>64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2019-04-18T07:28:00Z</dcterms:created>
  <dc:creator>Ante</dc:creator>
  <cp:lastModifiedBy>Valentina Delač</cp:lastModifiedBy>
  <cp:lastPrinted>2019-04-18T07:30:00Z</cp:lastPrinted>
  <dcterms:modified xmlns:xsi="http://www.w3.org/2001/XMLSchema-instance" xsi:type="dcterms:W3CDTF">2019-04-18T07:31:00Z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(halambek Nagrada  prethodni naknada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