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f5cc" w14:paraId="260f5c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1926D1">
        <w:t>1020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3C6A31">
        <w:t>AMITI-TIMI jednostavno društvo s ograničenom odgovornošću za usluge i trgovinu, Zagreb, Kozari Bok II. odvojak 3, MBS: 080829051, OIB: 24160976423</w:t>
      </w:r>
      <w:r>
        <w:t>, dana 1</w:t>
      </w:r>
      <w:r w:rsidR="006F0BE4">
        <w:t>7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3C6A31">
        <w:t>AMITI-TIMI jednostavno društvo s ograničenom odgovornošću za usluge i trgovinu, Zagreb, Kozari Bok II. odvojak 3, MBS: 080829051, OIB: 24160976423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1926D1" w:rsidR="001926D1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1926D1">
        <w:t>Dinka Trumbić, Split, Lovretska 10</w:t>
      </w:r>
      <w:r w:rsidR="001926D1" w:rsidRPr="00B03FBD">
        <w:t>, OIB</w:t>
      </w:r>
      <w:r w:rsidR="001926D1">
        <w:t>:</w:t>
      </w:r>
      <w:r w:rsidR="001926D1" w:rsidRPr="00B03FBD">
        <w:t xml:space="preserve"> </w:t>
      </w:r>
      <w:r w:rsidR="001926D1">
        <w:t>43468134790.</w:t>
      </w:r>
    </w:p>
    <w:p w:rsidRDefault="009A079B" w:rsidP="001926D1" w:rsidR="009A079B">
      <w:pPr>
        <w:pStyle w:val="Odlomakpopisa"/>
        <w:ind w:left="971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3C6A31">
        <w:t>AMITI-TIMI jednostavno društvo s ograničenom odgovornošću za usluge i trgovinu, Zagreb, Kozari Bok II. odvojak 3, MBS: 080829051, OIB: 24160976423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3C6A31" w:rsidR="00553F17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podnijela je dana 1</w:t>
      </w:r>
      <w:r w:rsidR="001926D1">
        <w:t>9</w:t>
      </w:r>
      <w:r w:rsidR="001F3914">
        <w:t>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3C6A31">
        <w:t>AMITI-TIMI jednostavno društvo s ograničenom odgovornošću za usluge i trgovinu, Zagreb, Kozari Bok II. odvojak 3, MBS: 080829051, OIB: 24160976423</w:t>
      </w:r>
      <w:r>
        <w:t>.</w:t>
      </w:r>
    </w:p>
    <w:p w:rsidRDefault="00553F17" w:rsidP="009A079B" w:rsidR="00553F17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 xml:space="preserve"> 7 St-</w:t>
      </w:r>
      <w:r w:rsidR="001F3914">
        <w:t>10</w:t>
      </w:r>
      <w:r w:rsidR="001926D1">
        <w:t>20/</w:t>
      </w:r>
      <w:r>
        <w:t>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626C97">
        <w:t>1</w:t>
      </w:r>
      <w:r w:rsidR="001B7998">
        <w:t>1</w:t>
      </w:r>
      <w:r>
        <w:t>. svibnja 2016. godine objavio oglas na mrežnoj stranici e-Oglasna ploča sudova pod poslovnim brojem St-</w:t>
      </w:r>
      <w:r w:rsidR="00626C97">
        <w:t>10</w:t>
      </w:r>
      <w:r w:rsidR="001926D1">
        <w:t>20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6F0BE4">
        <w:t>7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410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084F05"/>
    <w:rsid w:val="00107218"/>
    <w:rsid w:val="00133A91"/>
    <w:rsid w:val="001926D1"/>
    <w:rsid w:val="001B7998"/>
    <w:rsid w:val="001F3914"/>
    <w:rsid w:val="002300ED"/>
    <w:rsid w:val="00291410"/>
    <w:rsid w:val="002948EE"/>
    <w:rsid w:val="002A5389"/>
    <w:rsid w:val="00302052"/>
    <w:rsid w:val="00333EEE"/>
    <w:rsid w:val="00351805"/>
    <w:rsid w:val="00375581"/>
    <w:rsid w:val="003767B0"/>
    <w:rsid w:val="003C6A31"/>
    <w:rsid w:val="004011C4"/>
    <w:rsid w:val="00407631"/>
    <w:rsid w:val="004111EB"/>
    <w:rsid w:val="00465D0C"/>
    <w:rsid w:val="00492989"/>
    <w:rsid w:val="004D59FA"/>
    <w:rsid w:val="00553F17"/>
    <w:rsid w:val="006100CF"/>
    <w:rsid w:val="00626C97"/>
    <w:rsid w:val="00656B6F"/>
    <w:rsid w:val="006844B5"/>
    <w:rsid w:val="006A53CA"/>
    <w:rsid w:val="006F0BE4"/>
    <w:rsid w:val="00712A35"/>
    <w:rsid w:val="00730373"/>
    <w:rsid w:val="00777FF0"/>
    <w:rsid w:val="00810F29"/>
    <w:rsid w:val="00855C96"/>
    <w:rsid w:val="008761FA"/>
    <w:rsid w:val="00882C55"/>
    <w:rsid w:val="008A1EAC"/>
    <w:rsid w:val="008D09CA"/>
    <w:rsid w:val="009041C6"/>
    <w:rsid w:val="00977BE7"/>
    <w:rsid w:val="00987572"/>
    <w:rsid w:val="009A079B"/>
    <w:rsid w:val="00A5754A"/>
    <w:rsid w:val="00B82754"/>
    <w:rsid w:val="00BB1CF1"/>
    <w:rsid w:val="00C3775B"/>
    <w:rsid w:val="00C76E52"/>
    <w:rsid w:val="00C818C4"/>
    <w:rsid w:val="00C87DCD"/>
    <w:rsid w:val="00CC09E0"/>
    <w:rsid w:val="00CD09EC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A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7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87D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87DC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DC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DC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7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87D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87DC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DC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DC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St-1020/2016</izvorni_sadrzaj>
    <derivirana_varijabla naziv="DomainObject.Predmet.OznakaBroj_1">St-1020/2016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AMITI-TIMI j.d.o.o.</izvorni_sadrzaj>
    <derivirana_varijabla naziv="DomainObject.Predmet.ProtustrankaFormated_1">  AMITI-TIMI j.d.o.o.</derivirana_varijabla>
  </DomainObject.Predmet.ProtustrankaFormated>
  <DomainObject.Predmet.ProtustrankaFormatedOIB>
    <izvorni_sadrzaj>  AMITI-TIMI j.d.o.o., OIB 24160976423</izvorni_sadrzaj>
    <derivirana_varijabla naziv="DomainObject.Predmet.ProtustrankaFormatedOIB_1">  AMITI-TIMI j.d.o.o., OIB 24160976423</derivirana_varijabla>
  </DomainObject.Predmet.ProtustrankaFormatedOIB>
  <DomainObject.Predmet.ProtustrankaFormatedWithAdress>
    <izvorni_sadrzaj> AMITI-TIMI j.d.o.o., Kozari Bok II. odvojak 3, 10000 Zagreb</izvorni_sadrzaj>
    <derivirana_varijabla naziv="DomainObject.Predmet.ProtustrankaFormatedWithAdress_1"> AMITI-TIMI j.d.o.o., Kozari Bok II. odvojak 3, 10000 Zagreb</derivirana_varijabla>
  </DomainObject.Predmet.ProtustrankaFormatedWithAdress>
  <DomainObject.Predmet.ProtustrankaFormatedWithAdressOIB>
    <izvorni_sadrzaj> AMITI-TIMI j.d.o.o., OIB 24160976423, Kozari Bok II. odvojak 3, 10000 Zagreb</izvorni_sadrzaj>
    <derivirana_varijabla naziv="DomainObject.Predmet.ProtustrankaFormatedWithAdressOIB_1"> AMITI-TIMI j.d.o.o., OIB 24160976423, Kozari Bok II. odvojak 3, 10000 Zagreb</derivirana_varijabla>
  </DomainObject.Predmet.ProtustrankaFormatedWithAdressOIB>
  <DomainObject.Predmet.ProtustrankaWithAdress>
    <izvorni_sadrzaj>AMITI-TIMI j.d.o.o. Kozari Bok II. odvojak 3, 10000 Zagreb</izvorni_sadrzaj>
    <derivirana_varijabla naziv="DomainObject.Predmet.ProtustrankaWithAdress_1">AMITI-TIMI j.d.o.o. Kozari Bok II. odvojak 3, 10000 Zagreb</derivirana_varijabla>
  </DomainObject.Predmet.ProtustrankaWithAdress>
  <DomainObject.Predmet.ProtustrankaWithAdressOIB>
    <izvorni_sadrzaj>AMITI-TIMI j.d.o.o., OIB 24160976423, Kozari Bok II. odvojak 3, 10000 Zagreb</izvorni_sadrzaj>
    <derivirana_varijabla naziv="DomainObject.Predmet.ProtustrankaWithAdressOIB_1">AMITI-TIMI j.d.o.o., OIB 24160976423, Kozari Bok II. odvojak 3, 10000 Zagreb</derivirana_varijabla>
  </DomainObject.Predmet.ProtustrankaWithAdressOIB>
  <DomainObject.Predmet.ProtustrankaNazivFormated>
    <izvorni_sadrzaj>AMITI-TIMI j.d.o.o.</izvorni_sadrzaj>
    <derivirana_varijabla naziv="DomainObject.Predmet.ProtustrankaNazivFormated_1">AMITI-TIMI j.d.o.o.</derivirana_varijabla>
  </DomainObject.Predmet.ProtustrankaNazivFormated>
  <DomainObject.Predmet.ProtustrankaNazivFormatedOIB>
    <izvorni_sadrzaj>AMITI-TIMI j.d.o.o., OIB 24160976423</izvorni_sadrzaj>
    <derivirana_varijabla naziv="DomainObject.Predmet.ProtustrankaNazivFormatedOIB_1">AMITI-TIMI j.d.o.o., OIB 24160976423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AMITI-TIMI j.d.o.o.</item>
    </izvorni_sadrzaj>
    <derivirana_varijabla naziv="DomainObject.Predmet.ProtuStrankaListFormated_1">
      <item>AMITI-TIMI j.d.o.o.</item>
    </derivirana_varijabla>
  </DomainObject.Predmet.ProtuStrankaListFormated>
  <DomainObject.Predmet.ProtuStrankaListFormatedOIB>
    <izvorni_sadrzaj>
      <item>AMITI-TIMI j.d.o.o., OIB 24160976423</item>
    </izvorni_sadrzaj>
    <derivirana_varijabla naziv="DomainObject.Predmet.ProtuStrankaListFormatedOIB_1">
      <item>AMITI-TIMI j.d.o.o., OIB 24160976423</item>
    </derivirana_varijabla>
  </DomainObject.Predmet.ProtuStrankaListFormatedOIB>
  <DomainObject.Predmet.ProtuStrankaListFormatedWithAdress>
    <izvorni_sadrzaj>
      <item>AMITI-TIMI j.d.o.o., Kozari Bok II. odvojak 3, 10000 Zagreb</item>
    </izvorni_sadrzaj>
    <derivirana_varijabla naziv="DomainObject.Predmet.ProtuStrankaListFormatedWithAdress_1">
      <item>AMITI-TIMI j.d.o.o., Kozari Bok II. odvojak 3, 10000 Zagreb</item>
    </derivirana_varijabla>
  </DomainObject.Predmet.ProtuStrankaListFormatedWithAdress>
  <DomainObject.Predmet.ProtuStrankaListFormatedWithAdressOIB>
    <izvorni_sadrzaj>
      <item>AMITI-TIMI j.d.o.o., OIB 24160976423, Kozari Bok II. odvojak 3, 10000 Zagreb</item>
    </izvorni_sadrzaj>
    <derivirana_varijabla naziv="DomainObject.Predmet.ProtuStrankaListFormatedWithAdressOIB_1">
      <item>AMITI-TIMI j.d.o.o., OIB 24160976423, Kozari Bok II. odvojak 3, 10000 Zagreb</item>
    </derivirana_varijabla>
  </DomainObject.Predmet.ProtuStrankaListFormatedWithAdressOIB>
  <DomainObject.Predmet.ProtuStrankaListNazivFormated>
    <izvorni_sadrzaj>
      <item>AMITI-TIMI j.d.o.o.</item>
    </izvorni_sadrzaj>
    <derivirana_varijabla naziv="DomainObject.Predmet.ProtuStrankaListNazivFormated_1">
      <item>AMITI-TIMI j.d.o.o.</item>
    </derivirana_varijabla>
  </DomainObject.Predmet.ProtuStrankaListNazivFormated>
  <DomainObject.Predmet.ProtuStrankaListNazivFormatedOIB>
    <izvorni_sadrzaj>
      <item>AMITI-TIMI j.d.o.o., OIB 24160976423</item>
    </izvorni_sadrzaj>
    <derivirana_varijabla naziv="DomainObject.Predmet.ProtuStrankaListNazivFormatedOIB_1">
      <item>AMITI-TIMI j.d.o.o., OIB 24160976423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AMITI-TIMI j.d.o.o.</izvorni_sadrzaj>
    <derivirana_varijabla naziv="DomainObject.Predmet.ProtustrankaIDrugi_1">AMITI-TIMI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AMITI-TIMI j.d.o.o., OIB 24160976423, Kozari Bok II. odvojak 3, 10000 Zagreb</izvorni_sadrzaj>
    <derivirana_varijabla naziv="DomainObject.Predmet.ProtustrankaIDrugiAdressOIB_1">AMITI-TIMI j.d.o.o., OIB 24160976423, Kozari Bok II. odvojak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AMITI-TIMI j.d.o.o.</item>
      <item>FINA Regionalni centar Zagreb</item>
    </izvorni_sadrzaj>
    <derivirana_varijabla naziv="DomainObject.Predmet.SudioniciListNaziv_1">
      <item>AMITI-TIMI j.d.o.o.</item>
      <item>FINA Regionalni centar Zagreb</item>
    </derivirana_varijabla>
  </DomainObject.Predmet.SudioniciListNaziv>
  <DomainObject.Predmet.SudioniciListAdressOIB>
    <izvorni_sadrzaj>
      <item>AMITI-TIMI j.d.o.o., OIB 24160976423, Kozari Bok II. odvojak 3,10000 Zagreb</item>
      <item>FINA Regionalni centar Zagreb, OIB 85821130368, Trg svibanjskih žrtava 1995. 1,10000 Zagreb</item>
    </izvorni_sadrzaj>
    <derivirana_varijabla naziv="DomainObject.Predmet.SudioniciListAdressOIB_1">
      <item>AMITI-TIMI j.d.o.o., OIB 24160976423, Kozari Bok II. odvojak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24160976423</item>
      <item>, OIB 85821130368</item>
    </izvorni_sadrzaj>
    <derivirana_varijabla naziv="DomainObject.Predmet.SudioniciListNazivOIB_1">
      <item>, OIB 24160976423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DA694-8193-4939-89E4-1896EC097C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505</properties:Words>
  <properties:Characters>2743</properties:Characters>
  <properties:Lines>96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2016-08-17T06:39:00Z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2016-08-17T06:41:00Z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