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c8628" w14:paraId="0cc862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8957D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957D1" w:rsidP="008957D1" w:rsidR="008957D1" w:rsidRPr="008957D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957D1" w:rsidP="008957D1" w:rsidR="008957D1" w:rsidRPr="008957D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8957D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957D1" w:rsidP="008957D1" w:rsidR="008957D1" w:rsidRPr="008957D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8957D1">
        <w:rPr>
          <w:rFonts w:cs="Times New Roman" w:eastAsia="Times New Roman"/>
          <w:szCs w:val="20"/>
          <w:lang w:eastAsia="hr-HR"/>
        </w:rPr>
        <w:t xml:space="preserve">               6 St-410/2016-2.</w:t>
      </w:r>
    </w:p>
    <w:p w:rsidRDefault="008957D1" w:rsidP="008957D1" w:rsidR="008957D1" w:rsidRPr="008957D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957D1" w:rsidP="008957D1" w:rsidR="008957D1" w:rsidRPr="008957D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957D1" w:rsidP="008957D1" w:rsidR="008957D1" w:rsidRPr="008957D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957D1" w:rsidP="008957D1" w:rsidR="008957D1" w:rsidRPr="008957D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957D1">
        <w:rPr>
          <w:rFonts w:cs="Times New Roman" w:eastAsia="Times New Roman"/>
          <w:szCs w:val="20"/>
          <w:lang w:eastAsia="hr-HR"/>
        </w:rPr>
        <w:t>O G L A S</w:t>
      </w:r>
    </w:p>
    <w:p w:rsidRDefault="008957D1" w:rsidP="008957D1" w:rsidR="008957D1" w:rsidRPr="008957D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957D1" w:rsidP="008957D1" w:rsidR="008957D1" w:rsidRPr="008957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957D1">
        <w:rPr>
          <w:rFonts w:cs="Times New Roman" w:eastAsia="Times New Roman"/>
          <w:szCs w:val="20"/>
          <w:lang w:eastAsia="hr-HR"/>
        </w:rPr>
        <w:t>Trgovački sud u Bjelovaru, u skraćenom stečajnom postupku nad stečajnim dužnikom MANUFAKTURA DOMUS proizvodna zadruga, Zagreb, Zeleni dol 17, MBS: 080341695, OIB: 74273982096, koji se vodi kod ovoga suda pod brojem St-410/2016, temeljem odredbe čl.430., 431. i 434. Stečajnog zakona (Narodne novine br. 71/15), objavljuje:</w:t>
      </w:r>
    </w:p>
    <w:p w:rsidRDefault="008957D1" w:rsidP="008957D1" w:rsidR="008957D1" w:rsidRPr="008957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957D1" w:rsidP="008957D1" w:rsidR="008957D1" w:rsidRPr="008957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957D1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82.390,51 kn, u koji iznos je uračunata kamata i naknada Financijske agencije za provedbu ovrhe na novčanim sredstvima.  </w:t>
      </w:r>
    </w:p>
    <w:p w:rsidRDefault="008957D1" w:rsidP="008957D1" w:rsidR="008957D1" w:rsidRPr="008957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957D1" w:rsidP="008957D1" w:rsidR="008957D1" w:rsidRPr="008957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957D1">
        <w:rPr>
          <w:rFonts w:cs="Times New Roman" w:eastAsia="Times New Roman"/>
          <w:szCs w:val="20"/>
          <w:lang w:eastAsia="hr-HR"/>
        </w:rPr>
        <w:t>II. Poziva se osoba ovlaštena za zastupanje dužnika – Jasna Vukas, Zagreb, Zeleni dol 17, OIB: 79422871908, da u roku od 15 dana od objave ovog oglasa na mrežnoj stranici e-Oglasna ploča Trgovačkog suda u Bjelovaru podnese sudu javnobilježnički ovjerovljen popis imovine i obveza na propisanom obrascu.</w:t>
      </w:r>
    </w:p>
    <w:p w:rsidRDefault="008957D1" w:rsidP="008957D1" w:rsidR="008957D1" w:rsidRPr="008957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957D1" w:rsidP="008957D1" w:rsidR="008957D1" w:rsidRPr="008957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957D1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957D1" w:rsidP="008957D1" w:rsidR="008957D1" w:rsidRPr="008957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957D1" w:rsidP="008957D1" w:rsidR="008957D1" w:rsidRPr="008957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957D1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957D1" w:rsidP="008957D1" w:rsidR="008957D1" w:rsidRPr="008957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957D1" w:rsidP="008957D1" w:rsidR="008957D1" w:rsidRPr="008957D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957D1">
        <w:rPr>
          <w:rFonts w:cs="Times New Roman" w:eastAsia="Times New Roman"/>
          <w:szCs w:val="20"/>
          <w:lang w:eastAsia="hr-HR"/>
        </w:rPr>
        <w:t xml:space="preserve">U Bjelovaru 12. svibnja 2016. </w:t>
      </w:r>
    </w:p>
    <w:p w:rsidRDefault="008957D1" w:rsidP="008957D1" w:rsidR="008957D1" w:rsidRPr="008957D1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8957D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8957D1" w:rsidP="008957D1" w:rsidR="008957D1" w:rsidRPr="008957D1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8957D1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8957D1" w:rsidP="008957D1" w:rsidR="008957D1" w:rsidRPr="008957D1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8957D1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8957D1" w:rsidP="008957D1" w:rsidR="008957D1" w:rsidRPr="008957D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957D1" w:rsidP="008957D1" w:rsidR="008957D1" w:rsidRPr="008957D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8957D1">
        <w:rPr>
          <w:rFonts w:cs="Times New Roman" w:eastAsia="Times New Roman"/>
          <w:szCs w:val="20"/>
          <w:lang w:eastAsia="hr-HR"/>
        </w:rPr>
        <w:t>Rj</w:t>
      </w:r>
      <w:proofErr w:type="spellEnd"/>
      <w:r w:rsidRPr="008957D1">
        <w:rPr>
          <w:rFonts w:cs="Times New Roman" w:eastAsia="Times New Roman"/>
          <w:szCs w:val="20"/>
          <w:lang w:eastAsia="hr-HR"/>
        </w:rPr>
        <w:t>.</w:t>
      </w:r>
    </w:p>
    <w:p w:rsidRDefault="008957D1" w:rsidP="008957D1" w:rsidR="008957D1" w:rsidRPr="008957D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957D1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8957D1" w:rsidP="008957D1" w:rsidR="008957D1" w:rsidRPr="008957D1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8957D1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8957D1" w:rsidP="008957D1" w:rsidR="008957D1" w:rsidRPr="008957D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957D1">
        <w:rPr>
          <w:rFonts w:cs="Times New Roman" w:eastAsia="Times New Roman"/>
          <w:szCs w:val="20"/>
          <w:lang w:eastAsia="hr-HR"/>
        </w:rPr>
        <w:t>II. Kal. 45 dana</w:t>
      </w:r>
    </w:p>
    <w:p w:rsidRDefault="008957D1" w:rsidP="008957D1" w:rsidR="008957D1" w:rsidRPr="008957D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957D1">
        <w:rPr>
          <w:rFonts w:cs="Times New Roman" w:eastAsia="Times New Roman"/>
          <w:szCs w:val="20"/>
          <w:lang w:eastAsia="hr-HR"/>
        </w:rPr>
        <w:t>Bjelovar, 12.5.2016.</w:t>
      </w:r>
    </w:p>
    <w:p w:rsidRDefault="008957D1" w:rsidP="008957D1" w:rsidR="008957D1" w:rsidRPr="008957D1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7D1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500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19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89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St-410/2016-2</izvorni_sadrzaj>
    <derivirana_varijabla naziv="DomainObject.Oznaka_1">St-410/2016-2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St-410/2016</izvorni_sadrzaj>
    <derivirana_varijabla naziv="DomainObject.Predmet.OznakaBroj_1">St-410/2016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MANUFAKTURA DOMUS proizvodna zadruga</izvorni_sadrzaj>
    <derivirana_varijabla naziv="DomainObject.Predmet.ProtustrankaFormated_1">  MANUFAKTURA DOMUS proizvodna zadruga</derivirana_varijabla>
  </DomainObject.Predmet.ProtustrankaFormated>
  <DomainObject.Predmet.ProtustrankaFormatedOIB>
    <izvorni_sadrzaj>  MANUFAKTURA DOMUS proizvodna zadruga, OIB 74273982096</izvorni_sadrzaj>
    <derivirana_varijabla naziv="DomainObject.Predmet.ProtustrankaFormatedOIB_1">  MANUFAKTURA DOMUS proizvodna zadruga, OIB 74273982096</derivirana_varijabla>
  </DomainObject.Predmet.ProtustrankaFormatedOIB>
  <DomainObject.Predmet.ProtustrankaFormatedWithAdress>
    <izvorni_sadrzaj> MANUFAKTURA DOMUS proizvodna zadruga, Zeleni dol 17, 10000 Zagreb</izvorni_sadrzaj>
    <derivirana_varijabla naziv="DomainObject.Predmet.ProtustrankaFormatedWithAdress_1"> MANUFAKTURA DOMUS proizvodna zadruga, Zeleni dol 17, 10000 Zagreb</derivirana_varijabla>
  </DomainObject.Predmet.ProtustrankaFormatedWithAdress>
  <DomainObject.Predmet.ProtustrankaFormatedWithAdressOIB>
    <izvorni_sadrzaj> MANUFAKTURA DOMUS proizvodna zadruga, OIB 74273982096, Zeleni dol 17, 10000 Zagreb</izvorni_sadrzaj>
    <derivirana_varijabla naziv="DomainObject.Predmet.ProtustrankaFormatedWithAdressOIB_1"> MANUFAKTURA DOMUS proizvodna zadruga, OIB 74273982096, Zeleni dol 17, 10000 Zagreb</derivirana_varijabla>
  </DomainObject.Predmet.ProtustrankaFormatedWithAdressOIB>
  <DomainObject.Predmet.ProtustrankaWithAdress>
    <izvorni_sadrzaj>MANUFAKTURA DOMUS proizvodna zadruga Zeleni dol 17, 10000 Zagreb</izvorni_sadrzaj>
    <derivirana_varijabla naziv="DomainObject.Predmet.ProtustrankaWithAdress_1">MANUFAKTURA DOMUS proizvodna zadruga Zeleni dol 17, 10000 Zagreb</derivirana_varijabla>
  </DomainObject.Predmet.ProtustrankaWithAdress>
  <DomainObject.Predmet.ProtustrankaWithAdressOIB>
    <izvorni_sadrzaj>MANUFAKTURA DOMUS proizvodna zadruga, OIB 74273982096, Zeleni dol 17, 10000 Zagreb</izvorni_sadrzaj>
    <derivirana_varijabla naziv="DomainObject.Predmet.ProtustrankaWithAdressOIB_1">MANUFAKTURA DOMUS proizvodna zadruga, OIB 74273982096, Zeleni dol 17, 10000 Zagreb</derivirana_varijabla>
  </DomainObject.Predmet.ProtustrankaWithAdressOIB>
  <DomainObject.Predmet.ProtustrankaNazivFormated>
    <izvorni_sadrzaj>MANUFAKTURA DOMUS proizvodna zadruga</izvorni_sadrzaj>
    <derivirana_varijabla naziv="DomainObject.Predmet.ProtustrankaNazivFormated_1">MANUFAKTURA DOMUS proizvodna zadruga</derivirana_varijabla>
  </DomainObject.Predmet.ProtustrankaNazivFormated>
  <DomainObject.Predmet.ProtustrankaNazivFormatedOIB>
    <izvorni_sadrzaj>MANUFAKTURA DOMUS proizvodna zadruga, OIB 74273982096</izvorni_sadrzaj>
    <derivirana_varijabla naziv="DomainObject.Predmet.ProtustrankaNazivFormatedOIB_1">MANUFAKTURA DOMUS proizvodna zadruga, OIB 74273982096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MANUFAKTURA DOMUS proizvodna zadruga</item>
    </izvorni_sadrzaj>
    <derivirana_varijabla naziv="DomainObject.Predmet.ProtuStrankaListFormated_1">
      <item>MANUFAKTURA DOMUS proizvodna zadruga</item>
    </derivirana_varijabla>
  </DomainObject.Predmet.ProtuStrankaListFormated>
  <DomainObject.Predmet.ProtuStrankaListFormatedOIB>
    <izvorni_sadrzaj>
      <item>MANUFAKTURA DOMUS proizvodna zadruga, OIB 74273982096</item>
    </izvorni_sadrzaj>
    <derivirana_varijabla naziv="DomainObject.Predmet.ProtuStrankaListFormatedOIB_1">
      <item>MANUFAKTURA DOMUS proizvodna zadruga, OIB 74273982096</item>
    </derivirana_varijabla>
  </DomainObject.Predmet.ProtuStrankaListFormatedOIB>
  <DomainObject.Predmet.ProtuStrankaListFormatedWithAdress>
    <izvorni_sadrzaj>
      <item>MANUFAKTURA DOMUS proizvodna zadruga, Zeleni dol 17, 10000 Zagreb</item>
    </izvorni_sadrzaj>
    <derivirana_varijabla naziv="DomainObject.Predmet.ProtuStrankaListFormatedWithAdress_1">
      <item>MANUFAKTURA DOMUS proizvodna zadruga, Zeleni dol 17, 10000 Zagreb</item>
    </derivirana_varijabla>
  </DomainObject.Predmet.ProtuStrankaListFormatedWithAdress>
  <DomainObject.Predmet.ProtuStrankaListFormatedWithAdressOIB>
    <izvorni_sadrzaj>
      <item>MANUFAKTURA DOMUS proizvodna zadruga, OIB 74273982096, Zeleni dol 17, 10000 Zagreb</item>
    </izvorni_sadrzaj>
    <derivirana_varijabla naziv="DomainObject.Predmet.ProtuStrankaListFormatedWithAdressOIB_1">
      <item>MANUFAKTURA DOMUS proizvodna zadruga, OIB 74273982096, Zeleni dol 17, 10000 Zagreb</item>
    </derivirana_varijabla>
  </DomainObject.Predmet.ProtuStrankaListFormatedWithAdressOIB>
  <DomainObject.Predmet.ProtuStrankaListNazivFormated>
    <izvorni_sadrzaj>
      <item>MANUFAKTURA DOMUS proizvodna zadruga</item>
    </izvorni_sadrzaj>
    <derivirana_varijabla naziv="DomainObject.Predmet.ProtuStrankaListNazivFormated_1">
      <item>MANUFAKTURA DOMUS proizvodna zadruga</item>
    </derivirana_varijabla>
  </DomainObject.Predmet.ProtuStrankaListNazivFormated>
  <DomainObject.Predmet.ProtuStrankaListNazivFormatedOIB>
    <izvorni_sadrzaj>
      <item>MANUFAKTURA DOMUS proizvodna zadruga, OIB 74273982096</item>
    </izvorni_sadrzaj>
    <derivirana_varijabla naziv="DomainObject.Predmet.ProtuStrankaListNazivFormatedOIB_1">
      <item>MANUFAKTURA DOMUS proizvodna zadruga, OIB 74273982096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St-410/2016-2</izvorni_sadrzaj>
    <derivirana_varijabla naziv="DomainObject.PoslovniBrojDokumenta_1">St-410/2016-2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MANUFAKTURA DOMUS proizvodna zadruga</izvorni_sadrzaj>
    <derivirana_varijabla naziv="DomainObject.Predmet.ProtustrankaIDrugi_1">MANUFAKTURA DOMUS proizvodna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MANUFAKTURA DOMUS proizvodna zadruga, OIB 74273982096, Zeleni dol 17, 10000 Zagreb</izvorni_sadrzaj>
    <derivirana_varijabla naziv="DomainObject.Predmet.ProtustrankaIDrugiAdressOIB_1">MANUFAKTURA DOMUS proizvodna zadruga, OIB 74273982096, Zeleni dol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MANUFAKTURA DOMUS proizvodna zadruga</item>
      <item>FINA Regionalni centar Zagreb</item>
    </izvorni_sadrzaj>
    <derivirana_varijabla naziv="DomainObject.Predmet.SudioniciListNaziv_1">
      <item>MANUFAKTURA DOMUS proizvodna zadruga</item>
      <item>FINA Regionalni centar Zagreb</item>
    </derivirana_varijabla>
  </DomainObject.Predmet.SudioniciListNaziv>
  <DomainObject.Predmet.SudioniciListAdressOIB>
    <izvorni_sadrzaj>
      <item>MANUFAKTURA DOMUS proizvodna zadruga, OIB 74273982096, Zeleni dol 17,10000 Zagreb</item>
      <item>FINA Regionalni centar Zagreb, OIB 85821130368, Trg svibanjskih žrtava 1995. 1,10000 Zagreb</item>
    </izvorni_sadrzaj>
    <derivirana_varijabla naziv="DomainObject.Predmet.SudioniciListAdressOIB_1">
      <item>MANUFAKTURA DOMUS proizvodna zadruga, OIB 74273982096, Zeleni dol 17,10000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875452-E8DA-4CD6-B1CC-740FC1B6A9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1706</properties:Characters>
  <properties:Lines>52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2016-05-12T11:03:00Z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