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2d2f" w14:paraId="70f2d2f" w:rsidRDefault="00051632" w:rsidP="00051632" w:rsidR="00051632" w:rsidRPr="0005163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6A2465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1632">
        <w:rPr>
          <w:rFonts w:hAnsi="Times New Roman" w:ascii="Times New Roman"/>
          <w:bCs/>
          <w:szCs w:val="24"/>
          <w:lang w:val="hr-HR"/>
        </w:rPr>
        <w:tab/>
      </w:r>
      <w:r w:rsidRPr="00051632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1632" w:rsidP="00051632" w:rsidR="00051632" w:rsidRPr="00051632">
      <w:pPr>
        <w:jc w:val="both"/>
        <w:rPr>
          <w:rFonts w:hAnsi="Times New Roman" w:ascii="Times New Roman"/>
          <w:szCs w:val="24"/>
          <w:lang w:val="hr-HR"/>
        </w:rPr>
      </w:pPr>
      <w:r w:rsidRPr="00051632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1632" w:rsidP="00051632" w:rsidR="00051632" w:rsidRPr="00051632">
      <w:pPr>
        <w:jc w:val="both"/>
        <w:rPr>
          <w:rFonts w:hAnsi="Times New Roman" w:ascii="Times New Roman"/>
          <w:szCs w:val="24"/>
          <w:lang w:val="hr-HR"/>
        </w:rPr>
      </w:pPr>
      <w:r w:rsidRPr="00051632">
        <w:rPr>
          <w:rFonts w:hAnsi="Times New Roman" w:ascii="Times New Roman"/>
          <w:szCs w:val="24"/>
          <w:lang w:val="hr-HR"/>
        </w:rPr>
        <w:t>TRGOVAČKI SUD U VARAŽDINU</w:t>
      </w:r>
    </w:p>
    <w:p w:rsidRDefault="00051632" w:rsidP="00051632" w:rsidR="00051632" w:rsidRPr="00051632">
      <w:pPr>
        <w:rPr>
          <w:rFonts w:hAnsi="Times New Roman" w:ascii="Times New Roman"/>
          <w:bCs/>
          <w:szCs w:val="24"/>
          <w:lang w:val="hr-HR"/>
        </w:rPr>
      </w:pPr>
      <w:r w:rsidRPr="00051632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051632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051632">
        <w:rPr>
          <w:rFonts w:hAnsi="Times New Roman" w:ascii="Times New Roman"/>
          <w:bCs/>
          <w:szCs w:val="24"/>
          <w:lang w:val="hr-HR"/>
        </w:rPr>
        <w:tab/>
      </w:r>
      <w:r w:rsidRPr="00051632">
        <w:rPr>
          <w:rFonts w:hAnsi="Times New Roman" w:ascii="Times New Roman"/>
          <w:bCs/>
          <w:szCs w:val="24"/>
          <w:lang w:val="hr-HR"/>
        </w:rPr>
        <w:tab/>
      </w:r>
      <w:r w:rsidRPr="00051632">
        <w:rPr>
          <w:rFonts w:hAnsi="Times New Roman" w:ascii="Times New Roman"/>
          <w:bCs/>
          <w:szCs w:val="24"/>
          <w:lang w:val="hr-HR"/>
        </w:rPr>
        <w:tab/>
      </w:r>
    </w:p>
    <w:p w:rsidRDefault="00BD5344" w:rsidR="00BD5344" w:rsidRPr="00976DF4">
      <w:pPr>
        <w:jc w:val="both"/>
        <w:rPr>
          <w:rFonts w:hAnsi="Times New Roman" w:ascii="Times New Roman"/>
          <w:szCs w:val="24"/>
          <w:lang w:val="hr-HR"/>
        </w:rPr>
      </w:pPr>
    </w:p>
    <w:p w:rsidRDefault="00416BF7" w:rsidP="00403B1A" w:rsidR="00A243D4" w:rsidRPr="00976DF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E P U B L I K A   H R V A T </w:t>
      </w:r>
      <w:r w:rsidR="00403B1A" w:rsidRPr="00976DF4">
        <w:rPr>
          <w:rFonts w:hAnsi="Times New Roman" w:ascii="Times New Roman"/>
          <w:szCs w:val="24"/>
          <w:lang w:val="hr-HR"/>
        </w:rPr>
        <w:t>S K A</w:t>
      </w:r>
    </w:p>
    <w:p w:rsidRDefault="00403B1A" w:rsidP="00403B1A" w:rsidR="00403B1A" w:rsidRPr="00976DF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976DF4">
      <w:pPr>
        <w:jc w:val="center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51632" w:rsidR="00051632" w:rsidRPr="00976DF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D3D81" w:rsidR="009E3821" w:rsidRPr="00AD3D81">
      <w:pPr>
        <w:ind w:firstLine="720"/>
        <w:jc w:val="both"/>
        <w:rPr>
          <w:rFonts w:hAnsi="Times New Roman" w:ascii="Times New Roman"/>
          <w:szCs w:val="24"/>
        </w:rPr>
      </w:pPr>
      <w:r w:rsidRPr="00416BF7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</w:t>
      </w:r>
      <w:r w:rsidR="00976DF4" w:rsidRPr="00416BF7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95194E" w:rsidRPr="00416BF7">
        <w:rPr>
          <w:rFonts w:hAnsi="Times New Roman" w:ascii="Times New Roman"/>
          <w:szCs w:val="24"/>
          <w:lang w:val="hr-HR"/>
        </w:rPr>
        <w:t xml:space="preserve"> </w:t>
      </w:r>
      <w:r w:rsidR="00AD3D81" w:rsidRPr="00BB6FF0">
        <w:rPr>
          <w:rFonts w:hAnsi="Times New Roman" w:ascii="Times New Roman"/>
          <w:szCs w:val="24"/>
          <w:lang w:val="hr-HR"/>
        </w:rPr>
        <w:t xml:space="preserve">IMA d.d. „u stečaju“, Ivanec, Trg hrvatskih </w:t>
      </w:r>
      <w:proofErr w:type="spellStart"/>
      <w:r w:rsidR="00AD3D81" w:rsidRPr="00BB6FF0">
        <w:rPr>
          <w:rFonts w:hAnsi="Times New Roman" w:ascii="Times New Roman"/>
          <w:szCs w:val="24"/>
          <w:lang w:val="hr-HR"/>
        </w:rPr>
        <w:t>ivanovaca</w:t>
      </w:r>
      <w:proofErr w:type="spellEnd"/>
      <w:r w:rsidR="00AD3D81" w:rsidRPr="00BB6FF0">
        <w:rPr>
          <w:rFonts w:hAnsi="Times New Roman" w:ascii="Times New Roman"/>
          <w:szCs w:val="24"/>
          <w:lang w:val="hr-HR"/>
        </w:rPr>
        <w:t xml:space="preserve"> 1,</w:t>
      </w:r>
      <w:r w:rsidR="00AD3D81">
        <w:rPr>
          <w:rFonts w:hAnsi="Times New Roman" w:ascii="Times New Roman"/>
          <w:lang w:val="hr-HR"/>
        </w:rPr>
        <w:t xml:space="preserve"> </w:t>
      </w:r>
      <w:r w:rsidR="00AD3D81">
        <w:rPr>
          <w:rFonts w:hAnsi="Times New Roman" w:ascii="Times New Roman"/>
          <w:szCs w:val="24"/>
        </w:rPr>
        <w:t xml:space="preserve">30. </w:t>
      </w:r>
      <w:proofErr w:type="spellStart"/>
      <w:proofErr w:type="gramStart"/>
      <w:r w:rsidR="00AD3D81">
        <w:rPr>
          <w:rFonts w:hAnsi="Times New Roman" w:ascii="Times New Roman"/>
          <w:szCs w:val="24"/>
        </w:rPr>
        <w:t>prosinca</w:t>
      </w:r>
      <w:proofErr w:type="spellEnd"/>
      <w:proofErr w:type="gramEnd"/>
      <w:r w:rsidR="00AD3D81">
        <w:rPr>
          <w:rFonts w:hAnsi="Times New Roman" w:ascii="Times New Roman"/>
          <w:szCs w:val="24"/>
        </w:rPr>
        <w:t xml:space="preserve"> </w:t>
      </w:r>
      <w:r w:rsidR="0047598A" w:rsidRPr="00416BF7">
        <w:rPr>
          <w:rFonts w:hAnsi="Times New Roman" w:ascii="Times New Roman"/>
          <w:szCs w:val="24"/>
          <w:lang w:val="hr-HR"/>
        </w:rPr>
        <w:t>2015.</w:t>
      </w:r>
    </w:p>
    <w:p w:rsidRDefault="009E3821" w:rsidP="0095194E" w:rsidR="009E3821" w:rsidRPr="00946009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946009">
      <w:pPr>
        <w:jc w:val="center"/>
        <w:rPr>
          <w:rFonts w:hAnsi="Times New Roman" w:ascii="Times New Roman"/>
          <w:szCs w:val="24"/>
          <w:lang w:val="hr-HR"/>
        </w:rPr>
      </w:pPr>
      <w:r w:rsidRPr="00946009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976DF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976DF4">
      <w:pPr>
        <w:jc w:val="both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ab/>
      </w:r>
      <w:r w:rsidR="00BD5344" w:rsidRPr="00976DF4">
        <w:rPr>
          <w:rFonts w:hAnsi="Times New Roman" w:ascii="Times New Roman"/>
          <w:szCs w:val="24"/>
          <w:lang w:val="hr-HR"/>
        </w:rPr>
        <w:t xml:space="preserve">I. </w:t>
      </w:r>
      <w:r w:rsidRPr="00976DF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976DF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976DF4">
        <w:rPr>
          <w:rFonts w:hAnsi="Times New Roman" w:ascii="Times New Roman"/>
          <w:b/>
          <w:szCs w:val="24"/>
          <w:lang w:val="hr-HR"/>
        </w:rPr>
        <w:t>vjerovnika</w:t>
      </w:r>
      <w:r w:rsidR="00273580" w:rsidRPr="00976DF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976DF4">
        <w:rPr>
          <w:rFonts w:hAnsi="Times New Roman" w:ascii="Times New Roman"/>
          <w:szCs w:val="24"/>
          <w:lang w:val="hr-HR"/>
        </w:rPr>
        <w:t>2</w:t>
      </w:r>
      <w:r w:rsidR="00273580" w:rsidRPr="00976DF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976DF4">
      <w:pPr>
        <w:jc w:val="both"/>
        <w:rPr>
          <w:rFonts w:hAnsi="Times New Roman" w:ascii="Times New Roman"/>
          <w:szCs w:val="24"/>
          <w:lang w:val="hr-HR"/>
        </w:rPr>
      </w:pPr>
    </w:p>
    <w:p w:rsidRDefault="00AD3D81" w:rsidR="00273580" w:rsidRPr="00976DF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28. siječnja 2016</w:t>
      </w:r>
      <w:r w:rsidR="00FA6542" w:rsidRPr="00976DF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12,15</w:t>
      </w:r>
      <w:r w:rsidR="00FA6542" w:rsidRPr="00976DF4">
        <w:rPr>
          <w:rFonts w:hAnsi="Times New Roman" w:ascii="Times New Roman"/>
          <w:b/>
          <w:szCs w:val="24"/>
          <w:lang w:val="hr-HR"/>
        </w:rPr>
        <w:t xml:space="preserve"> sati</w:t>
      </w:r>
      <w:r w:rsidR="00BD5344" w:rsidRPr="00976DF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976DF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976DF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976DF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976DF4">
      <w:pPr>
        <w:jc w:val="center"/>
        <w:rPr>
          <w:rFonts w:hAnsi="Times New Roman" w:ascii="Times New Roman"/>
          <w:b/>
          <w:szCs w:val="24"/>
          <w:lang w:val="hr-HR"/>
        </w:rPr>
      </w:pPr>
      <w:r w:rsidRPr="00976DF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976DF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976DF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>Rasprava o završno</w:t>
      </w:r>
      <w:r w:rsidR="0046187D" w:rsidRPr="00976DF4">
        <w:rPr>
          <w:rFonts w:hAnsi="Times New Roman" w:ascii="Times New Roman"/>
          <w:szCs w:val="24"/>
          <w:lang w:val="hr-HR"/>
        </w:rPr>
        <w:t>m računu stečajnog upravitelja,</w:t>
      </w:r>
    </w:p>
    <w:p w:rsidRDefault="00BD5344" w:rsidP="00BD5344" w:rsidR="00BD5344" w:rsidRPr="00976DF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976DF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>Podnoš</w:t>
      </w:r>
      <w:r w:rsidR="0046187D" w:rsidRPr="00976DF4">
        <w:rPr>
          <w:rFonts w:hAnsi="Times New Roman" w:ascii="Times New Roman"/>
          <w:szCs w:val="24"/>
          <w:lang w:val="hr-HR"/>
        </w:rPr>
        <w:t>enje prigovora na završni popis,</w:t>
      </w:r>
    </w:p>
    <w:p w:rsidRDefault="00BD5344" w:rsidP="00BD5344" w:rsidR="00BD5344" w:rsidRPr="00976DF4">
      <w:pPr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976DF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 xml:space="preserve">Odlučivanje o </w:t>
      </w:r>
      <w:proofErr w:type="spellStart"/>
      <w:r w:rsidRPr="00976DF4">
        <w:rPr>
          <w:rFonts w:hAnsi="Times New Roman" w:ascii="Times New Roman"/>
          <w:szCs w:val="24"/>
          <w:lang w:val="hr-HR"/>
        </w:rPr>
        <w:t>neuno</w:t>
      </w:r>
      <w:r w:rsidR="00A243D4" w:rsidRPr="00976DF4">
        <w:rPr>
          <w:rFonts w:hAnsi="Times New Roman" w:ascii="Times New Roman"/>
          <w:szCs w:val="24"/>
          <w:lang w:val="hr-HR"/>
        </w:rPr>
        <w:t>včivim</w:t>
      </w:r>
      <w:proofErr w:type="spellEnd"/>
      <w:r w:rsidR="00A243D4" w:rsidRPr="00976DF4">
        <w:rPr>
          <w:rFonts w:hAnsi="Times New Roman" w:ascii="Times New Roman"/>
          <w:szCs w:val="24"/>
          <w:lang w:val="hr-HR"/>
        </w:rPr>
        <w:t xml:space="preserve"> predmetima stečajne mase,</w:t>
      </w:r>
    </w:p>
    <w:p w:rsidRDefault="00BD5344" w:rsidP="00BD5344" w:rsidR="00BD5344" w:rsidRPr="00976DF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BD5344" w:rsidR="00BD5344" w:rsidRPr="00976DF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>Razno.</w:t>
      </w:r>
    </w:p>
    <w:p w:rsidRDefault="009E3821" w:rsidP="00A243D4" w:rsidR="009E3821" w:rsidRPr="00976DF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051632" w:rsidR="00BD53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>Vjerovnici se na ovo završno ročiš</w:t>
      </w:r>
      <w:r w:rsidR="0095194E">
        <w:rPr>
          <w:rFonts w:hAnsi="Times New Roman" w:ascii="Times New Roman"/>
          <w:szCs w:val="24"/>
          <w:lang w:val="hr-HR"/>
        </w:rPr>
        <w:t>te pozivaju objavom oglasa na E-</w:t>
      </w:r>
      <w:r w:rsidR="00051632">
        <w:rPr>
          <w:rFonts w:hAnsi="Times New Roman" w:ascii="Times New Roman"/>
          <w:szCs w:val="24"/>
          <w:lang w:val="hr-HR"/>
        </w:rPr>
        <w:t>oglasnoj ploči  ovoga suda</w:t>
      </w:r>
      <w:r w:rsidRPr="00976DF4">
        <w:rPr>
          <w:rFonts w:hAnsi="Times New Roman" w:ascii="Times New Roman"/>
          <w:szCs w:val="24"/>
          <w:lang w:val="hr-HR"/>
        </w:rPr>
        <w:t>.</w:t>
      </w:r>
    </w:p>
    <w:p w:rsidRDefault="00051632" w:rsidP="00051632" w:rsidR="00051632" w:rsidRPr="000516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62604" w:rsidR="00FA6542" w:rsidRPr="00976DF4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AD3D81">
        <w:rPr>
          <w:rFonts w:hAnsi="Times New Roman" w:ascii="Times New Roman"/>
          <w:szCs w:val="24"/>
          <w:lang w:val="hr-HR"/>
        </w:rPr>
        <w:t>30. prosinca</w:t>
      </w:r>
      <w:r w:rsidR="0047598A">
        <w:rPr>
          <w:rFonts w:hAnsi="Times New Roman" w:ascii="Times New Roman"/>
          <w:szCs w:val="24"/>
          <w:lang w:val="hr-HR"/>
        </w:rPr>
        <w:t xml:space="preserve"> 2015</w:t>
      </w:r>
      <w:r w:rsidR="009E3821" w:rsidRPr="00976DF4">
        <w:rPr>
          <w:rFonts w:hAnsi="Times New Roman" w:ascii="Times New Roman"/>
          <w:szCs w:val="24"/>
          <w:lang w:val="hr-HR"/>
        </w:rPr>
        <w:t>. godine</w:t>
      </w:r>
      <w:r w:rsidRPr="00976DF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976DF4">
      <w:pPr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ab/>
      </w:r>
      <w:r w:rsidRPr="00976DF4">
        <w:rPr>
          <w:rFonts w:hAnsi="Times New Roman" w:ascii="Times New Roman"/>
          <w:szCs w:val="24"/>
          <w:lang w:val="hr-HR"/>
        </w:rPr>
        <w:tab/>
      </w:r>
      <w:r w:rsidRPr="00976DF4">
        <w:rPr>
          <w:rFonts w:hAnsi="Times New Roman" w:ascii="Times New Roman"/>
          <w:szCs w:val="24"/>
          <w:lang w:val="hr-HR"/>
        </w:rPr>
        <w:tab/>
      </w:r>
      <w:r w:rsidRPr="00976DF4">
        <w:rPr>
          <w:rFonts w:hAnsi="Times New Roman" w:ascii="Times New Roman"/>
          <w:szCs w:val="24"/>
          <w:lang w:val="hr-HR"/>
        </w:rPr>
        <w:tab/>
      </w:r>
      <w:r w:rsidRPr="00976DF4">
        <w:rPr>
          <w:rFonts w:hAnsi="Times New Roman" w:ascii="Times New Roman"/>
          <w:szCs w:val="24"/>
          <w:lang w:val="hr-HR"/>
        </w:rPr>
        <w:tab/>
      </w:r>
      <w:r w:rsidRPr="00976DF4">
        <w:rPr>
          <w:rFonts w:hAnsi="Times New Roman" w:ascii="Times New Roman"/>
          <w:szCs w:val="24"/>
          <w:lang w:val="hr-HR"/>
        </w:rPr>
        <w:tab/>
        <w:t xml:space="preserve">      </w:t>
      </w:r>
      <w:r w:rsidRPr="00976DF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95194E" w:rsidR="00162604" w:rsidRPr="00976DF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>SUDAC</w:t>
      </w:r>
    </w:p>
    <w:p w:rsidRDefault="00162604" w:rsidP="0095194E" w:rsidR="00162604" w:rsidRPr="00976DF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95194E" w:rsidR="00460F4C" w:rsidRPr="00976DF4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976DF4">
        <w:rPr>
          <w:rFonts w:hAnsi="Times New Roman" w:ascii="Times New Roman"/>
          <w:szCs w:val="24"/>
          <w:lang w:val="hr-HR"/>
        </w:rPr>
        <w:t>otpravka</w:t>
      </w:r>
      <w:proofErr w:type="spellEnd"/>
      <w:r w:rsidRPr="00976DF4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0A01D7" w:rsidR="000A01D7" w:rsidRPr="00976DF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976DF4">
      <w:pPr>
        <w:jc w:val="both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976DF4">
      <w:pPr>
        <w:jc w:val="both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976DF4">
          <w:rPr>
            <w:rFonts w:hAnsi="Times New Roman" w:ascii="Times New Roman"/>
            <w:szCs w:val="24"/>
            <w:lang w:val="hr-HR"/>
          </w:rPr>
          <w:t>6. st</w:t>
        </w:r>
      </w:smartTag>
      <w:r w:rsidRPr="00976DF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976DF4">
          <w:rPr>
            <w:rFonts w:hAnsi="Times New Roman" w:ascii="Times New Roman"/>
            <w:szCs w:val="24"/>
            <w:lang w:val="hr-HR"/>
          </w:rPr>
          <w:t>278. st</w:t>
        </w:r>
      </w:smartTag>
      <w:r w:rsidRPr="00976DF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976DF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976DF4">
      <w:pPr>
        <w:jc w:val="both"/>
        <w:rPr>
          <w:rFonts w:hAnsi="Times New Roman" w:ascii="Times New Roman"/>
          <w:szCs w:val="24"/>
          <w:lang w:val="hr-HR"/>
        </w:rPr>
      </w:pPr>
      <w:r w:rsidRPr="00976DF4">
        <w:rPr>
          <w:rFonts w:hAnsi="Times New Roman" w:ascii="Times New Roman"/>
          <w:szCs w:val="24"/>
          <w:lang w:val="hr-HR"/>
        </w:rPr>
        <w:t>DNA:</w:t>
      </w:r>
    </w:p>
    <w:p w:rsidRDefault="00AD3D81" w:rsidP="00CB6C02" w:rsidR="00051632" w:rsidRPr="00CB6C02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Želimir </w:t>
      </w:r>
      <w:proofErr w:type="spellStart"/>
      <w:r>
        <w:rPr>
          <w:rFonts w:hAnsi="Times New Roman" w:ascii="Times New Roman"/>
          <w:szCs w:val="24"/>
          <w:lang w:val="hr-HR"/>
        </w:rPr>
        <w:t>Uršulin</w:t>
      </w:r>
      <w:proofErr w:type="spellEnd"/>
      <w:r>
        <w:rPr>
          <w:rFonts w:hAnsi="Times New Roman" w:ascii="Times New Roman"/>
          <w:szCs w:val="24"/>
          <w:lang w:val="hr-HR"/>
        </w:rPr>
        <w:t xml:space="preserve">, Ivanec, Trg hrvatskih </w:t>
      </w:r>
      <w:proofErr w:type="spellStart"/>
      <w:r>
        <w:rPr>
          <w:rFonts w:hAnsi="Times New Roman" w:ascii="Times New Roman"/>
          <w:szCs w:val="24"/>
          <w:lang w:val="hr-HR"/>
        </w:rPr>
        <w:t>ivanovaca</w:t>
      </w:r>
      <w:proofErr w:type="spellEnd"/>
      <w:r>
        <w:rPr>
          <w:rFonts w:hAnsi="Times New Roman" w:ascii="Times New Roman"/>
          <w:szCs w:val="24"/>
          <w:lang w:val="hr-HR"/>
        </w:rPr>
        <w:t xml:space="preserve"> 9</w:t>
      </w:r>
    </w:p>
    <w:sectPr w:rsidSect="0095194E" w:rsidR="00051632" w:rsidRPr="00CB6C02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278" w:rsidP="00162604" w:rsidR="00362278">
      <w:r>
        <w:separator/>
      </w:r>
    </w:p>
  </w:endnote>
  <w:endnote w:id="0" w:type="continuationSeparator">
    <w:p w:rsidRDefault="00362278" w:rsidP="00162604" w:rsidR="00362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278" w:rsidP="00162604" w:rsidR="00362278">
      <w:r>
        <w:separator/>
      </w:r>
    </w:p>
  </w:footnote>
  <w:footnote w:id="0" w:type="continuationSeparator">
    <w:p w:rsidRDefault="00362278" w:rsidP="00162604" w:rsidR="003622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AD3D81">
      <w:rPr>
        <w:rFonts w:hAnsi="Times New Roman" w:ascii="Times New Roman"/>
        <w:szCs w:val="24"/>
        <w:lang w:val="hr-HR"/>
      </w:rPr>
      <w:t>409/13-123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51632"/>
    <w:rsid w:val="00094A51"/>
    <w:rsid w:val="000A01D7"/>
    <w:rsid w:val="00162604"/>
    <w:rsid w:val="00163CB4"/>
    <w:rsid w:val="002261B9"/>
    <w:rsid w:val="00273580"/>
    <w:rsid w:val="002D3C51"/>
    <w:rsid w:val="0030268A"/>
    <w:rsid w:val="00362278"/>
    <w:rsid w:val="00403B1A"/>
    <w:rsid w:val="00416BF7"/>
    <w:rsid w:val="00420CD4"/>
    <w:rsid w:val="00460F4C"/>
    <w:rsid w:val="0046187D"/>
    <w:rsid w:val="0047598A"/>
    <w:rsid w:val="00563267"/>
    <w:rsid w:val="00656FF7"/>
    <w:rsid w:val="006A2465"/>
    <w:rsid w:val="006F354F"/>
    <w:rsid w:val="006F4440"/>
    <w:rsid w:val="0077563E"/>
    <w:rsid w:val="00796CC5"/>
    <w:rsid w:val="007E300D"/>
    <w:rsid w:val="0081196F"/>
    <w:rsid w:val="00852311"/>
    <w:rsid w:val="00884CB7"/>
    <w:rsid w:val="00925677"/>
    <w:rsid w:val="0094237A"/>
    <w:rsid w:val="00943C34"/>
    <w:rsid w:val="00946009"/>
    <w:rsid w:val="0095194E"/>
    <w:rsid w:val="00976DF4"/>
    <w:rsid w:val="009E3821"/>
    <w:rsid w:val="00A243D4"/>
    <w:rsid w:val="00A3468B"/>
    <w:rsid w:val="00AD3D81"/>
    <w:rsid w:val="00B15D62"/>
    <w:rsid w:val="00B70B2C"/>
    <w:rsid w:val="00BD5344"/>
    <w:rsid w:val="00C20B7F"/>
    <w:rsid w:val="00C9577A"/>
    <w:rsid w:val="00CB6C02"/>
    <w:rsid w:val="00D465DD"/>
    <w:rsid w:val="00D535FA"/>
    <w:rsid w:val="00DB62B4"/>
    <w:rsid w:val="00E110BA"/>
    <w:rsid w:val="00F73638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15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D6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15D6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15D6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15D6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15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D6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15D6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15D6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15D6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otvoren: 19.12.2000. (rj. od 
14.12.2000.br. St-66/00-10). Ogl. ploča: 
19.12.2000.NN-1/00 od 5. 1. 2000.</izvorni_sadrzaj>
    <derivirana_varijabla naziv="DomainObject.Predmet.Opis_1">Stečaj otvoren: 19.12.2000. (rj. od 
14.12.2000.br. St-66/00-10). Ogl. ploča: 
19.12.2000.NN-1/00 od 5. 1. 2000.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St-409/2013</izvorni_sadrzaj>
    <derivirana_varijabla naziv="DomainObject.Predmet.OznakaBroj_1">St-409/2013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 dioničko društvo za promet robom u stečaju</izvorni_sadrzaj>
    <derivirana_varijabla naziv="DomainObject.Predmet.ProtustrankaFormated_1">  IMA dioničko društvo za promet robom u stečaju</derivirana_varijabla>
  </DomainObject.Predmet.ProtustrankaFormated>
  <DomainObject.Predmet.ProtustrankaFormatedOIB>
    <izvorni_sadrzaj>  IMA dioničko društvo za promet robom u stečaju, OIB 53807176667</izvorni_sadrzaj>
    <derivirana_varijabla naziv="DomainObject.Predmet.ProtustrankaFormatedOIB_1">  IMA dioničko društvo za promet robom u stečaju, OIB 53807176667</derivirana_varijabla>
  </DomainObject.Predmet.ProtustrankaFormatedOIB>
  <DomainObject.Predmet.ProtustrankaFormatedWithAdress>
    <izvorni_sadrzaj> IMA dioničko društvo za promet robom u stečaju, Trg Hrvatskih Ivanovaca 1, 42240 Ivanec</izvorni_sadrzaj>
    <derivirana_varijabla naziv="DomainObject.Predmet.ProtustrankaFormatedWithAdress_1"> IMA dioničko društvo za promet robom u stečaju, Trg Hrvatskih Ivanovaca 1, 42240 Ivanec</derivirana_varijabla>
  </DomainObject.Predmet.ProtustrankaFormatedWithAdress>
  <DomainObject.Predmet.ProtustrankaFormatedWithAdressOIB>
    <izvorni_sadrzaj> IMA dioničko društvo za promet robom u stečaju, OIB 53807176667, Trg Hrvatskih Ivanovaca 1, 42240 Ivanec</izvorni_sadrzaj>
    <derivirana_varijabla naziv="DomainObject.Predmet.ProtustrankaFormatedWithAdressOIB_1"> IMA dioničko društvo za promet robom u stečaju, OIB 53807176667, Trg Hrvatskih Ivanovaca 1, 42240 Ivanec</derivirana_varijabla>
  </DomainObject.Predmet.ProtustrankaFormatedWithAdressOIB>
  <DomainObject.Predmet.ProtustrankaWithAdress>
    <izvorni_sadrzaj>IMA dioničko društvo za promet robom u stečaju Trg Hrvatskih Ivanovaca 1, 42240 Ivanec</izvorni_sadrzaj>
    <derivirana_varijabla naziv="DomainObject.Predmet.ProtustrankaWithAdress_1">IMA dioničko društvo za promet robom u stečaju Trg Hrvatskih Ivanovaca 1, 42240 Ivanec</derivirana_varijabla>
  </DomainObject.Predmet.ProtustrankaWithAdress>
  <DomainObject.Predmet.ProtustrankaWithAdressOIB>
    <izvorni_sadrzaj>IMA dioničko društvo za promet robom u stečaju, OIB 53807176667, Trg Hrvatskih Ivanovaca 1, 42240 Ivanec</izvorni_sadrzaj>
    <derivirana_varijabla naziv="DomainObject.Predmet.ProtustrankaWithAdressOIB_1">IMA dioničko društvo za promet robom u stečaju, OIB 53807176667, Trg Hrvatskih Ivanovaca 1, 42240 Ivanec</derivirana_varijabla>
  </DomainObject.Predmet.ProtustrankaWithAdressOIB>
  <DomainObject.Predmet.ProtustrankaNazivFormated>
    <izvorni_sadrzaj>IMA dioničko društvo za promet robom u stečaju</izvorni_sadrzaj>
    <derivirana_varijabla naziv="DomainObject.Predmet.ProtustrankaNazivFormated_1">IMA dioničko društvo za promet robom u stečaju</derivirana_varijabla>
  </DomainObject.Predmet.ProtustrankaNazivFormated>
  <DomainObject.Predmet.ProtustrankaNazivFormatedOIB>
    <izvorni_sadrzaj>IMA dioničko društvo za promet robom u stečaju, OIB 53807176667</izvorni_sadrzaj>
    <derivirana_varijabla naziv="DomainObject.Predmet.ProtustrankaNazivFormatedOIB_1">IMA dioničko društvo za promet robom u stečaju, OIB 53807176667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Dragutin Šagi, direktor IMA d.d. Ivanec</izvorni_sadrzaj>
    <derivirana_varijabla naziv="DomainObject.Predmet.StrankaFormated_1">  Dragutin Šagi, direktor IMA d.d. Ivanec</derivirana_varijabla>
  </DomainObject.Predmet.StrankaFormated>
  <DomainObject.Predmet.StrankaFormatedOIB>
    <izvorni_sadrzaj>  Dragutin Šagi, direktor IMA d.d. Ivanec</izvorni_sadrzaj>
    <derivirana_varijabla naziv="DomainObject.Predmet.StrankaFormatedOIB_1">  Dragutin Šagi, direktor IMA d.d. Ivanec</derivirana_varijabla>
  </DomainObject.Predmet.StrankaFormatedOIB>
  <DomainObject.Predmet.StrankaFormatedWithAdress>
    <izvorni_sadrzaj> Dragutin Šagi, direktor IMA d.d. Ivanec, Vidovečka 43, 42000 Varaždin</izvorni_sadrzaj>
    <derivirana_varijabla naziv="DomainObject.Predmet.StrankaFormatedWithAdress_1"> Dragutin Šagi, direktor IMA d.d. Ivanec, Vidovečka 43, 42000 Varaždin</derivirana_varijabla>
  </DomainObject.Predmet.StrankaFormatedWithAdress>
  <DomainObject.Predmet.StrankaFormatedWithAdressOIB>
    <izvorni_sadrzaj> Dragutin Šagi, direktor IMA d.d. Ivanec, Vidovečka 43, 42000 Varaždin</izvorni_sadrzaj>
    <derivirana_varijabla naziv="DomainObject.Predmet.StrankaFormatedWithAdressOIB_1"> Dragutin Šagi, direktor IMA d.d. Ivanec, Vidovečka 43, 42000 Varaždin</derivirana_varijabla>
  </DomainObject.Predmet.StrankaFormatedWithAdressOIB>
  <DomainObject.Predmet.StrankaWithAdress>
    <izvorni_sadrzaj>Dragutin Šagi, direktor IMA d.d. Ivanec Vidovečka 43,42000 Varaždin</izvorni_sadrzaj>
    <derivirana_varijabla naziv="DomainObject.Predmet.StrankaWithAdress_1">Dragutin Šagi, direktor IMA d.d. Ivanec Vidovečka 43,42000 Varaždin</derivirana_varijabla>
  </DomainObject.Predmet.StrankaWithAdress>
  <DomainObject.Predmet.StrankaWithAdressOIB>
    <izvorni_sadrzaj>Dragutin Šagi, direktor IMA d.d. Ivanec, Vidovečka 43,42000 Varaždin</izvorni_sadrzaj>
    <derivirana_varijabla naziv="DomainObject.Predmet.StrankaWithAdressOIB_1">Dragutin Šagi, direktor IMA d.d. Ivanec, Vidovečka 43,42000 Varaždin</derivirana_varijabla>
  </DomainObject.Predmet.StrankaWithAdressOIB>
  <DomainObject.Predmet.StrankaNazivFormated>
    <izvorni_sadrzaj>Dragutin Šagi, direktor IMA d.d. Ivanec</izvorni_sadrzaj>
    <derivirana_varijabla naziv="DomainObject.Predmet.StrankaNazivFormated_1">Dragutin Šagi, direktor IMA d.d. Ivanec</derivirana_varijabla>
  </DomainObject.Predmet.StrankaNazivFormated>
  <DomainObject.Predmet.StrankaNazivFormatedOIB>
    <izvorni_sadrzaj>Dragutin Šagi, direktor IMA d.d. Ivanec</izvorni_sadrzaj>
    <derivirana_varijabla naziv="DomainObject.Predmet.StrankaNazivFormatedOIB_1">Dragutin Šagi, direktor IMA d.d. Ivanec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Dragutin Šagi, direktor IMA d.d. Ivanec</item>
    </izvorni_sadrzaj>
    <derivirana_varijabla naziv="DomainObject.Predmet.StrankaListFormated_1">
      <item>Dragutin Šagi, direktor IMA d.d. Ivanec</item>
    </derivirana_varijabla>
  </DomainObject.Predmet.StrankaListFormated>
  <DomainObject.Predmet.StrankaListFormatedOIB>
    <izvorni_sadrzaj>
      <item>Dragutin Šagi, direktor IMA d.d. Ivanec</item>
    </izvorni_sadrzaj>
    <derivirana_varijabla naziv="DomainObject.Predmet.StrankaListFormatedOIB_1">
      <item>Dragutin Šagi, direktor IMA d.d. Ivanec</item>
    </derivirana_varijabla>
  </DomainObject.Predmet.StrankaListFormatedOIB>
  <DomainObject.Predmet.StrankaListFormatedWithAdress>
    <izvorni_sadrzaj>
      <item>Dragutin Šagi, direktor IMA d.d. Ivanec, Vidovečka 43, 42000 Varaždin</item>
    </izvorni_sadrzaj>
    <derivirana_varijabla naziv="DomainObject.Predmet.StrankaListFormatedWithAdress_1">
      <item>Dragutin Šagi, direktor IMA d.d. Ivanec, Vidovečka 43, 42000 Varaždin</item>
    </derivirana_varijabla>
  </DomainObject.Predmet.StrankaListFormatedWithAdress>
  <DomainObject.Predmet.StrankaListFormatedWithAdressOIB>
    <izvorni_sadrzaj>
      <item>Dragutin Šagi, direktor IMA d.d. Ivanec, Vidovečka 43, 42000 Varaždin</item>
    </izvorni_sadrzaj>
    <derivirana_varijabla naziv="DomainObject.Predmet.StrankaListFormatedWithAdressOIB_1">
      <item>Dragutin Šagi, direktor IMA d.d. Ivanec, Vidovečka 43, 42000 Varaždin</item>
    </derivirana_varijabla>
  </DomainObject.Predmet.StrankaListFormatedWithAdressOIB>
  <DomainObject.Predmet.StrankaListNazivFormated>
    <izvorni_sadrzaj>
      <item>Dragutin Šagi, direktor IMA d.d. Ivanec</item>
    </izvorni_sadrzaj>
    <derivirana_varijabla naziv="DomainObject.Predmet.StrankaListNazivFormated_1">
      <item>Dragutin Šagi, direktor IMA d.d. Ivanec</item>
    </derivirana_varijabla>
  </DomainObject.Predmet.StrankaListNazivFormated>
  <DomainObject.Predmet.StrankaListNazivFormatedOIB>
    <izvorni_sadrzaj>
      <item>Dragutin Šagi, direktor IMA d.d. Ivanec</item>
    </izvorni_sadrzaj>
    <derivirana_varijabla naziv="DomainObject.Predmet.StrankaListNazivFormatedOIB_1">
      <item>Dragutin Šagi, direktor IMA d.d. Ivanec</item>
    </derivirana_varijabla>
  </DomainObject.Predmet.StrankaListNazivFormatedOIB>
  <DomainObject.Predmet.ProtuStrankaListFormated>
    <izvorni_sadrzaj>
      <item>IMA dioničko društvo za promet robom u stečaju</item>
    </izvorni_sadrzaj>
    <derivirana_varijabla naziv="DomainObject.Predmet.ProtuStrankaListFormated_1">
      <item>IMA dioničko društvo za promet robom u stečaju</item>
    </derivirana_varijabla>
  </DomainObject.Predmet.ProtuStrankaListFormated>
  <DomainObject.Predmet.ProtuStrankaListFormatedOIB>
    <izvorni_sadrzaj>
      <item>IMA dioničko društvo za promet robom u stečaju, OIB 53807176667</item>
    </izvorni_sadrzaj>
    <derivirana_varijabla naziv="DomainObject.Predmet.ProtuStrankaListFormatedOIB_1">
      <item>IMA dioničko društvo za promet robom u stečaju, OIB 53807176667</item>
    </derivirana_varijabla>
  </DomainObject.Predmet.ProtuStrankaListFormatedOIB>
  <DomainObject.Predmet.ProtuStrankaListFormatedWithAdress>
    <izvorni_sadrzaj>
      <item>IMA dioničko društvo za promet robom u stečaju, Trg Hrvatskih Ivanovaca 1, 42240 Ivanec</item>
    </izvorni_sadrzaj>
    <derivirana_varijabla naziv="DomainObject.Predmet.ProtuStrankaListFormatedWithAdress_1">
      <item>IMA dioničko društvo za promet robom u stečaju, Trg Hrvatskih Ivanovaca 1, 42240 Ivanec</item>
    </derivirana_varijabla>
  </DomainObject.Predmet.ProtuStrankaListFormatedWithAdress>
  <DomainObject.Predmet.ProtuStrankaListFormatedWithAdressOIB>
    <izvorni_sadrzaj>
      <item>IMA dioničko društvo za promet robom u stečaju, OIB 53807176667, Trg Hrvatskih Ivanovaca 1, 42240 Ivanec</item>
    </izvorni_sadrzaj>
    <derivirana_varijabla naziv="DomainObject.Predmet.ProtuStrankaListFormatedWithAdressOIB_1">
      <item>IMA dioničko društvo za promet robom u stečaju, OIB 53807176667, Trg Hrvatskih Ivanovaca 1, 42240 Ivanec</item>
    </derivirana_varijabla>
  </DomainObject.Predmet.ProtuStrankaListFormatedWithAdressOIB>
  <DomainObject.Predmet.ProtuStrankaListNazivFormated>
    <izvorni_sadrzaj>
      <item>IMA dioničko društvo za promet robom u stečaju</item>
    </izvorni_sadrzaj>
    <derivirana_varijabla naziv="DomainObject.Predmet.ProtuStrankaListNazivFormated_1">
      <item>IMA dioničko društvo za promet robom u stečaju</item>
    </derivirana_varijabla>
  </DomainObject.Predmet.ProtuStrankaListNazivFormated>
  <DomainObject.Predmet.ProtuStrankaListNazivFormatedOIB>
    <izvorni_sadrzaj>
      <item>IMA dioničko društvo za promet robom u stečaju, OIB 53807176667</item>
    </izvorni_sadrzaj>
    <derivirana_varijabla naziv="DomainObject.Predmet.ProtuStrankaListNazivFormatedOIB_1">
      <item>IMA dioničko društvo za promet robom u stečaju, OIB 53807176667</item>
    </derivirana_varijabla>
  </DomainObject.Predmet.ProtuStrankaListNazivFormatedOIB>
  <DomainObject.Predmet.OstaliListFormated>
    <izvorni_sadrzaj>
      <item>BOJAN BREZOVEC</item>
      <item>NARODNE NOVINE d.d.</item>
      <item>OPĆINSKO DRŽ. ODVJETNIŠTVO U CRIKVENICI</item>
      <item>Želimir Uršulin</item>
      <item>NEKRETNINE BREZA društvo s ograničenom odgovornošću za trgovinu i usluge</item>
    </izvorni_sadrzaj>
    <derivirana_varijabla naziv="DomainObject.Predmet.OstaliListFormated_1">
      <item>BOJAN BREZOVEC</item>
      <item>NARODNE NOVINE d.d.</item>
      <item>OPĆINSKO DRŽ. ODVJETNIŠTVO U CRIKVENICI</item>
      <item>Želimir Uršulin</item>
      <item>NEKRETNINE BREZA društvo s ograničenom odgovornošću za trgovinu i usluge</item>
    </derivirana_varijabla>
  </DomainObject.Predmet.OstaliListFormated>
  <DomainObject.Predmet.OstaliListFormatedOIB>
    <izvorni_sadrzaj>
      <item>BOJAN BREZOVEC</item>
      <item>NARODNE NOVINE d.d.</item>
      <item>OPĆINSKO DRŽ. ODVJETNIŠTVO U CRIKVENICI</item>
      <item>Želimir Uršulin, OIB 03842320752</item>
      <item>NEKRETNINE BREZA društvo s ograničenom odgovornošću za trgovinu i usluge, OIB 12170333682</item>
    </izvorni_sadrzaj>
    <derivirana_varijabla naziv="DomainObject.Predmet.OstaliListFormatedOIB_1">
      <item>BOJAN BREZOVEC</item>
      <item>NARODNE NOVINE d.d.</item>
      <item>OPĆINSKO DRŽ. ODVJETNIŠTVO U CRIKVENICI</item>
      <item>Želimir Uršulin, OIB 03842320752</item>
      <item>NEKRETNINE BREZA društvo s ograničenom odgovornošću za trgovinu i usluge, OIB 12170333682</item>
    </derivirana_varijabla>
  </DomainObject.Predmet.OstaliListFormatedOIB>
  <DomainObject.Predmet.OstaliListFormatedWithAdress>
    <izvorni_sadrzaj>
      <item>BOJAN BREZOVEC, Franje Pusta 2, 42240 Ivanec</item>
      <item>NARODNE NOVINE d.d., Ul. Sr. Njemačke 6, 10 000 Zagreb</item>
      <item>OPĆINSKO DRŽ. ODVJETNIŠTVO U CRIKVENICI, Kralja Tomislava 85 a, 51 260 Crikvenica</item>
      <item>Želimir Uršulin, Trg hrvatskih ivanovaca 9, 42240 Ivanec</item>
      <item>NEKRETNINE BREZA društvo s ograničenom odgovornošću za trgovinu i usluge, Kralja Tomislava 9, 21460 Stari Grad</item>
    </izvorni_sadrzaj>
    <derivirana_varijabla naziv="DomainObject.Predmet.OstaliListFormatedWithAdress_1">
      <item>BOJAN BREZOVEC, Franje Pusta 2, 42240 Ivanec</item>
      <item>NARODNE NOVINE d.d., Ul. Sr. Njemačke 6, 10 000 Zagreb</item>
      <item>OPĆINSKO DRŽ. ODVJETNIŠTVO U CRIKVENICI, Kralja Tomislava 85 a, 51 260 Crikvenica</item>
      <item>Želimir Uršulin, Trg hrvatskih ivanovaca 9, 42240 Ivanec</item>
      <item>NEKRETNINE BREZA društvo s ograničenom odgovornošću za trgovinu i usluge, Kralja Tomislava 9, 21460 Stari Grad</item>
    </derivirana_varijabla>
  </DomainObject.Predmet.OstaliListFormatedWithAdress>
  <DomainObject.Predmet.OstaliListFormatedWithAdressOIB>
    <izvorni_sadrzaj>
      <item>BOJAN BREZOVEC, Franje Pusta 2, 42240 Ivanec</item>
      <item>NARODNE NOVINE d.d., Ul. Sr. Njemačke 6, 10 000 Zagreb</item>
      <item>OPĆINSKO DRŽ. ODVJETNIŠTVO U CRIKVENICI, Kralja Tomislava 85 a, 51 260 Crikvenica</item>
      <item>Želimir Uršulin, OIB 03842320752, Trg hrvatskih ivanovaca 9, 42240 Ivanec</item>
      <item>NEKRETNINE BREZA društvo s ograničenom odgovornošću za trgovinu i usluge, OIB 12170333682, Kralja Tomislava 9, 21460 Stari Grad</item>
    </izvorni_sadrzaj>
    <derivirana_varijabla naziv="DomainObject.Predmet.OstaliListFormatedWithAdressOIB_1">
      <item>BOJAN BREZOVEC, Franje Pusta 2, 42240 Ivanec</item>
      <item>NARODNE NOVINE d.d., Ul. Sr. Njemačke 6, 10 000 Zagreb</item>
      <item>OPĆINSKO DRŽ. ODVJETNIŠTVO U CRIKVENICI, Kralja Tomislava 85 a, 51 260 Crikvenica</item>
      <item>Želimir Uršulin, OIB 03842320752, Trg hrvatskih ivanovaca 9, 42240 Ivanec</item>
      <item>NEKRETNINE BREZA društvo s ograničenom odgovornošću za trgovinu i usluge, OIB 12170333682, Kralja Tomislava 9, 21460 Stari Grad</item>
    </derivirana_varijabla>
  </DomainObject.Predmet.OstaliListFormatedWithAdressOIB>
  <DomainObject.Predmet.OstaliListNazivFormated>
    <izvorni_sadrzaj>
      <item>BOJAN BREZOVEC</item>
      <item>NARODNE NOVINE d.d.</item>
      <item>OPĆINSKO DRŽ. ODVJETNIŠTVO U CRIKVENICI</item>
      <item>Želimir Uršulin</item>
      <item>NEKRETNINE BREZA društvo s ograničenom odgovornošću za trgovinu i usluge</item>
    </izvorni_sadrzaj>
    <derivirana_varijabla naziv="DomainObject.Predmet.OstaliListNazivFormated_1">
      <item>BOJAN BREZOVEC</item>
      <item>NARODNE NOVINE d.d.</item>
      <item>OPĆINSKO DRŽ. ODVJETNIŠTVO U CRIKVENICI</item>
      <item>Želimir Uršulin</item>
      <item>NEKRETNINE BREZA društvo s ograničenom odgovornošću za trgovinu i usluge</item>
    </derivirana_varijabla>
  </DomainObject.Predmet.OstaliListNazivFormated>
  <DomainObject.Predmet.OstaliListNazivFormatedOIB>
    <izvorni_sadrzaj>
      <item>BOJAN BREZOVEC</item>
      <item>NARODNE NOVINE d.d.</item>
      <item>OPĆINSKO DRŽ. ODVJETNIŠTVO U CRIKVENICI</item>
      <item>Želimir Uršulin, OIB 03842320752</item>
      <item>NEKRETNINE BREZA društvo s ograničenom odgovornošću za trgovinu i usluge, OIB 12170333682</item>
    </izvorni_sadrzaj>
    <derivirana_varijabla naziv="DomainObject.Predmet.OstaliListNazivFormatedOIB_1">
      <item>BOJAN BREZOVEC</item>
      <item>NARODNE NOVINE d.d.</item>
      <item>OPĆINSKO DRŽ. ODVJETNIŠTVO U CRIKVENICI</item>
      <item>Želimir Uršulin, OIB 03842320752</item>
      <item>NEKRETNINE BREZA društvo s ograničenom odgovornošću za trgovinu i usluge, OIB 12170333682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Dragutin Šagi, direktor IMA d.d. Ivanec</izvorni_sadrzaj>
    <derivirana_varijabla naziv="DomainObject.Predmet.StrankaIDrugi_1">Dragutin Šagi, direktor IMA d.d. Ivanec</derivirana_varijabla>
  </DomainObject.Predmet.StrankaIDrugi>
  <DomainObject.Predmet.ProtustrankaIDrugi>
    <izvorni_sadrzaj>IMA dioničko društvo za promet robom u stečaju</izvorni_sadrzaj>
    <derivirana_varijabla naziv="DomainObject.Predmet.ProtustrankaIDrugi_1">IMA dioničko društvo za promet robom u stečaju</derivirana_varijabla>
  </DomainObject.Predmet.ProtustrankaIDrugi>
  <DomainObject.Predmet.StrankaIDrugiAdressOIB>
    <izvorni_sadrzaj>Dragutin Šagi, direktor IMA d.d. Ivanec, Vidovečka 43, 42000 Varaždin</izvorni_sadrzaj>
    <derivirana_varijabla naziv="DomainObject.Predmet.StrankaIDrugiAdressOIB_1">Dragutin Šagi, direktor IMA d.d. Ivanec, Vidovečka 43, 42000 Varaždin</derivirana_varijabla>
  </DomainObject.Predmet.StrankaIDrugiAdressOIB>
  <DomainObject.Predmet.ProtustrankaIDrugiAdressOIB>
    <izvorni_sadrzaj>IMA dioničko društvo za promet robom u stečaju, OIB 53807176667, Trg Hrvatskih Ivanovaca 1, 42240 Ivanec</izvorni_sadrzaj>
    <derivirana_varijabla naziv="DomainObject.Predmet.ProtustrankaIDrugiAdressOIB_1">IMA dioničko društvo za promet robom u stečaju, OIB 53807176667, Trg Hrvatskih Ivanovaca 1,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BOJAN BREZOVEC</item>
      <item>NARODNE NOVINE d.d.</item>
      <item>IMA dioničko društvo za promet robom u stečaju</item>
      <item>OPĆINSKO DRŽ. ODVJETNIŠTVO U CRIKVENICI</item>
      <item>Želimir Uršulin</item>
      <item>Dragutin Šagi, direktor IMA d.d. Ivanec</item>
      <item>NEKRETNINE BREZA društvo s ograničenom odgovornošću za trgovinu i usluge</item>
    </izvorni_sadrzaj>
    <derivirana_varijabla naziv="DomainObject.Predmet.SudioniciListNaziv_1">
      <item>BOJAN BREZOVEC</item>
      <item>NARODNE NOVINE d.d.</item>
      <item>IMA dioničko društvo za promet robom u stečaju</item>
      <item>OPĆINSKO DRŽ. ODVJETNIŠTVO U CRIKVENICI</item>
      <item>Želimir Uršulin</item>
      <item>Dragutin Šagi, direktor IMA d.d. Ivanec</item>
      <item>NEKRETNINE BREZA društvo s ograničenom odgovornošću za trgovinu i usluge</item>
    </derivirana_varijabla>
  </DomainObject.Predmet.SudioniciListNaziv>
  <DomainObject.Predmet.SudioniciListAdressOIB>
    <izvorni_sadrzaj>
      <item>BOJAN BREZOVEC, Franje Pusta 2,42240 Ivanec</item>
      <item>NARODNE NOVINE d.d., Ul. Sr. Njemačke 6,10 000 Zagreb</item>
      <item>IMA dioničko društvo za promet robom u stečaju, OIB 53807176667, Trg Hrvatskih Ivanovaca 1,42240 Ivanec</item>
      <item>OPĆINSKO DRŽ. ODVJETNIŠTVO U CRIKVENICI, Kralja Tomislava 85 a,51 260 Crikvenica</item>
      <item>Želimir Uršulin, OIB 03842320752, Trg hrvatskih ivanovaca 9,42240 Ivanec</item>
      <item>Dragutin Šagi, direktor IMA d.d. Ivanec, Vidovečka 43,42000 Varaždin</item>
      <item>NEKRETNINE BREZA društvo s ograničenom odgovornošću za trgovinu i usluge, OIB 12170333682, Kralja Tomislava 9,21460 Stari Grad</item>
    </izvorni_sadrzaj>
    <derivirana_varijabla naziv="DomainObject.Predmet.SudioniciListAdressOIB_1">
      <item>BOJAN BREZOVEC, Franje Pusta 2,42240 Ivanec</item>
      <item>NARODNE NOVINE d.d., Ul. Sr. Njemačke 6,10 000 Zagreb</item>
      <item>IMA dioničko društvo za promet robom u stečaju, OIB 53807176667, Trg Hrvatskih Ivanovaca 1,42240 Ivanec</item>
      <item>OPĆINSKO DRŽ. ODVJETNIŠTVO U CRIKVENICI, Kralja Tomislava 85 a,51 260 Crikvenica</item>
      <item>Želimir Uršulin, OIB 03842320752, Trg hrvatskih ivanovaca 9,42240 Ivanec</item>
      <item>Dragutin Šagi, direktor IMA d.d. Ivanec, Vidovečka 43,42000 Varaždin</item>
      <item>NEKRETNINE BREZA društvo s ograničenom odgovornošću za trgovinu i usluge, OIB 12170333682, Kralja Tomislava 9,21460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53807176667</item>
      <item>, OIB null</item>
      <item>, OIB 03842320752</item>
      <item>, OIB null</item>
      <item>, OIB 12170333682</item>
    </izvorni_sadrzaj>
    <derivirana_varijabla naziv="DomainObject.Predmet.SudioniciListNazivOIB_1">
      <item>, OIB null</item>
      <item>, OIB null</item>
      <item>, OIB 53807176667</item>
      <item>, OIB null</item>
      <item>, OIB 03842320752</item>
      <item>, OIB null</item>
      <item>, OIB 12170333682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205</properties:Words>
  <properties:Characters>934</properties:Characters>
  <properties:Lines>47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1258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2015-12-30T12:55:00Z</dcterms:created>
  <dc:creator>VOTA NĂO Ŕ REGIONALIZAÇĂO! SIM AO REFORÇO DO MUNICIPALISMO!</dc:creator>
  <dc:description>A REGIONALIZAÇĂO É UM ERRO COLOSSAL!</dc:description>
  <cp:lastModifiedBy>Lea Rogina</cp:lastModifiedBy>
  <cp:lastPrinted>2015-12-30T12:52:00Z</cp:lastPrinted>
  <dcterms:modified xmlns:xsi="http://www.w3.org/2001/XMLSchema-instance" xsi:type="dcterms:W3CDTF">2015-12-30T12:55:00Z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