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ab388" w14:paraId="04ab388" w:rsidRDefault="00D5479F" w:rsidP="00FE2D9B" w:rsidR="00B57961">
      <w:pPr>
        <w:jc w:val="right"/>
        <w15:collapsed w:val="false"/>
      </w:pPr>
      <w:r>
        <w:t>6 St-</w:t>
      </w:r>
      <w:r w:rsidR="00E06C23">
        <w:t>20/15-141</w:t>
      </w:r>
    </w:p>
    <w:p w:rsidRDefault="00D732C9" w:rsidP="00D732C9" w:rsidR="00D732C9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2C9" w:rsidP="00D732C9" w:rsidR="00D732C9" w:rsidRPr="00D21A2C"/>
    <w:p w:rsidRDefault="00D732C9" w:rsidP="00D732C9" w:rsidR="00D732C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732C9" w:rsidP="00D732C9" w:rsidR="00D732C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732C9" w:rsidP="00D732C9" w:rsidR="00B57961" w:rsidRPr="00D732C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</w:t>
      </w:r>
    </w:p>
    <w:p w:rsidRDefault="00D5479F" w:rsidP="00D5479F" w:rsidR="00B57961">
      <w:pPr>
        <w:jc w:val="center"/>
      </w:pPr>
      <w:r>
        <w:t>REPUBLIKA HRVATSKA</w:t>
      </w:r>
    </w:p>
    <w:p w:rsidRDefault="00B57961" w:rsidP="00B57961" w:rsidR="00B57961"/>
    <w:p w:rsidRDefault="00B57961" w:rsidP="00D5479F" w:rsidR="00B57961">
      <w:pPr>
        <w:jc w:val="center"/>
      </w:pPr>
      <w:r>
        <w:t>R J E Š E N J E</w:t>
      </w:r>
    </w:p>
    <w:p w:rsidRDefault="00B57961" w:rsidP="00B57961" w:rsidR="00B57961"/>
    <w:p w:rsidRDefault="00B57961" w:rsidP="00B57961" w:rsidR="00B57961"/>
    <w:p w:rsidRDefault="00B57961" w:rsidP="00D5479F" w:rsidR="00B57961">
      <w:pPr>
        <w:ind w:firstLine="708"/>
        <w:jc w:val="both"/>
      </w:pPr>
      <w:r>
        <w:t xml:space="preserve">Trgovački sud u Osijeku, </w:t>
      </w:r>
      <w:r w:rsidR="006419C9">
        <w:t>po stečajnoj sutkinji</w:t>
      </w:r>
      <w:r>
        <w:t xml:space="preserve"> Nad</w:t>
      </w:r>
      <w:r w:rsidR="006419C9">
        <w:t>i</w:t>
      </w:r>
      <w:r>
        <w:t xml:space="preserve"> Roso, u </w:t>
      </w:r>
      <w:r w:rsidR="002B4B69">
        <w:t xml:space="preserve">stečajnom </w:t>
      </w:r>
      <w:r>
        <w:t xml:space="preserve">predmetu </w:t>
      </w:r>
      <w:r w:rsidR="002B4B69">
        <w:t>dužnika</w:t>
      </w:r>
      <w:r>
        <w:t xml:space="preserve"> </w:t>
      </w:r>
      <w:r w:rsidR="00134545">
        <w:rPr>
          <w:b/>
        </w:rPr>
        <w:t xml:space="preserve">POLJOPRIVREDNA ZADRUGA NAŠE SELO  u stečaju Jagodnjak, Borisa </w:t>
      </w:r>
      <w:proofErr w:type="spellStart"/>
      <w:r w:rsidR="00134545">
        <w:rPr>
          <w:b/>
        </w:rPr>
        <w:t>Kidriča</w:t>
      </w:r>
      <w:proofErr w:type="spellEnd"/>
      <w:r w:rsidR="00134545">
        <w:rPr>
          <w:b/>
        </w:rPr>
        <w:t xml:space="preserve"> 59/0 OIB 79868403035 MBS 030053401</w:t>
      </w:r>
      <w:r>
        <w:t xml:space="preserve">, dana  </w:t>
      </w:r>
      <w:r w:rsidR="00D560DA">
        <w:t>15. ožujka 2017. g.,</w:t>
      </w:r>
    </w:p>
    <w:p w:rsidRDefault="00B57961" w:rsidP="00B57961" w:rsidR="00B57961"/>
    <w:p w:rsidRDefault="00D5479F" w:rsidP="00D5479F" w:rsidR="00B57961">
      <w:pPr>
        <w:jc w:val="center"/>
      </w:pPr>
      <w:r>
        <w:t xml:space="preserve">r i j e š i o </w:t>
      </w:r>
      <w:r w:rsidR="00B57961">
        <w:t xml:space="preserve"> j e</w:t>
      </w:r>
    </w:p>
    <w:p w:rsidRDefault="00B57961" w:rsidP="00B57961" w:rsidR="00B57961"/>
    <w:p w:rsidRDefault="002D1C99" w:rsidP="002D1C99" w:rsidR="00613023">
      <w:pPr>
        <w:ind w:firstLine="708"/>
        <w:jc w:val="both"/>
      </w:pPr>
      <w:r>
        <w:t xml:space="preserve">1. </w:t>
      </w:r>
      <w:r w:rsidR="00B57961">
        <w:t xml:space="preserve">Iz </w:t>
      </w:r>
      <w:proofErr w:type="spellStart"/>
      <w:r w:rsidR="00B57961">
        <w:t>kupovnine</w:t>
      </w:r>
      <w:proofErr w:type="spellEnd"/>
      <w:r w:rsidR="00B57961">
        <w:t xml:space="preserve"> dobivene prodajom nekretnine stečajnog dužnika </w:t>
      </w:r>
      <w:r w:rsidR="005A270B">
        <w:t xml:space="preserve">i to: </w:t>
      </w:r>
      <w:r w:rsidR="00E57A63">
        <w:t xml:space="preserve">upisane </w:t>
      </w:r>
      <w:r w:rsidR="006419C9">
        <w:t xml:space="preserve">kod </w:t>
      </w:r>
      <w:r w:rsidR="00D560DA">
        <w:t xml:space="preserve"> u </w:t>
      </w:r>
      <w:r w:rsidR="00D560DA" w:rsidRPr="002D1C99">
        <w:rPr>
          <w:b/>
        </w:rPr>
        <w:t xml:space="preserve"> </w:t>
      </w:r>
      <w:r w:rsidR="00D560DA" w:rsidRPr="00C43BB9">
        <w:t>zemljišnoknjižni odjel B. Manastir</w:t>
      </w:r>
      <w:r w:rsidR="00D560DA" w:rsidRPr="002D1C99">
        <w:rPr>
          <w:b/>
        </w:rPr>
        <w:t xml:space="preserve">, </w:t>
      </w:r>
      <w:proofErr w:type="spellStart"/>
      <w:r w:rsidR="00D560DA" w:rsidRPr="002D1C99">
        <w:rPr>
          <w:bCs/>
        </w:rPr>
        <w:t>zk</w:t>
      </w:r>
      <w:proofErr w:type="spellEnd"/>
      <w:r w:rsidR="00D560DA" w:rsidRPr="002D1C99">
        <w:rPr>
          <w:bCs/>
        </w:rPr>
        <w:t xml:space="preserve">. ul. 372 k.o. Jagodnjak </w:t>
      </w:r>
      <w:proofErr w:type="spellStart"/>
      <w:r w:rsidR="00D560DA" w:rsidRPr="002D1C99">
        <w:rPr>
          <w:bCs/>
        </w:rPr>
        <w:t>kč</w:t>
      </w:r>
      <w:proofErr w:type="spellEnd"/>
      <w:r w:rsidR="00D560DA" w:rsidRPr="002D1C99">
        <w:rPr>
          <w:bCs/>
        </w:rPr>
        <w:t xml:space="preserve">. br. 1215/7, </w:t>
      </w:r>
      <w:proofErr w:type="spellStart"/>
      <w:r w:rsidR="00D560DA" w:rsidRPr="002D1C99">
        <w:rPr>
          <w:bCs/>
        </w:rPr>
        <w:t>zk</w:t>
      </w:r>
      <w:proofErr w:type="spellEnd"/>
      <w:r w:rsidR="00D560DA" w:rsidRPr="002D1C99">
        <w:rPr>
          <w:bCs/>
        </w:rPr>
        <w:t xml:space="preserve">. br. 424 k.o. Jagodnjak </w:t>
      </w:r>
      <w:proofErr w:type="spellStart"/>
      <w:r w:rsidR="00D560DA" w:rsidRPr="002D1C99">
        <w:rPr>
          <w:bCs/>
        </w:rPr>
        <w:t>kč</w:t>
      </w:r>
      <w:proofErr w:type="spellEnd"/>
      <w:r w:rsidR="00D560DA" w:rsidRPr="002D1C99">
        <w:rPr>
          <w:bCs/>
        </w:rPr>
        <w:t xml:space="preserve">. br. 1595, </w:t>
      </w:r>
      <w:proofErr w:type="spellStart"/>
      <w:r w:rsidR="00D560DA" w:rsidRPr="002D1C99">
        <w:rPr>
          <w:bCs/>
        </w:rPr>
        <w:t>zk</w:t>
      </w:r>
      <w:proofErr w:type="spellEnd"/>
      <w:r w:rsidR="00D560DA" w:rsidRPr="002D1C99">
        <w:rPr>
          <w:bCs/>
        </w:rPr>
        <w:t xml:space="preserve">. br. 846 k.o. Jagodnjak </w:t>
      </w:r>
      <w:proofErr w:type="spellStart"/>
      <w:r w:rsidR="00D560DA" w:rsidRPr="002D1C99">
        <w:rPr>
          <w:bCs/>
        </w:rPr>
        <w:t>kč</w:t>
      </w:r>
      <w:proofErr w:type="spellEnd"/>
      <w:r w:rsidR="00D560DA" w:rsidRPr="002D1C99">
        <w:rPr>
          <w:bCs/>
        </w:rPr>
        <w:t xml:space="preserve">. br. 1215/2, </w:t>
      </w:r>
      <w:proofErr w:type="spellStart"/>
      <w:r w:rsidR="00D560DA" w:rsidRPr="002D1C99">
        <w:rPr>
          <w:bCs/>
        </w:rPr>
        <w:t>zk</w:t>
      </w:r>
      <w:proofErr w:type="spellEnd"/>
      <w:r w:rsidR="00D560DA" w:rsidRPr="002D1C99">
        <w:rPr>
          <w:bCs/>
        </w:rPr>
        <w:t xml:space="preserve">. ul. br. 1104 k.o. Jagodnjak </w:t>
      </w:r>
      <w:proofErr w:type="spellStart"/>
      <w:r w:rsidR="00D560DA" w:rsidRPr="002D1C99">
        <w:rPr>
          <w:bCs/>
        </w:rPr>
        <w:t>kč</w:t>
      </w:r>
      <w:proofErr w:type="spellEnd"/>
      <w:r w:rsidR="00D560DA" w:rsidRPr="002D1C99">
        <w:rPr>
          <w:bCs/>
        </w:rPr>
        <w:t xml:space="preserve">. br. 1666, </w:t>
      </w:r>
      <w:proofErr w:type="spellStart"/>
      <w:r w:rsidR="00D560DA" w:rsidRPr="002D1C99">
        <w:rPr>
          <w:bCs/>
        </w:rPr>
        <w:t>zk</w:t>
      </w:r>
      <w:proofErr w:type="spellEnd"/>
      <w:r w:rsidR="00D560DA" w:rsidRPr="002D1C99">
        <w:rPr>
          <w:bCs/>
        </w:rPr>
        <w:t xml:space="preserve">. ul. 1205 k.o. Jagodnjak </w:t>
      </w:r>
      <w:proofErr w:type="spellStart"/>
      <w:r w:rsidR="00D560DA" w:rsidRPr="002D1C99">
        <w:rPr>
          <w:bCs/>
        </w:rPr>
        <w:t>kč</w:t>
      </w:r>
      <w:proofErr w:type="spellEnd"/>
      <w:r w:rsidR="00D560DA" w:rsidRPr="002D1C99">
        <w:rPr>
          <w:bCs/>
        </w:rPr>
        <w:t xml:space="preserve">. br. 1976 i </w:t>
      </w:r>
      <w:proofErr w:type="spellStart"/>
      <w:r w:rsidR="00D560DA" w:rsidRPr="002D1C99">
        <w:rPr>
          <w:bCs/>
        </w:rPr>
        <w:t>zk</w:t>
      </w:r>
      <w:proofErr w:type="spellEnd"/>
      <w:r w:rsidR="00D560DA" w:rsidRPr="002D1C99">
        <w:rPr>
          <w:bCs/>
        </w:rPr>
        <w:t xml:space="preserve">. ul. br. 778 k.o. Jagodnjak </w:t>
      </w:r>
      <w:proofErr w:type="spellStart"/>
      <w:r w:rsidR="00D560DA" w:rsidRPr="002D1C99">
        <w:rPr>
          <w:bCs/>
        </w:rPr>
        <w:t>kč</w:t>
      </w:r>
      <w:proofErr w:type="spellEnd"/>
      <w:r w:rsidR="00D560DA" w:rsidRPr="002D1C99">
        <w:rPr>
          <w:bCs/>
        </w:rPr>
        <w:t xml:space="preserve">. br. 1215/7 </w:t>
      </w:r>
      <w:r w:rsidR="00B23CB7">
        <w:t xml:space="preserve">u iznosu od </w:t>
      </w:r>
      <w:r>
        <w:t>109.153,25</w:t>
      </w:r>
      <w:r w:rsidR="00B23CB7">
        <w:t xml:space="preserve"> kn</w:t>
      </w:r>
      <w:r w:rsidR="006419C9">
        <w:t>.</w:t>
      </w:r>
    </w:p>
    <w:p w:rsidRDefault="00613023" w:rsidP="00613023" w:rsidR="00613023">
      <w:pPr>
        <w:ind w:left="1416"/>
        <w:jc w:val="both"/>
      </w:pPr>
    </w:p>
    <w:p w:rsidRDefault="00613023" w:rsidP="00613023" w:rsidR="00613023">
      <w:pPr>
        <w:ind w:firstLine="708"/>
        <w:jc w:val="both"/>
      </w:pPr>
      <w:r>
        <w:t xml:space="preserve">Na navedenoj nekretnini upisano je </w:t>
      </w:r>
      <w:proofErr w:type="spellStart"/>
      <w:r>
        <w:t>razlučno</w:t>
      </w:r>
      <w:proofErr w:type="spellEnd"/>
      <w:r>
        <w:t xml:space="preserve"> pravo </w:t>
      </w:r>
      <w:r w:rsidR="00B23CB7">
        <w:t>za</w:t>
      </w:r>
      <w:r>
        <w:t xml:space="preserve"> korist </w:t>
      </w:r>
      <w:proofErr w:type="spellStart"/>
      <w:r>
        <w:t>razlučnog</w:t>
      </w:r>
      <w:proofErr w:type="spellEnd"/>
      <w:r>
        <w:t xml:space="preserve"> vjerovnika </w:t>
      </w:r>
      <w:r w:rsidR="002D1C99">
        <w:t xml:space="preserve">Slavko </w:t>
      </w:r>
      <w:proofErr w:type="spellStart"/>
      <w:r w:rsidR="002D1C99">
        <w:t>Todorović</w:t>
      </w:r>
      <w:proofErr w:type="spellEnd"/>
      <w:r w:rsidR="002D1C99">
        <w:t xml:space="preserve"> </w:t>
      </w:r>
      <w:proofErr w:type="spellStart"/>
      <w:r w:rsidR="00503C18">
        <w:t>noistelja</w:t>
      </w:r>
      <w:proofErr w:type="spellEnd"/>
      <w:r w:rsidR="002D1C99">
        <w:t xml:space="preserve"> OPG iz </w:t>
      </w:r>
      <w:proofErr w:type="spellStart"/>
      <w:r w:rsidR="002D1C99">
        <w:t>Karanca</w:t>
      </w:r>
      <w:proofErr w:type="spellEnd"/>
      <w:r w:rsidR="00134545">
        <w:t xml:space="preserve"> </w:t>
      </w:r>
      <w:r w:rsidRPr="00613023">
        <w:rPr>
          <w:b/>
        </w:rPr>
        <w:t>namiruju se:</w:t>
      </w:r>
      <w:r>
        <w:t xml:space="preserve"> </w:t>
      </w:r>
      <w:r w:rsidR="002D1C99">
        <w:t xml:space="preserve">troškovi stečajnog postupka po čl. 170 st. 1 Stečajnog zakona u iznosu od 16.380,25 kn i </w:t>
      </w:r>
      <w:proofErr w:type="spellStart"/>
      <w:r w:rsidR="002D1C99">
        <w:t>razlučni</w:t>
      </w:r>
      <w:proofErr w:type="spellEnd"/>
      <w:r w:rsidR="002D1C99">
        <w:t xml:space="preserve"> vjerovnik Slavko </w:t>
      </w:r>
      <w:proofErr w:type="spellStart"/>
      <w:r w:rsidR="002D1C99">
        <w:t>Todorović</w:t>
      </w:r>
      <w:proofErr w:type="spellEnd"/>
      <w:r w:rsidR="002D1C99">
        <w:t xml:space="preserve"> iz </w:t>
      </w:r>
      <w:proofErr w:type="spellStart"/>
      <w:r w:rsidR="002D1C99">
        <w:t>Karanca</w:t>
      </w:r>
      <w:proofErr w:type="spellEnd"/>
      <w:r w:rsidR="002D1C99">
        <w:t>, Kolodvorska 5 u iznosu od 92.755,00 kn.</w:t>
      </w:r>
    </w:p>
    <w:p w:rsidRDefault="00613023" w:rsidP="00613023" w:rsidR="00613023">
      <w:pPr>
        <w:ind w:firstLine="708"/>
        <w:jc w:val="both"/>
      </w:pPr>
    </w:p>
    <w:p w:rsidRDefault="005A270B" w:rsidP="002D1C99" w:rsidR="005A270B" w:rsidRPr="002D1C99">
      <w:pPr>
        <w:pStyle w:val="Odlomakpopisa"/>
        <w:numPr>
          <w:ilvl w:val="0"/>
          <w:numId w:val="11"/>
        </w:numPr>
        <w:ind w:firstLine="708" w:left="0"/>
        <w:jc w:val="both"/>
        <w:rPr>
          <w:b/>
        </w:rPr>
      </w:pPr>
      <w:r>
        <w:t>Računovodstvo Trgovačkog suda u Osijeku izvršiti će prijenos navedenih sredstava</w:t>
      </w:r>
      <w:r w:rsidR="004015A4">
        <w:t xml:space="preserve"> iz točke </w:t>
      </w:r>
      <w:r w:rsidR="00A53137">
        <w:t>1</w:t>
      </w:r>
      <w:r w:rsidR="004015A4">
        <w:t xml:space="preserve"> a)  ovoga rješenja</w:t>
      </w:r>
      <w:r>
        <w:t xml:space="preserve"> s kartice predmeta i to ukupnih troškova od </w:t>
      </w:r>
      <w:r w:rsidR="002D1C99">
        <w:t>16.380,25</w:t>
      </w:r>
      <w:r w:rsidR="00224E2B">
        <w:t xml:space="preserve"> kn </w:t>
      </w:r>
      <w:r w:rsidR="00A53137">
        <w:t>–</w:t>
      </w:r>
      <w:r w:rsidR="00134545">
        <w:t xml:space="preserve"> </w:t>
      </w:r>
      <w:r w:rsidR="00224E2B">
        <w:t xml:space="preserve">na </w:t>
      </w:r>
      <w:r>
        <w:t xml:space="preserve">žiro-račun stečajnog dužnika </w:t>
      </w:r>
      <w:r w:rsidR="00134545" w:rsidRPr="002D1C99">
        <w:rPr>
          <w:b/>
        </w:rPr>
        <w:t xml:space="preserve">POLJOPRIVREDNA ZADRUGA NAŠE SELO  u stečaju Jagodnjak, Borisa </w:t>
      </w:r>
      <w:proofErr w:type="spellStart"/>
      <w:r w:rsidR="00134545" w:rsidRPr="002D1C99">
        <w:rPr>
          <w:b/>
        </w:rPr>
        <w:t>Kidriča</w:t>
      </w:r>
      <w:proofErr w:type="spellEnd"/>
      <w:r w:rsidR="00134545" w:rsidRPr="002D1C99">
        <w:rPr>
          <w:b/>
        </w:rPr>
        <w:t xml:space="preserve"> 59/0 OIB 79868403035 MBS 030053401</w:t>
      </w:r>
      <w:r w:rsidR="00DA0188">
        <w:t xml:space="preserve"> </w:t>
      </w:r>
      <w:r w:rsidR="00134545">
        <w:t xml:space="preserve">broj HR 94248500311002292391 </w:t>
      </w:r>
      <w:r>
        <w:t xml:space="preserve">te iznos od </w:t>
      </w:r>
      <w:r w:rsidR="002D1C99">
        <w:t>92.755,00</w:t>
      </w:r>
      <w:r w:rsidR="00134545">
        <w:t xml:space="preserve"> kn </w:t>
      </w:r>
      <w:r w:rsidR="004015A4">
        <w:t xml:space="preserve"> </w:t>
      </w:r>
      <w:proofErr w:type="spellStart"/>
      <w:r>
        <w:t>razlučnom</w:t>
      </w:r>
      <w:proofErr w:type="spellEnd"/>
      <w:r>
        <w:t xml:space="preserve"> vjerovniku </w:t>
      </w:r>
      <w:r w:rsidR="002D1C99">
        <w:t xml:space="preserve">Slavko </w:t>
      </w:r>
      <w:proofErr w:type="spellStart"/>
      <w:r w:rsidR="002D1C99">
        <w:t>Todorović</w:t>
      </w:r>
      <w:proofErr w:type="spellEnd"/>
      <w:r w:rsidR="002D1C99">
        <w:t xml:space="preserve"> </w:t>
      </w:r>
      <w:r w:rsidR="00503C18">
        <w:t>nositelju</w:t>
      </w:r>
      <w:r w:rsidR="002D1C99">
        <w:t xml:space="preserve"> OPG iz </w:t>
      </w:r>
      <w:proofErr w:type="spellStart"/>
      <w:r w:rsidR="002D1C99">
        <w:t>Karanca</w:t>
      </w:r>
      <w:proofErr w:type="spellEnd"/>
      <w:r w:rsidR="002D1C99">
        <w:t>, Kolodvorska 5</w:t>
      </w:r>
      <w:r w:rsidR="001E4CA0">
        <w:t>,</w:t>
      </w:r>
      <w:r w:rsidR="002D1C99">
        <w:t xml:space="preserve"> OIB: 03480813190</w:t>
      </w:r>
      <w:r w:rsidR="001E4CA0">
        <w:t xml:space="preserve"> </w:t>
      </w:r>
      <w:r w:rsidR="004015A4">
        <w:t xml:space="preserve">na žiro račun navedenog </w:t>
      </w:r>
      <w:proofErr w:type="spellStart"/>
      <w:r w:rsidR="004015A4">
        <w:t>razlučnog</w:t>
      </w:r>
      <w:proofErr w:type="spellEnd"/>
      <w:r w:rsidR="004015A4">
        <w:t xml:space="preserve"> vjerovnika</w:t>
      </w:r>
      <w:r w:rsidR="001E4CA0">
        <w:t xml:space="preserve"> broj</w:t>
      </w:r>
      <w:r w:rsidR="004015A4">
        <w:t xml:space="preserve"> </w:t>
      </w:r>
      <w:r w:rsidR="00134545">
        <w:t>HR</w:t>
      </w:r>
      <w:r w:rsidR="002D1C99">
        <w:t>82 23400091160146301</w:t>
      </w:r>
      <w:r w:rsidR="004015A4">
        <w:t xml:space="preserve">, </w:t>
      </w:r>
      <w:r w:rsidR="004015A4" w:rsidRPr="002D1C99">
        <w:rPr>
          <w:b/>
        </w:rPr>
        <w:t>po pravomoćnosti ovoga rješenja</w:t>
      </w:r>
      <w:r w:rsidR="006E5710" w:rsidRPr="002D1C99">
        <w:rPr>
          <w:b/>
        </w:rPr>
        <w:t>.</w:t>
      </w:r>
    </w:p>
    <w:p w:rsidRDefault="00573246" w:rsidP="002D1C99" w:rsidR="00573246">
      <w:pPr>
        <w:ind w:firstLine="708"/>
        <w:jc w:val="both"/>
      </w:pPr>
    </w:p>
    <w:p w:rsidRDefault="001E4CA0" w:rsidP="005A270B" w:rsidR="001E4CA0">
      <w:pPr>
        <w:jc w:val="both"/>
      </w:pPr>
    </w:p>
    <w:p w:rsidRDefault="005A270B" w:rsidP="005A270B" w:rsidR="005A270B">
      <w:pPr>
        <w:ind w:firstLine="708"/>
        <w:jc w:val="center"/>
      </w:pPr>
      <w:r>
        <w:t>Obrazloženje</w:t>
      </w:r>
    </w:p>
    <w:p w:rsidRDefault="005A270B" w:rsidP="005A270B" w:rsidR="005A270B">
      <w:pPr>
        <w:ind w:firstLine="708"/>
        <w:jc w:val="both"/>
      </w:pPr>
    </w:p>
    <w:p w:rsidRDefault="005A270B" w:rsidP="004015A4" w:rsidR="005A270B">
      <w:pPr>
        <w:jc w:val="both"/>
      </w:pPr>
    </w:p>
    <w:p w:rsidRDefault="005A270B" w:rsidP="005A270B" w:rsidR="005A270B">
      <w:pPr>
        <w:ind w:firstLine="708"/>
        <w:jc w:val="both"/>
      </w:pPr>
      <w:r>
        <w:t>Stečajn</w:t>
      </w:r>
      <w:r w:rsidR="00FF627D">
        <w:t>a</w:t>
      </w:r>
      <w:r>
        <w:t xml:space="preserve"> upravitelj</w:t>
      </w:r>
      <w:r w:rsidR="00FF627D">
        <w:t>ica</w:t>
      </w:r>
      <w:r>
        <w:t xml:space="preserve"> u stečajnom predmetu </w:t>
      </w:r>
      <w:r w:rsidR="00573246">
        <w:rPr>
          <w:b/>
        </w:rPr>
        <w:t xml:space="preserve">POLJOPRIVREDNA ZADRUGA NAŠE SELO  u stečaju Jagodnjak, Borisa </w:t>
      </w:r>
      <w:proofErr w:type="spellStart"/>
      <w:r w:rsidR="00573246">
        <w:rPr>
          <w:b/>
        </w:rPr>
        <w:t>Kidriča</w:t>
      </w:r>
      <w:proofErr w:type="spellEnd"/>
      <w:r w:rsidR="00573246">
        <w:rPr>
          <w:b/>
        </w:rPr>
        <w:t xml:space="preserve"> 59/0 OIB 79868403035 MBS 030053401</w:t>
      </w:r>
      <w:r w:rsidR="00573246">
        <w:t xml:space="preserve"> </w:t>
      </w:r>
      <w:r w:rsidR="002D1C99">
        <w:t>dostavila</w:t>
      </w:r>
      <w:r>
        <w:t xml:space="preserve"> je </w:t>
      </w:r>
      <w:r w:rsidR="002D1C99">
        <w:t xml:space="preserve">podneskom od 31.1.2017. g. prijedlog za </w:t>
      </w:r>
      <w:r>
        <w:t xml:space="preserve">diobu </w:t>
      </w:r>
      <w:proofErr w:type="spellStart"/>
      <w:r>
        <w:t>kupovnine</w:t>
      </w:r>
      <w:proofErr w:type="spellEnd"/>
      <w:r>
        <w:t xml:space="preserve"> </w:t>
      </w:r>
      <w:r w:rsidR="002D1C99">
        <w:t xml:space="preserve">ostvarenu prodajom u izreci navedene nekretnine ostvarenu prodajom kod Općinskog suda u Osijeku Stalna služba u B. Manastiru u ovršnom postupku koji se vodio pod poslovnim brojem </w:t>
      </w:r>
      <w:proofErr w:type="spellStart"/>
      <w:r w:rsidR="002D1C99">
        <w:t>Ovr</w:t>
      </w:r>
      <w:proofErr w:type="spellEnd"/>
      <w:r w:rsidR="002D1C99">
        <w:t>-272/15</w:t>
      </w:r>
      <w:r w:rsidR="00503C18">
        <w:t>.</w:t>
      </w:r>
    </w:p>
    <w:p w:rsidRDefault="00503C18" w:rsidP="005A270B" w:rsidR="00503C18">
      <w:pPr>
        <w:ind w:firstLine="708"/>
        <w:jc w:val="both"/>
      </w:pPr>
    </w:p>
    <w:p w:rsidRDefault="00E06C23" w:rsidP="00A65917" w:rsidR="00A65917">
      <w:pPr>
        <w:jc w:val="right"/>
      </w:pPr>
      <w:r>
        <w:lastRenderedPageBreak/>
        <w:t>6 St-20/15-141</w:t>
      </w:r>
      <w:bookmarkStart w:name="_GoBack" w:id="0"/>
      <w:bookmarkEnd w:id="0"/>
    </w:p>
    <w:p w:rsidRDefault="005A270B" w:rsidP="005A270B" w:rsidR="005A270B">
      <w:pPr>
        <w:ind w:firstLine="708"/>
        <w:jc w:val="both"/>
      </w:pPr>
    </w:p>
    <w:p w:rsidRDefault="006E5710" w:rsidP="00DA0188" w:rsidR="006E5710">
      <w:pPr>
        <w:ind w:firstLine="708"/>
        <w:jc w:val="both"/>
      </w:pPr>
    </w:p>
    <w:p w:rsidRDefault="006E5710" w:rsidP="004015A4" w:rsidR="006E5710">
      <w:pPr>
        <w:ind w:firstLine="708"/>
        <w:jc w:val="both"/>
      </w:pPr>
      <w:r>
        <w:t xml:space="preserve">Nakon održanog ročišta dana </w:t>
      </w:r>
      <w:r w:rsidR="00503C18">
        <w:t>7. ožujka 2017</w:t>
      </w:r>
      <w:r w:rsidR="001E4CA0">
        <w:t>. g.</w:t>
      </w:r>
      <w:r>
        <w:t xml:space="preserve"> za diobu </w:t>
      </w:r>
      <w:proofErr w:type="spellStart"/>
      <w:r>
        <w:t>kupovnine</w:t>
      </w:r>
      <w:proofErr w:type="spellEnd"/>
      <w:r>
        <w:t xml:space="preserve"> stekli su se uvjeti</w:t>
      </w:r>
      <w:r w:rsidR="005A270B">
        <w:t xml:space="preserve"> za namirenje u izreci naveden</w:t>
      </w:r>
      <w:r w:rsidR="00503C18">
        <w:t>og</w:t>
      </w:r>
      <w:r w:rsidR="005A270B">
        <w:t xml:space="preserve"> </w:t>
      </w:r>
      <w:proofErr w:type="spellStart"/>
      <w:r w:rsidR="005A270B">
        <w:t>razlučn</w:t>
      </w:r>
      <w:r w:rsidR="00503C18">
        <w:t>og</w:t>
      </w:r>
      <w:proofErr w:type="spellEnd"/>
      <w:r w:rsidR="005A270B">
        <w:t xml:space="preserve"> vjerovnika </w:t>
      </w:r>
      <w:r w:rsidR="00503C18">
        <w:t xml:space="preserve">Slavko </w:t>
      </w:r>
      <w:proofErr w:type="spellStart"/>
      <w:r w:rsidR="00503C18">
        <w:t>Todorović</w:t>
      </w:r>
      <w:proofErr w:type="spellEnd"/>
      <w:r w:rsidR="00503C18">
        <w:t xml:space="preserve"> nositelj OPG iz </w:t>
      </w:r>
      <w:proofErr w:type="spellStart"/>
      <w:r w:rsidR="00503C18">
        <w:t>Karanca</w:t>
      </w:r>
      <w:proofErr w:type="spellEnd"/>
      <w:r w:rsidR="00503C18">
        <w:t>, Kolodvorska 5</w:t>
      </w:r>
      <w:r w:rsidR="004015A4">
        <w:t xml:space="preserve"> temeljem </w:t>
      </w:r>
      <w:r w:rsidR="005A270B">
        <w:t>u izreci naveden</w:t>
      </w:r>
      <w:r>
        <w:t>e</w:t>
      </w:r>
      <w:r w:rsidR="005A270B">
        <w:t xml:space="preserve"> nekretnin</w:t>
      </w:r>
      <w:r>
        <w:t>e</w:t>
      </w:r>
      <w:r w:rsidR="005A270B">
        <w:t>, u nazočnosti stečajn</w:t>
      </w:r>
      <w:r w:rsidR="00FF627D">
        <w:t>e</w:t>
      </w:r>
      <w:r w:rsidR="005A270B">
        <w:t xml:space="preserve"> upravitelj</w:t>
      </w:r>
      <w:r w:rsidR="00FF627D">
        <w:t>ice</w:t>
      </w:r>
      <w:r w:rsidR="005A270B">
        <w:t>,</w:t>
      </w:r>
      <w:r w:rsidR="007D75D0">
        <w:t xml:space="preserve"> </w:t>
      </w:r>
      <w:r w:rsidR="00503C18">
        <w:t xml:space="preserve">i </w:t>
      </w:r>
      <w:proofErr w:type="spellStart"/>
      <w:r w:rsidR="00503C18">
        <w:t>razlučnog</w:t>
      </w:r>
      <w:proofErr w:type="spellEnd"/>
      <w:r w:rsidR="00503C18">
        <w:t xml:space="preserve"> vjerovnika osobno Slavka </w:t>
      </w:r>
      <w:proofErr w:type="spellStart"/>
      <w:r w:rsidR="00503C18">
        <w:t>Todorovića</w:t>
      </w:r>
      <w:proofErr w:type="spellEnd"/>
      <w:r w:rsidR="00503C18">
        <w:t xml:space="preserve"> osobno te savjetnice ŽDO Osijek</w:t>
      </w:r>
      <w:r w:rsidR="005A270B">
        <w:t xml:space="preserve">, koji su se s diobom </w:t>
      </w:r>
      <w:proofErr w:type="spellStart"/>
      <w:r w:rsidR="005A270B">
        <w:t>kupovnine</w:t>
      </w:r>
      <w:proofErr w:type="spellEnd"/>
      <w:r w:rsidR="005A270B">
        <w:t xml:space="preserve"> suglasili, te uzimajući u obzir podatke iz spisa i iz zemljišnih knjiga temeljem čl. 105 i 118 Ovršnog zakona ("Narodne novine" broj 112/12 i 25/13  u daljnjem tekstu OZ) u vezi s čl. 164 Stečajnog zakona ("Narodne novine" broj 44/96, 29/99, 129/00, 123/03, 197/03  187/04, 82/06,  116/10, 25/12 i 133/12  u daljnjem tekstu SZ) doneseno je rješenje kao u izreci.</w:t>
      </w:r>
    </w:p>
    <w:p w:rsidRDefault="00DA0188" w:rsidP="00B57961" w:rsidR="00DA0188"/>
    <w:p w:rsidRDefault="00DA0188" w:rsidP="00B57961" w:rsidR="00DA0188"/>
    <w:p w:rsidRDefault="001E4CA0" w:rsidP="00D560DA" w:rsidR="00B57961">
      <w:pPr>
        <w:tabs>
          <w:tab w:pos="4536" w:val="center"/>
          <w:tab w:pos="6480" w:val="left"/>
        </w:tabs>
      </w:pPr>
      <w:r>
        <w:tab/>
      </w:r>
      <w:r w:rsidR="00752878">
        <w:t xml:space="preserve">U Osijeku </w:t>
      </w:r>
      <w:r w:rsidR="00D560DA">
        <w:t>15. ožujka 2017. g.</w:t>
      </w:r>
    </w:p>
    <w:p w:rsidRDefault="00DA0188" w:rsidP="001E4CA0" w:rsidR="00DA0188">
      <w:pPr>
        <w:tabs>
          <w:tab w:pos="4536" w:val="center"/>
          <w:tab w:pos="6360" w:val="left"/>
        </w:tabs>
      </w:pPr>
    </w:p>
    <w:p w:rsidRDefault="006419C9" w:rsidP="006419C9" w:rsidR="00DA0188">
      <w:pPr>
        <w:tabs>
          <w:tab w:pos="6900" w:val="left"/>
          <w:tab w:pos="8130" w:val="left"/>
        </w:tabs>
      </w:pPr>
      <w:r>
        <w:tab/>
      </w:r>
    </w:p>
    <w:p w:rsidRDefault="00DA0188" w:rsidP="006419C9" w:rsidR="00B57961">
      <w:pPr>
        <w:tabs>
          <w:tab w:pos="6900" w:val="left"/>
          <w:tab w:pos="8130" w:val="left"/>
        </w:tabs>
      </w:pPr>
      <w:r>
        <w:t>Zapisničar: Danijela Sekulić</w:t>
      </w:r>
      <w:r w:rsidR="006419C9">
        <w:tab/>
      </w:r>
    </w:p>
    <w:p w:rsidRDefault="004015A4" w:rsidP="004015A4" w:rsidR="004015A4">
      <w:r>
        <w:t xml:space="preserve">                                                                                                  </w:t>
      </w:r>
      <w:r w:rsidR="0097525C">
        <w:t xml:space="preserve">      </w:t>
      </w:r>
      <w:r>
        <w:t xml:space="preserve">  </w:t>
      </w:r>
      <w:r w:rsidR="006419C9">
        <w:t>STEČAJNA SUTKINJA</w:t>
      </w:r>
    </w:p>
    <w:p w:rsidRDefault="004015A4" w:rsidP="004015A4" w:rsidR="004015A4">
      <w:r>
        <w:t xml:space="preserve">                                  </w:t>
      </w:r>
      <w:r w:rsidR="0097525C">
        <w:t xml:space="preserve">        </w:t>
      </w:r>
      <w:r>
        <w:t xml:space="preserve">                                       </w:t>
      </w:r>
      <w:r w:rsidR="0097525C">
        <w:t xml:space="preserve">                                </w:t>
      </w:r>
      <w:r w:rsidR="006419C9">
        <w:t xml:space="preserve">    </w:t>
      </w:r>
      <w:r>
        <w:t>Nada Roso</w:t>
      </w:r>
    </w:p>
    <w:p w:rsidRDefault="00B57961" w:rsidP="004015A4" w:rsidR="001E15EB">
      <w:pPr>
        <w:jc w:val="right"/>
      </w:pPr>
      <w:r>
        <w:t xml:space="preserve">          </w:t>
      </w:r>
    </w:p>
    <w:p w:rsidRDefault="00B57961" w:rsidP="00B57961" w:rsidR="00B57961">
      <w:r>
        <w:t>POUKA O PRAVNOM LIJEKU:</w:t>
      </w:r>
    </w:p>
    <w:p w:rsidRDefault="00B57961" w:rsidP="00B57961" w:rsidR="00B57961">
      <w:r>
        <w:t>Protiv ovog rješenja nezadovoljna stranka može izjaviti žalbu Visokom trgovačkom sudu Republike Hrvatske u Zagrebu u roku od 8 dana u 3 primjerka putem ovog suda.</w:t>
      </w:r>
    </w:p>
    <w:p w:rsidRDefault="001E15EB" w:rsidP="00B57961" w:rsidR="001E15EB"/>
    <w:p w:rsidRDefault="00B57961" w:rsidP="00B57961" w:rsidR="00B57961">
      <w:r>
        <w:t>DNA</w:t>
      </w:r>
    </w:p>
    <w:p w:rsidRDefault="00286473" w:rsidP="00F532F9" w:rsidR="00752878">
      <w:pPr>
        <w:pStyle w:val="Odlomakpopisa"/>
        <w:numPr>
          <w:ilvl w:val="0"/>
          <w:numId w:val="3"/>
        </w:numPr>
      </w:pPr>
      <w:r>
        <w:t xml:space="preserve">St. upravitelj </w:t>
      </w:r>
      <w:r w:rsidR="00A65917">
        <w:t>Nada Gagro</w:t>
      </w:r>
    </w:p>
    <w:p w:rsidRDefault="00503C18" w:rsidP="00F532F9" w:rsidR="00503C18">
      <w:pPr>
        <w:pStyle w:val="Odlomakpopisa"/>
        <w:numPr>
          <w:ilvl w:val="0"/>
          <w:numId w:val="3"/>
        </w:numPr>
      </w:pPr>
      <w:r>
        <w:t xml:space="preserve">Slavko </w:t>
      </w:r>
      <w:proofErr w:type="spellStart"/>
      <w:r>
        <w:t>Todorović</w:t>
      </w:r>
      <w:proofErr w:type="spellEnd"/>
      <w:r>
        <w:t xml:space="preserve"> iz </w:t>
      </w:r>
      <w:proofErr w:type="spellStart"/>
      <w:r>
        <w:t>Karanca</w:t>
      </w:r>
      <w:proofErr w:type="spellEnd"/>
      <w:r>
        <w:t>, Kolodvorska 5</w:t>
      </w:r>
    </w:p>
    <w:p w:rsidRDefault="00572E08" w:rsidP="00354434" w:rsidR="00286473">
      <w:pPr>
        <w:pStyle w:val="Odlomakpopisa"/>
        <w:numPr>
          <w:ilvl w:val="0"/>
          <w:numId w:val="3"/>
        </w:numPr>
      </w:pPr>
      <w:r>
        <w:t xml:space="preserve"> </w:t>
      </w:r>
      <w:r w:rsidR="00286473">
        <w:t xml:space="preserve">ŽDO </w:t>
      </w:r>
      <w:r w:rsidR="004518E0">
        <w:t>Osijek</w:t>
      </w:r>
    </w:p>
    <w:p w:rsidRDefault="00DA0188" w:rsidP="00354434" w:rsidR="00DA0188">
      <w:pPr>
        <w:pStyle w:val="Odlomakpopisa"/>
        <w:numPr>
          <w:ilvl w:val="0"/>
          <w:numId w:val="3"/>
        </w:numPr>
      </w:pPr>
      <w:r>
        <w:t xml:space="preserve">računovodstvo TS Osijek – </w:t>
      </w:r>
      <w:r>
        <w:rPr>
          <w:b/>
        </w:rPr>
        <w:t>nakon pravomoćnosti</w:t>
      </w:r>
    </w:p>
    <w:p w:rsidRDefault="004015A4" w:rsidP="00354434" w:rsidR="00354434">
      <w:pPr>
        <w:pStyle w:val="Odlomakpopisa"/>
        <w:numPr>
          <w:ilvl w:val="0"/>
          <w:numId w:val="3"/>
        </w:numPr>
      </w:pPr>
      <w:r>
        <w:t>e-</w:t>
      </w:r>
      <w:proofErr w:type="spellStart"/>
      <w:r w:rsidR="00F532F9">
        <w:t>ogl</w:t>
      </w:r>
      <w:proofErr w:type="spellEnd"/>
      <w:r w:rsidR="00F532F9">
        <w:t>. pl.</w:t>
      </w:r>
    </w:p>
    <w:p w:rsidRDefault="00503C18" w:rsidP="00354434" w:rsidR="00354434">
      <w:pPr>
        <w:pStyle w:val="Odlomakpopisa"/>
        <w:numPr>
          <w:ilvl w:val="0"/>
          <w:numId w:val="3"/>
        </w:numPr>
      </w:pPr>
      <w:r>
        <w:t>R-23.3.</w:t>
      </w:r>
    </w:p>
    <w:p w:rsidRDefault="002E0E45" w:rsidP="002E0E45" w:rsidR="002E0E45">
      <w:pPr>
        <w:pStyle w:val="Odlomakpopisa"/>
      </w:pPr>
    </w:p>
    <w:p w:rsidRDefault="00DB052E" w:rsidR="00DB052E"/>
    <w:p w:rsidRDefault="00586052" w:rsidR="00586052"/>
    <w:p w:rsidRDefault="00586052" w:rsidR="00586052"/>
    <w:p w:rsidRDefault="00586052" w:rsidR="00586052"/>
    <w:p w:rsidRDefault="00586052" w:rsidP="00DA0188" w:rsidR="00586052">
      <w:pPr>
        <w:ind w:firstLine="708"/>
      </w:pPr>
    </w:p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03C18" w:rsidR="00503C18"/>
    <w:p w:rsidRDefault="00503C18" w:rsidR="00503C18"/>
    <w:p w:rsidRDefault="00503C18" w:rsidR="00503C18"/>
    <w:p w:rsidRDefault="00503C18" w:rsidR="00503C18"/>
    <w:p w:rsidRDefault="00503C18" w:rsidR="00503C18"/>
    <w:p w:rsidRDefault="00586052" w:rsidR="00586052"/>
    <w:p w:rsidRDefault="00586052" w:rsidR="00586052"/>
    <w:p w:rsidRDefault="00586052" w:rsidR="00586052"/>
    <w:p w:rsidRDefault="00586052" w:rsidR="00586052"/>
    <w:p w:rsidRDefault="00586052" w:rsidP="00164133" w:rsidR="00586052">
      <w:pPr>
        <w:jc w:val="center"/>
      </w:pPr>
      <w:r>
        <w:t xml:space="preserve">                                                                         </w:t>
      </w:r>
      <w:r w:rsidR="00DA0188">
        <w:t xml:space="preserve">                             </w:t>
      </w:r>
      <w:r>
        <w:t xml:space="preserve">         </w:t>
      </w:r>
    </w:p>
    <w:p w:rsidRDefault="00586052" w:rsidR="00586052"/>
    <w:p w:rsidRDefault="00586052" w:rsidR="00586052"/>
    <w:p w:rsidRDefault="00586052" w:rsidR="00586052"/>
    <w:p w:rsidRDefault="00586052" w:rsidR="00586052"/>
    <w:sectPr w:rsidR="00586052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0183" w:rsidP="00752878" w:rsidR="00400183">
      <w:r>
        <w:separator/>
      </w:r>
    </w:p>
  </w:endnote>
  <w:endnote w:id="0" w:type="continuationSeparator">
    <w:p w:rsidRDefault="00400183" w:rsidP="00752878" w:rsidR="004001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0183" w:rsidP="00752878" w:rsidR="00400183">
      <w:r>
        <w:separator/>
      </w:r>
    </w:p>
  </w:footnote>
  <w:footnote w:id="0" w:type="continuationSeparator">
    <w:p w:rsidRDefault="00400183" w:rsidP="00752878" w:rsidR="004001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5255533"/>
      <w:docPartObj>
        <w:docPartGallery w:val="Page Numbers (Top of Page)"/>
        <w:docPartUnique/>
      </w:docPartObj>
    </w:sdtPr>
    <w:sdtEndPr/>
    <w:sdtContent>
      <w:p w:rsidRDefault="00752878" w:rsidR="0075287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6C23">
          <w:rPr>
            <w:noProof/>
          </w:rPr>
          <w:t>2</w:t>
        </w:r>
        <w:r>
          <w:fldChar w:fldCharType="end"/>
        </w:r>
      </w:p>
    </w:sdtContent>
  </w:sdt>
  <w:p w:rsidRDefault="00752878" w:rsidR="0075287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B4474"/>
    <w:multiLevelType w:val="hybridMultilevel"/>
    <w:tmpl w:val="975AC3AA"/>
    <w:lvl w:tplc="5F0EF3C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2DC2652"/>
    <w:multiLevelType w:val="hybridMultilevel"/>
    <w:tmpl w:val="136A06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095726"/>
    <w:multiLevelType w:val="hybridMultilevel"/>
    <w:tmpl w:val="F266D572"/>
    <w:lvl w:tplc="B6346526" w:ilvl="0">
      <w:start w:val="1"/>
      <w:numFmt w:val="decimal"/>
      <w:lvlText w:val="%1."/>
      <w:lvlJc w:val="left"/>
      <w:pPr>
        <w:ind w:hanging="360" w:left="121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3">
    <w:nsid w:val="312B730E"/>
    <w:multiLevelType w:val="hybridMultilevel"/>
    <w:tmpl w:val="9AF4FD88"/>
    <w:lvl w:tplc="21FC2E54" w:ilvl="0">
      <w:numFmt w:val="bullet"/>
      <w:lvlText w:val="-"/>
      <w:lvlJc w:val="left"/>
      <w:pPr>
        <w:ind w:hanging="360" w:left="177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4">
    <w:nsid w:val="3CA006A1"/>
    <w:multiLevelType w:val="hybridMultilevel"/>
    <w:tmpl w:val="34D88E92"/>
    <w:lvl w:tplc="C79AE3DC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F8F1B79"/>
    <w:multiLevelType w:val="hybridMultilevel"/>
    <w:tmpl w:val="2AEA9F7A"/>
    <w:lvl w:tplc="33628638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29102E5"/>
    <w:multiLevelType w:val="hybridMultilevel"/>
    <w:tmpl w:val="5E9E6722"/>
    <w:lvl w:tplc="66926E5C" w:ilvl="0">
      <w:start w:val="2"/>
      <w:numFmt w:val="decimal"/>
      <w:lvlText w:val="%1."/>
      <w:lvlJc w:val="left"/>
      <w:pPr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7A473A7"/>
    <w:multiLevelType w:val="hybridMultilevel"/>
    <w:tmpl w:val="334409A8"/>
    <w:lvl w:tplc="0348304C" w:ilvl="0">
      <w:start w:val="100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5C3D6851"/>
    <w:multiLevelType w:val="hybridMultilevel"/>
    <w:tmpl w:val="F266D572"/>
    <w:lvl w:tplc="B634652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9">
    <w:nsid w:val="602B1042"/>
    <w:multiLevelType w:val="hybridMultilevel"/>
    <w:tmpl w:val="61709AA0"/>
    <w:lvl w:tplc="B150BC40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659D065C"/>
    <w:multiLevelType w:val="hybridMultilevel"/>
    <w:tmpl w:val="FB58103C"/>
    <w:lvl w:tplc="F228783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0"/>
  </w:num>
  <w:num w:numId="3">
    <w:abstractNumId w:val="1"/>
  </w:num>
  <w:num w:numId="4">
    <w:abstractNumId w:val="4"/>
  </w:num>
  <w:num w:numId="5">
    <w:abstractNumId w:val="2"/>
  </w:num>
  <w:num w:numId="6">
    <w:abstractNumId w:val="5"/>
  </w:num>
  <w:num w:numId="7">
    <w:abstractNumId w:val="3"/>
  </w:num>
  <w:num w:numId="8">
    <w:abstractNumId w:val="9"/>
  </w:num>
  <w:num w:numId="9">
    <w:abstractNumId w:val="8"/>
  </w:num>
  <w:num w:numId="10">
    <w:abstractNumId w:val="7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7961"/>
    <w:rsid w:val="0001574C"/>
    <w:rsid w:val="00083B09"/>
    <w:rsid w:val="00097E35"/>
    <w:rsid w:val="000B127F"/>
    <w:rsid w:val="000B2061"/>
    <w:rsid w:val="000D1943"/>
    <w:rsid w:val="00104DD5"/>
    <w:rsid w:val="00134545"/>
    <w:rsid w:val="00164133"/>
    <w:rsid w:val="0016585B"/>
    <w:rsid w:val="00171F06"/>
    <w:rsid w:val="00193CDF"/>
    <w:rsid w:val="00194EFE"/>
    <w:rsid w:val="001E15EB"/>
    <w:rsid w:val="001E4CA0"/>
    <w:rsid w:val="00224E2B"/>
    <w:rsid w:val="00231ADE"/>
    <w:rsid w:val="00286473"/>
    <w:rsid w:val="002B4B69"/>
    <w:rsid w:val="002D1C99"/>
    <w:rsid w:val="002E0E45"/>
    <w:rsid w:val="002E476F"/>
    <w:rsid w:val="00342CA8"/>
    <w:rsid w:val="00354434"/>
    <w:rsid w:val="00354FE8"/>
    <w:rsid w:val="003A398E"/>
    <w:rsid w:val="00400183"/>
    <w:rsid w:val="004015A4"/>
    <w:rsid w:val="004501F3"/>
    <w:rsid w:val="004518E0"/>
    <w:rsid w:val="00455791"/>
    <w:rsid w:val="004571B5"/>
    <w:rsid w:val="004D33F6"/>
    <w:rsid w:val="00503C18"/>
    <w:rsid w:val="00533068"/>
    <w:rsid w:val="00572E08"/>
    <w:rsid w:val="00573246"/>
    <w:rsid w:val="00573E91"/>
    <w:rsid w:val="00586052"/>
    <w:rsid w:val="005A270B"/>
    <w:rsid w:val="00613023"/>
    <w:rsid w:val="006419C9"/>
    <w:rsid w:val="00644869"/>
    <w:rsid w:val="00650C92"/>
    <w:rsid w:val="006E5710"/>
    <w:rsid w:val="00752878"/>
    <w:rsid w:val="00756BEB"/>
    <w:rsid w:val="00756F2C"/>
    <w:rsid w:val="007D75D0"/>
    <w:rsid w:val="007E07AC"/>
    <w:rsid w:val="007F5B14"/>
    <w:rsid w:val="007F60F2"/>
    <w:rsid w:val="008214D8"/>
    <w:rsid w:val="0086789B"/>
    <w:rsid w:val="008920B6"/>
    <w:rsid w:val="00892557"/>
    <w:rsid w:val="008A371A"/>
    <w:rsid w:val="008C5AD0"/>
    <w:rsid w:val="008D5DEB"/>
    <w:rsid w:val="00924F04"/>
    <w:rsid w:val="0093692A"/>
    <w:rsid w:val="0097525C"/>
    <w:rsid w:val="009D01E2"/>
    <w:rsid w:val="00A53137"/>
    <w:rsid w:val="00A57BF1"/>
    <w:rsid w:val="00A603CD"/>
    <w:rsid w:val="00A65917"/>
    <w:rsid w:val="00A766E0"/>
    <w:rsid w:val="00B10045"/>
    <w:rsid w:val="00B23CB7"/>
    <w:rsid w:val="00B34ACC"/>
    <w:rsid w:val="00B57961"/>
    <w:rsid w:val="00B70336"/>
    <w:rsid w:val="00BC4D67"/>
    <w:rsid w:val="00BE2014"/>
    <w:rsid w:val="00C06C57"/>
    <w:rsid w:val="00C910E8"/>
    <w:rsid w:val="00CA38CE"/>
    <w:rsid w:val="00CE32DE"/>
    <w:rsid w:val="00CF78A7"/>
    <w:rsid w:val="00D02CEF"/>
    <w:rsid w:val="00D53248"/>
    <w:rsid w:val="00D5479F"/>
    <w:rsid w:val="00D560DA"/>
    <w:rsid w:val="00D732C9"/>
    <w:rsid w:val="00D92E59"/>
    <w:rsid w:val="00DA0188"/>
    <w:rsid w:val="00DB052E"/>
    <w:rsid w:val="00DB135F"/>
    <w:rsid w:val="00DC1E42"/>
    <w:rsid w:val="00DE3C0B"/>
    <w:rsid w:val="00E06C23"/>
    <w:rsid w:val="00E57A63"/>
    <w:rsid w:val="00ED0369"/>
    <w:rsid w:val="00EE4459"/>
    <w:rsid w:val="00F168F0"/>
    <w:rsid w:val="00F234F0"/>
    <w:rsid w:val="00F532F9"/>
    <w:rsid w:val="00FC3440"/>
    <w:rsid w:val="00FE2D9B"/>
    <w:rsid w:val="00FF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2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32C9"/>
    <w:rPr>
      <w:rFonts w:cs="Tahoma" w:hAnsi="Tahoma" w:asci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A53137"/>
    <w:pPr>
      <w:spacing w:afterAutospacing="true" w:after="100" w:beforeAutospacing="true" w:before="100"/>
    </w:pPr>
    <w:rPr>
      <w:rFonts w:eastAsiaTheme="minorHAnsi"/>
    </w:rPr>
  </w:style>
  <w:style w:customStyle="true" w:styleId="TableContents" w:type="paragraph">
    <w:name w:val="Table Contents"/>
    <w:basedOn w:val="Normal"/>
    <w:rsid w:val="00573246"/>
    <w:pPr>
      <w:widowControl w:val="false"/>
      <w:suppressLineNumbers/>
      <w:suppressAutoHyphens/>
    </w:pPr>
    <w:rPr>
      <w:rFonts w:cs="Tahoma" w:eastAsia="Lucida Sans Unicode"/>
      <w:kern w:val="2"/>
      <w:lang w:bidi="hi-IN" w:eastAsia="hi-IN"/>
    </w:rPr>
  </w:style>
  <w:style w:styleId="Tekstrezerviranogmjesta" w:type="character">
    <w:name w:val="Placeholder Text"/>
    <w:basedOn w:val="Zadanifontodlomka"/>
    <w:uiPriority w:val="99"/>
    <w:semiHidden/>
    <w:rsid w:val="0016413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641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41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41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41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2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32C9"/>
    <w:rPr>
      <w:rFonts w:ascii="Tahoma" w:cs="Tahoma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A53137"/>
    <w:pPr>
      <w:spacing w:after="100" w:afterAutospacing="1" w:before="100" w:beforeAutospacing="1"/>
    </w:pPr>
    <w:rPr>
      <w:rFonts w:eastAsiaTheme="minorHAnsi"/>
    </w:rPr>
  </w:style>
  <w:style w:customStyle="1" w:styleId="TableContents" w:type="paragraph">
    <w:name w:val="Table Contents"/>
    <w:basedOn w:val="Normal"/>
    <w:rsid w:val="00573246"/>
    <w:pPr>
      <w:widowControl w:val="0"/>
      <w:suppressLineNumbers/>
      <w:suppressAutoHyphens/>
    </w:pPr>
    <w:rPr>
      <w:rFonts w:cs="Tahoma" w:eastAsia="Lucida Sans Unicode"/>
      <w:kern w:val="2"/>
      <w:lang w:bidi="hi-IN" w:eastAsia="hi-IN"/>
    </w:rPr>
  </w:style>
  <w:style w:styleId="Tekstrezerviranogmjesta" w:type="character">
    <w:name w:val="Placeholder Text"/>
    <w:basedOn w:val="Zadanifontodlomka"/>
    <w:uiPriority w:val="99"/>
    <w:semiHidden/>
    <w:rsid w:val="0016413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641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41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41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41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45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0427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862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029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723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439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St-20/2015-141</izvorni_sadrzaj>
    <derivirana_varijabla naziv="DomainObject.Oznaka_1">St-20/2015-141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St-20/2015</izvorni_sadrzaj>
    <derivirana_varijabla naziv="DomainObject.Predmet.OznakaBroj_1">St-20/2015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NAŠE SELO</izvorni_sadrzaj>
    <derivirana_varijabla naziv="DomainObject.Predmet.ProtustrankaFormated_1">  POLJOPRIVREDNA ZADRUGA NAŠE SELO</derivirana_varijabla>
  </DomainObject.Predmet.ProtustrankaFormated>
  <DomainObject.Predmet.ProtustrankaFormatedOIB>
    <izvorni_sadrzaj>  POLJOPRIVREDNA ZADRUGA NAŠE SELO, OIB 79868402035</izvorni_sadrzaj>
    <derivirana_varijabla naziv="DomainObject.Predmet.ProtustrankaFormatedOIB_1">  POLJOPRIVREDNA ZADRUGA NAŠE SELO, OIB 79868402035</derivirana_varijabla>
  </DomainObject.Predmet.ProtustrankaFormatedOIB>
  <DomainObject.Predmet.ProtustrankaFormatedWithAdress>
    <izvorni_sadrzaj> POLJOPRIVREDNA ZADRUGA NAŠE SELO, Borisa Kidriča 59/O, 31324 Jagodnjak</izvorni_sadrzaj>
    <derivirana_varijabla naziv="DomainObject.Predmet.ProtustrankaFormatedWithAdress_1"> POLJOPRIVREDNA ZADRUGA NAŠE SELO, Borisa Kidriča 59/O, 31324 Jagodnjak</derivirana_varijabla>
  </DomainObject.Predmet.ProtustrankaFormatedWithAdress>
  <DomainObject.Predmet.ProtustrankaFormatedWithAdressOIB>
    <izvorni_sadrzaj> POLJOPRIVREDNA ZADRUGA NAŠE SELO, OIB 79868402035, Borisa Kidriča 59/O, 31324 Jagodnjak</izvorni_sadrzaj>
    <derivirana_varijabla naziv="DomainObject.Predmet.ProtustrankaFormatedWithAdressOIB_1"> POLJOPRIVREDNA ZADRUGA NAŠE SELO, OIB 79868402035, Borisa Kidriča 59/O, 31324 Jagodnjak</derivirana_varijabla>
  </DomainObject.Predmet.ProtustrankaFormatedWithAdressOIB>
  <DomainObject.Predmet.ProtustrankaWithAdress>
    <izvorni_sadrzaj>POLJOPRIVREDNA ZADRUGA NAŠE SELO Borisa Kidriča 59/O, 31324 Jagodnjak</izvorni_sadrzaj>
    <derivirana_varijabla naziv="DomainObject.Predmet.ProtustrankaWithAdress_1">POLJOPRIVREDNA ZADRUGA NAŠE SELO Borisa Kidriča 59/O, 31324 Jagodnjak</derivirana_varijabla>
  </DomainObject.Predmet.ProtustrankaWithAdress>
  <DomainObject.Predmet.ProtustrankaWithAdressOIB>
    <izvorni_sadrzaj>POLJOPRIVREDNA ZADRUGA NAŠE SELO, OIB 79868402035, Borisa Kidriča 59/O, 31324 Jagodnjak</izvorni_sadrzaj>
    <derivirana_varijabla naziv="DomainObject.Predmet.ProtustrankaWithAdressOIB_1">POLJOPRIVREDNA ZADRUGA NAŠE SELO, OIB 79868402035, Borisa Kidriča 59/O, 31324 Jagodnjak</derivirana_varijabla>
  </DomainObject.Predmet.ProtustrankaWithAdressOIB>
  <DomainObject.Predmet.ProtustrankaNazivFormated>
    <izvorni_sadrzaj>POLJOPRIVREDNA ZADRUGA NAŠE SELO</izvorni_sadrzaj>
    <derivirana_varijabla naziv="DomainObject.Predmet.ProtustrankaNazivFormated_1">POLJOPRIVREDNA ZADRUGA NAŠE SELO</derivirana_varijabla>
  </DomainObject.Predmet.ProtustrankaNazivFormated>
  <DomainObject.Predmet.ProtustrankaNazivFormatedOIB>
    <izvorni_sadrzaj>POLJOPRIVREDNA ZADRUGA NAŠE SELO, OIB 79868402035</izvorni_sadrzaj>
    <derivirana_varijabla naziv="DomainObject.Predmet.ProtustrankaNazivFormatedOIB_1">POLJOPRIVREDNA ZADRUGA NAŠE SELO, OIB 79868402035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NAŠE SELO</item>
    </izvorni_sadrzaj>
    <derivirana_varijabla naziv="DomainObject.Predmet.ProtuStrankaListFormated_1">
      <item>POLJOPRIVREDNA ZADRUGA NAŠE SELO</item>
    </derivirana_varijabla>
  </DomainObject.Predmet.ProtuStrankaListFormated>
  <DomainObject.Predmet.ProtuStrankaListFormatedOIB>
    <izvorni_sadrzaj>
      <item>POLJOPRIVREDNA ZADRUGA NAŠE SELO, OIB 79868402035</item>
    </izvorni_sadrzaj>
    <derivirana_varijabla naziv="DomainObject.Predmet.ProtuStrankaListFormatedOIB_1">
      <item>POLJOPRIVREDNA ZADRUGA NAŠE SELO, OIB 79868402035</item>
    </derivirana_varijabla>
  </DomainObject.Predmet.ProtuStrankaListFormatedOIB>
  <DomainObject.Predmet.ProtuStrankaListFormatedWithAdress>
    <izvorni_sadrzaj>
      <item>POLJOPRIVREDNA ZADRUGA NAŠE SELO, Borisa Kidriča 59/O, 31324 Jagodnjak</item>
    </izvorni_sadrzaj>
    <derivirana_varijabla naziv="DomainObject.Predmet.ProtuStrankaListFormatedWithAdress_1">
      <item>POLJOPRIVREDNA ZADRUGA NAŠE SELO, Borisa Kidriča 59/O, 31324 Jagodnjak</item>
    </derivirana_varijabla>
  </DomainObject.Predmet.ProtuStrankaListFormatedWithAdress>
  <DomainObject.Predmet.ProtuStrankaListFormatedWithAdressOIB>
    <izvorni_sadrzaj>
      <item>POLJOPRIVREDNA ZADRUGA NAŠE SELO, OIB 79868402035, Borisa Kidriča 59/O, 31324 Jagodnjak</item>
    </izvorni_sadrzaj>
    <derivirana_varijabla naziv="DomainObject.Predmet.ProtuStrankaListFormatedWithAdressOIB_1">
      <item>POLJOPRIVREDNA ZADRUGA NAŠE SELO, OIB 79868402035, Borisa Kidriča 59/O, 31324 Jagodnjak</item>
    </derivirana_varijabla>
  </DomainObject.Predmet.ProtuStrankaListFormatedWithAdressOIB>
  <DomainObject.Predmet.ProtuStrankaListNazivFormated>
    <izvorni_sadrzaj>
      <item>POLJOPRIVREDNA ZADRUGA NAŠE SELO</item>
    </izvorni_sadrzaj>
    <derivirana_varijabla naziv="DomainObject.Predmet.ProtuStrankaListNazivFormated_1">
      <item>POLJOPRIVREDNA ZADRUGA NAŠE SELO</item>
    </derivirana_varijabla>
  </DomainObject.Predmet.ProtuStrankaListNazivFormated>
  <DomainObject.Predmet.ProtuStrankaListNazivFormatedOIB>
    <izvorni_sadrzaj>
      <item>POLJOPRIVREDNA ZADRUGA NAŠE SELO, OIB 79868402035</item>
    </izvorni_sadrzaj>
    <derivirana_varijabla naziv="DomainObject.Predmet.ProtuStrankaListNazivFormatedOIB_1">
      <item>POLJOPRIVREDNA ZADRUGA NAŠE SELO, OIB 79868402035</item>
    </derivirana_varijabla>
  </DomainObject.Predmet.ProtuStrankaListNazivFormatedOIB>
  <DomainObject.Predmet.OstaliListFormated>
    <izvorni_sadrzaj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izvorni_sadrzaj>
    <derivirana_varijabla naziv="DomainObject.Predmet.OstaliListFormated_1"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ŽDO OSIJEK</item>
      <item>POREZNA UPRAVA OSIJEK, OIB 18683136487</item>
      <item>Nada Gagro, OIB 04212100945</item>
      <item>Oglasna ploča-POLJ. ZADRUGA NAŠE SELO</item>
      <item>Registar suda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ŽDO OSIJEK</item>
      <item>POREZNA UPRAVA OSIJEK, OIB 18683136487</item>
      <item>Nada Gagro, OIB 04212100945</item>
      <item>Oglasna ploča-POLJ. ZADRUGA NAŠE SELO</item>
      <item>Registar suda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ŽDO OSIJEK, BB, 31000 Osijek</item>
      <item>POREZNA UPRAVA OSIJEK, BB, 31000 Osijek</item>
      <item>Nada Gagro, Josipa Juraja Strossmayera 3, 32100 Vinkovci</item>
      <item>Oglasna ploča-POLJ. ZADRUGA NAŠE SELO</item>
      <item>Registar suda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ŽDO OSIJEK, BB, 31000 Osijek</item>
      <item>POREZNA UPRAVA OSIJEK, BB, 31000 Osijek</item>
      <item>Nada Gagro, Josipa Juraja Strossmayera 3, 32100 Vinkovci</item>
      <item>Oglasna ploča-POLJ. ZADRUGA NAŠE SELO</item>
      <item>Registar suda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ŽDO OSIJEK, BB, 31000 Osijek</item>
      <item>POREZNA UPRAVA OSIJEK, OIB 18683136487, BB, 31000 Osijek</item>
      <item>Nada Gagro, OIB 04212100945, Josipa Juraja Strossmayera 3, 32100 Vinkovci</item>
      <item>Oglasna ploča-POLJ. ZADRUGA NAŠE SELO</item>
      <item>Registar suda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ŽDO OSIJEK, BB, 31000 Osijek</item>
      <item>POREZNA UPRAVA OSIJEK, OIB 18683136487, BB, 31000 Osijek</item>
      <item>Nada Gagro, OIB 04212100945, Josipa Juraja Strossmayera 3, 32100 Vinkovci</item>
      <item>Oglasna ploča-POLJ. ZADRUGA NAŠE SELO</item>
      <item>Registar suda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izvorni_sadrzaj>
    <derivirana_varijabla naziv="DomainObject.Predmet.OstaliListNazivFormated_1"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ŽDO OSIJEK</item>
      <item>POREZNA UPRAVA OSIJEK, OIB 18683136487</item>
      <item>Nada Gagro, OIB 04212100945</item>
      <item>Oglasna ploča-POLJ. ZADRUGA NAŠE SELO</item>
      <item>Registar suda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ŽDO OSIJEK</item>
      <item>POREZNA UPRAVA OSIJEK, OIB 18683136487</item>
      <item>Nada Gagro, OIB 04212100945</item>
      <item>Oglasna ploča-POLJ. ZADRUGA NAŠE SELO</item>
      <item>Registar suda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>St-20/2015-141</izvorni_sadrzaj>
    <derivirana_varijabla naziv="DomainObject.PoslovniBrojDokumenta_1">St-20/2015-141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NAŠE SELO</izvorni_sadrzaj>
    <derivirana_varijabla naziv="DomainObject.Predmet.ProtustrankaIDrugi_1">POLJOPRIVREDNA ZADRUGA NAŠE SELO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POLJOPRIVREDNA ZADRUGA NAŠE SELO, OIB 79868402035, Borisa Kidriča 59/O, 31324 Jagodnjak</izvorni_sadrzaj>
    <derivirana_varijabla naziv="DomainObject.Predmet.ProtustrankaIDrugiAdressOIB_1">POLJOPRIVREDNA ZADRUGA NAŠE SELO, OIB 79868402035, Borisa Kidriča 59/O, 31324 Jagodnjak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POLJOPRIVREDNA ZADRUGA NAŠE SELO</item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izvorni_sadrzaj>
    <derivirana_varijabla naziv="DomainObject.Predmet.SudioniciListNaziv_1">
      <item>FINA Regionalni centar Zagreb</item>
      <item>POLJOPRIVREDNA ZADRUGA NAŠE SELO</item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Regionalni centar Zagreb, OIB 85821130368</item>
      <item>POLJOPRIVREDNA ZADRUGA NAŠE SELO, OIB 79868402035, Borisa Kidriča 59/O,31324 Jagodnjak</item>
      <item>ŽDO OSIJEK, BB,31000 Osijek</item>
      <item>POREZNA UPRAVA OSIJEK, OIB 18683136487, BB,31000 Osijek</item>
      <item>Nada Gagro, OIB 04212100945, Josipa Juraja Strossmayera 3,32100 Vinkovci</item>
      <item>Oglasna ploča-POLJ. ZADRUGA NAŠE SELO</item>
      <item>Registar suda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Regionalni centar Zagreb, OIB 85821130368</item>
      <item>POLJOPRIVREDNA ZADRUGA NAŠE SELO, OIB 79868402035, Borisa Kidriča 59/O,31324 Jagodnjak</item>
      <item>ŽDO OSIJEK, BB,31000 Osijek</item>
      <item>POREZNA UPRAVA OSIJEK, OIB 18683136487, BB,31000 Osijek</item>
      <item>Nada Gagro, OIB 04212100945, Josipa Juraja Strossmayera 3,32100 Vinkovci</item>
      <item>Oglasna ploča-POLJ. ZADRUGA NAŠE SELO</item>
      <item>Registar suda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79868402035</item>
      <item>, OIB null</item>
      <item>, OIB 18683136487</item>
      <item>, OIB 04212100945</item>
      <item>, OIB null</item>
      <item>, OIB null</item>
      <item>, OIB 64546066176</item>
    </izvorni_sadrzaj>
    <derivirana_varijabla naziv="DomainObject.Predmet.SudioniciListNazivOIB_1">
      <item>, OIB 85821130368</item>
      <item>, OIB 79868402035</item>
      <item>, OIB null</item>
      <item>, OIB 18683136487</item>
      <item>, OIB 04212100945</item>
      <item>, OIB null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504</properties:Words>
  <properties:Characters>2727</properties:Characters>
  <properties:Lines>103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2017-03-15T07:54:00Z</dcterms:created>
  <dc:creator>wsadmin</dc:creator>
  <cp:lastModifiedBy>Danijela Sekulić</cp:lastModifiedBy>
  <cp:lastPrinted>2017-03-15T13:23:00Z</cp:lastPrinted>
  <dcterms:modified xmlns:xsi="http://www.w3.org/2001/XMLSchema-instance" xsi:type="dcterms:W3CDTF">2017-03-15T13:35:00Z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St-20/2015-141 / Odluka - Rješenje - dioba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