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e5c9" w14:paraId="b54e5c9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421284">
        <w:t>994/13-82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00456E" w:rsidRPr="00D00841">
        <w:t>TGT TERO d.o.o. – u stečaju  Zagreb, Ježdovečka 131/a MBS: 080636886, OIB: 72997778049</w:t>
      </w:r>
      <w:r w:rsidR="0000456E">
        <w:t xml:space="preserve"> </w:t>
      </w:r>
      <w:r w:rsidR="00CF1132" w:rsidRPr="004772E4">
        <w:t xml:space="preserve">dana </w:t>
      </w:r>
      <w:r w:rsidR="00B5372D">
        <w:t>5</w:t>
      </w:r>
      <w:r w:rsidR="0000456E">
        <w:t xml:space="preserve">. prosinca </w:t>
      </w:r>
      <w:r w:rsidR="001852BE">
        <w:t xml:space="preserve"> 2016.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00456E" w:rsidRPr="00D00841">
        <w:t>TGT TERO d.o.o. – u stečaju  Zagreb, Ježdovečka 131/a MBS: 080636886, OIB: 72997778049</w:t>
      </w:r>
      <w:r w:rsidR="00BA5D62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00456E">
        <w:t>13. studenog 2013.</w:t>
      </w:r>
      <w:r w:rsidR="00BA5D62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00456E" w:rsidRPr="00D00841">
        <w:t>TGT TERO d.o.o. – u stečaju  Zagreb, Ježdovečka 131/a MBS: 080636886, OIB: 72997778049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00456E">
        <w:rPr>
          <w:bCs/>
        </w:rPr>
        <w:t xml:space="preserve">22. studenog 2016. </w:t>
      </w:r>
      <w:r w:rsid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BA5D62">
        <w:t>stečajni</w:t>
      </w:r>
      <w:r w:rsidR="00772E78">
        <w:t xml:space="preserve"> </w:t>
      </w:r>
      <w:r w:rsidR="005818B3" w:rsidRPr="004772E4">
        <w:t>upravitelj</w:t>
      </w:r>
      <w:r w:rsidR="00BA5D62">
        <w:t xml:space="preserve"> je podnio</w:t>
      </w:r>
      <w:r w:rsidR="00225A28" w:rsidRPr="004772E4">
        <w:t xml:space="preserve"> </w:t>
      </w:r>
      <w:r w:rsidR="00405178">
        <w:t>izvješće</w:t>
      </w:r>
      <w:r w:rsidR="00772E78">
        <w:t xml:space="preserve"> u kojem je</w:t>
      </w:r>
      <w:r w:rsidR="00BA5D62">
        <w:t xml:space="preserve"> naveo</w:t>
      </w:r>
      <w:r w:rsidR="00772E78">
        <w:t xml:space="preserve"> </w:t>
      </w:r>
      <w:r w:rsidR="0000456E">
        <w:t>da stečajni dužnik od imovine ima u vlasništvu samo nekretninu upisanu u z.k.ul. 19265 k.o. Grad Zagreb, na kojoj je upisano založno pravo HYPO LEASING CROATIEN d.o.o. koji je pokrenuo ovršni postupak radi prodaje nekretnine 2011. godine i postupak je još uvijek u tijeku. Stečajni dužnik je prijavio potraživanje u postupku predstečajne nagodbe nad dužnikom IMPULS KOMERC i u tom postupku je utvrđena tražbina od 50% prijavljenog iznosa i to 189.482,39 kuna, plaćanje u roku od 4 godine, međutim do danas nije isplaćena niti jedna rata. Do sada nastali troškovi su 26.148,40 kuna koji nisu namireni jer u stečajnu masu dužnika nije ušla nikakva druga imovina osim navedene nekretnine. Stečajni upravitelj predložio je obustavu i zaključenje stečajnog postupka temeljem čl. 203 Stečajnog s time da će se nakon što nekretnina bude unovčena i kupovnina uplaćena na depozit Trgovačkog suda u Zagrebu odrediti nastavak postupka radi naknadne diobe.</w:t>
      </w:r>
    </w:p>
    <w:p w:rsidRDefault="00E11160" w:rsidP="00BA5D62" w:rsidR="00772E78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00456E" w:rsidP="00BA5D62" w:rsidR="0000456E">
      <w:pPr>
        <w:ind w:firstLine="708"/>
        <w:jc w:val="both"/>
      </w:pPr>
    </w:p>
    <w:p w:rsidRDefault="0000456E" w:rsidP="00BA5D62" w:rsidR="0000456E">
      <w:pPr>
        <w:ind w:firstLine="708"/>
        <w:jc w:val="both"/>
      </w:pPr>
    </w:p>
    <w:p w:rsidRDefault="0000456E" w:rsidP="00BA5D62" w:rsidR="0000456E">
      <w:pPr>
        <w:ind w:firstLine="708"/>
        <w:jc w:val="both"/>
      </w:pPr>
    </w:p>
    <w:p w:rsidRDefault="0000456E" w:rsidP="00BA5D62" w:rsidR="0000456E" w:rsidRPr="004772E4">
      <w:pPr>
        <w:ind w:firstLine="708"/>
        <w:jc w:val="both"/>
      </w:pP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B5372D">
        <w:t>5</w:t>
      </w:r>
      <w:r w:rsidR="0000456E">
        <w:t>. prosinca</w:t>
      </w:r>
      <w:r w:rsidR="001852BE">
        <w:t xml:space="preserve"> 2016.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873659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773D0B">
        <w:t>na e-oglasnoj ploči suda.</w:t>
      </w:r>
    </w:p>
    <w:p w:rsidRDefault="00863798" w:rsidP="00AA6F8D" w:rsidR="00863798" w:rsidRPr="004772E4"/>
    <w:p w:rsidRDefault="00873659" w:rsidR="008736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73659" w:rsidP="00873659" w:rsidR="00873659">
      <w:pPr>
        <w:ind w:firstLine="708" w:left="6372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6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00456E">
      <w:t>994/13-84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56E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34E60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1284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526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D0B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3659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372D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5D62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3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6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73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6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St-994/2013</izvorni_sadrzaj>
    <derivirana_varijabla naziv="DomainObject.Predmet.OznakaBroj_1">St-994/2013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7.ST-367/10 -AA</izvorni_sadrzaj>
    <derivirana_varijabla naziv="DomainObject.Predmet.PrimjedbaSuca_1">veza:
7.ST-367/10 -AA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TGT TERO d.o.o.</izvorni_sadrzaj>
    <derivirana_varijabla naziv="DomainObject.Predmet.ProtustrankaFormated_1">  TGT TERO d.o.o.</derivirana_varijabla>
  </DomainObject.Predmet.ProtustrankaFormated>
  <DomainObject.Predmet.ProtustrankaFormatedOIB>
    <izvorni_sadrzaj>  TGT TERO d.o.o., OIB 72997778049</izvorni_sadrzaj>
    <derivirana_varijabla naziv="DomainObject.Predmet.ProtustrankaFormatedOIB_1">  TGT TERO d.o.o., OIB 72997778049</derivirana_varijabla>
  </DomainObject.Predmet.ProtustrankaFormatedOIB>
  <DomainObject.Predmet.ProtustrankaFormatedWithAdress>
    <izvorni_sadrzaj> TGT TERO d.o.o., Ježdovečka 131/a, Ježdovec, 10250 Lučko</izvorni_sadrzaj>
    <derivirana_varijabla naziv="DomainObject.Predmet.ProtustrankaFormatedWithAdress_1"> TGT TERO d.o.o., Ježdovečka 131/a, Ježdovec, 10250 Lučko</derivirana_varijabla>
  </DomainObject.Predmet.ProtustrankaFormatedWithAdress>
  <DomainObject.Predmet.ProtustrankaFormatedWithAdressOIB>
    <izvorni_sadrzaj> TGT TERO d.o.o., OIB 72997778049, Ježdovečka 131/a, Ježdovec, 10250 Lučko</izvorni_sadrzaj>
    <derivirana_varijabla naziv="DomainObject.Predmet.ProtustrankaFormatedWithAdressOIB_1"> TGT TERO d.o.o., OIB 72997778049, Ježdovečka 131/a, Ježdovec, 10250 Lučko</derivirana_varijabla>
  </DomainObject.Predmet.ProtustrankaFormatedWithAdressOIB>
  <DomainObject.Predmet.ProtustrankaWithAdress>
    <izvorni_sadrzaj>TGT TERO d.o.o. Ježdovečka 131/a, Ježdovec, 10250 Lučko</izvorni_sadrzaj>
    <derivirana_varijabla naziv="DomainObject.Predmet.ProtustrankaWithAdress_1">TGT TERO d.o.o. Ježdovečka 131/a, Ježdovec, 10250 Lučko</derivirana_varijabla>
  </DomainObject.Predmet.ProtustrankaWithAdress>
  <DomainObject.Predmet.ProtustrankaWithAdressOIB>
    <izvorni_sadrzaj>TGT TERO d.o.o., OIB 72997778049, Ježdovečka 131/a, Ježdovec, 10250 Lučko</izvorni_sadrzaj>
    <derivirana_varijabla naziv="DomainObject.Predmet.ProtustrankaWithAdressOIB_1">TGT TERO d.o.o., OIB 72997778049, Ježdovečka 131/a, Ježdovec, 10250 Lučko</derivirana_varijabla>
  </DomainObject.Predmet.ProtustrankaWithAdressOIB>
  <DomainObject.Predmet.ProtustrankaNazivFormated>
    <izvorni_sadrzaj>TGT TERO d.o.o.</izvorni_sadrzaj>
    <derivirana_varijabla naziv="DomainObject.Predmet.ProtustrankaNazivFormated_1">TGT TERO d.o.o.</derivirana_varijabla>
  </DomainObject.Predmet.ProtustrankaNazivFormated>
  <DomainObject.Predmet.ProtustrankaNazivFormatedOIB>
    <izvorni_sadrzaj>TGT TERO d.o.o., OIB 72997778049</izvorni_sadrzaj>
    <derivirana_varijabla naziv="DomainObject.Predmet.ProtustrankaNazivFormatedOIB_1">TGT TERO d.o.o., OIB 72997778049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VRDOLJAK; VJEROVNICI; AGROKOR - TRGOVINA društvo s ograničenom odgovornošću za proizvodnju i trgovinu poljoprivrednim proizvodima; Odvjetnik Denis Dugač; CROATIA-TEHNIČKI PREGLEDI d.o.o. za tehničke analize i usluge</izvorni_sadrzaj>
    <derivirana_varijabla naziv="DomainObject.Predmet.StrankaFormated_1">  MARICA VRDOLJAK; VJEROVNICI; AGROKOR - TRGOVINA društvo s ograničenom odgovornošću za proizvodnju i trgovinu poljoprivrednim proizvodima; Odvjetnik Denis Dugač; CROATIA-TEHNIČKI PREGLEDI d.o.o. za tehničke analize i usluge</derivirana_varijabla>
  </DomainObject.Predmet.StrankaFormated>
  <DomainObject.Predmet.StrankaFormatedOIB>
    <izvorni_sadrzaj>  MARICA VRDOLJAK; VJEROVNICI; AGROKOR - TRGOVINA društvo s ograničenom odgovornošću za proizvodnju i trgovinu poljoprivrednim proizvodima, OIB 40715974731; Odvjetnik Denis Dugač; CROATIA-TEHNIČKI PREGLEDI d.o.o. za tehničke analize i usluge, OIB 89968033067</izvorni_sadrzaj>
    <derivirana_varijabla naziv="DomainObject.Predmet.StrankaFormatedOIB_1">  MARICA VRDOLJAK; VJEROVNICI; AGROKOR - TRGOVINA društvo s ograničenom odgovornošću za proizvodnju i trgovinu poljoprivrednim proizvodima, OIB 40715974731; Odvjetnik Denis Dugač; CROATIA-TEHNIČKI PREGLEDI d.o.o. za tehničke analize i usluge, OIB 89968033067</derivirana_varijabla>
  </DomainObject.Predmet.StrankaFormatedOIB>
  <DomainObject.Predmet.StrankaFormatedWithAdress>
    <izvorni_sadrzaj> MARICA VRDOLJAK, Ježdovečka 131/a, Ježdovec, 10250 Lučko; VJEROVNICI; AGROKOR - TRGOVINA društvo s ograničenom odgovornošću za proizvodnju i trgovinu poljoprivrednim proizvodima, Trg Dražena Petrovića 3, Zagreb; Odvjetnik Denis Dugač; CROATIA-TEHNIČKI PREGLEDI d.o.o. za tehničke analize i usluge, Savska cesta 41, Zagreb</izvorni_sadrzaj>
    <derivirana_varijabla naziv="DomainObject.Predmet.StrankaFormatedWithAdress_1"> MARICA VRDOLJAK, Ježdovečka 131/a, Ježdovec, 10250 Lučko; VJEROVNICI; AGROKOR - TRGOVINA društvo s ograničenom odgovornošću za proizvodnju i trgovinu poljoprivrednim proizvodima, Trg Dražena Petrovića 3, Zagreb; Odvjetnik Denis Dugač; CROATIA-TEHNIČKI PREGLEDI d.o.o. za tehničke analize i usluge, Savska cesta 41, Zagreb</derivirana_varijabla>
  </DomainObject.Predmet.StrankaFormatedWithAdress>
  <DomainObject.Predmet.StrankaFormatedWithAdressOIB>
    <izvorni_sadrzaj> MARICA VRDOLJAK, Ježdovečka 131/a, Ježdovec, 10250 Lučko; VJEROVNICI; AGROKOR - TRGOVINA društvo s ograničenom odgovornošću za proizvodnju i trgovinu poljoprivrednim proizvodima, OIB 40715974731, Trg Dražena Petrovića 3, Zagreb; Odvjetnik Denis Dugač; CROATIA-TEHNIČKI PREGLEDI d.o.o. za tehničke analize i usluge, OIB 89968033067, Savska cesta 41, Zagreb</izvorni_sadrzaj>
    <derivirana_varijabla naziv="DomainObject.Predmet.StrankaFormatedWithAdressOIB_1"> MARICA VRDOLJAK, Ježdovečka 131/a, Ježdovec, 10250 Lučko; VJEROVNICI; AGROKOR - TRGOVINA društvo s ograničenom odgovornošću za proizvodnju i trgovinu poljoprivrednim proizvodima, OIB 40715974731, Trg Dražena Petrovića 3, Zagreb; Odvjetnik Denis Dugač; CROATIA-TEHNIČKI PREGLEDI d.o.o. za tehničke analize i usluge, OIB 89968033067, Savska cesta 41, Zagreb</derivirana_varijabla>
  </DomainObject.Predmet.StrankaFormatedWithAdressOIB>
  <DomainObject.Predmet.StrankaWithAdress>
    <izvorni_sadrzaj>MARICA VRDOLJAK Ježdovečka 131/a, Ježdovec,10250 Lučko,VJEROVNICI ,AGROKOR - TRGOVINA društvo s ograničenom odgovornošću za proizvodnju i trgovinu poljoprivrednim proizvodima Trg Dražena Petrovića 3,Zagreb,Odvjetnik Denis Dugač ,CROATIA-TEHNIČKI PREGLEDI d.o.o. za tehničke analize i usluge Savska cesta 41,Zagreb</izvorni_sadrzaj>
    <derivirana_varijabla naziv="DomainObject.Predmet.StrankaWithAdress_1">MARICA VRDOLJAK Ježdovečka 131/a, Ježdovec,10250 Lučko,VJEROVNICI ,AGROKOR - TRGOVINA društvo s ograničenom odgovornošću za proizvodnju i trgovinu poljoprivrednim proizvodima Trg Dražena Petrovića 3,Zagreb,Odvjetnik Denis Dugač ,CROATIA-TEHNIČKI PREGLEDI d.o.o. za tehničke analize i usluge Savska cesta 41,Zagreb</derivirana_varijabla>
  </DomainObject.Predmet.StrankaWithAdress>
  <DomainObject.Predmet.StrankaWithAdressOIB>
    <izvorni_sadrzaj>MARICA VRDOLJAK, Ježdovečka 131/a, Ježdovec,10250 Lučko,VJEROVNICI,AGROKOR - TRGOVINA društvo s ograničenom odgovornošću za proizvodnju i trgovinu poljoprivrednim proizvodima, OIB 40715974731, Trg Dražena Petrovića 3,Zagreb,Odvjetnik Denis Dugač,CROATIA-TEHNIČKI PREGLEDI d.o.o. za tehničke analize i usluge, OIB 89968033067, Savska cesta 41,Zagreb</izvorni_sadrzaj>
    <derivirana_varijabla naziv="DomainObject.Predmet.StrankaWithAdressOIB_1">MARICA VRDOLJAK, Ježdovečka 131/a, Ježdovec,10250 Lučko,VJEROVNICI,AGROKOR - TRGOVINA društvo s ograničenom odgovornošću za proizvodnju i trgovinu poljoprivrednim proizvodima, OIB 40715974731, Trg Dražena Petrovića 3,Zagreb,Odvjetnik Denis Dugač,CROATIA-TEHNIČKI PREGLEDI d.o.o. za tehničke analize i usluge, OIB 89968033067, Savska cesta 41,Zagreb</derivirana_varijabla>
  </DomainObject.Predmet.StrankaWithAdressOIB>
  <DomainObject.Predmet.StrankaNazivFormated>
    <izvorni_sadrzaj>MARICA VRDOLJAK,VJEROVNICI,AGROKOR - TRGOVINA društvo s ograničenom odgovornošću za proizvodnju i trgovinu poljoprivrednim proizvodima,Odvjetnik Denis Dugač,CROATIA-TEHNIČKI PREGLEDI d.o.o. za tehničke analize i usluge</izvorni_sadrzaj>
    <derivirana_varijabla naziv="DomainObject.Predmet.StrankaNazivFormated_1">MARICA VRDOLJAK,VJEROVNICI,AGROKOR - TRGOVINA društvo s ograničenom odgovornošću za proizvodnju i trgovinu poljoprivrednim proizvodima,Odvjetnik Denis Dugač,CROATIA-TEHNIČKI PREGLEDI d.o.o. za tehničke analize i usluge</derivirana_varijabla>
  </DomainObject.Predmet.StrankaNazivFormated>
  <DomainObject.Predmet.StrankaNazivFormatedOIB>
    <izvorni_sadrzaj>MARICA VRDOLJAK,VJEROVNICI,AGROKOR - TRGOVINA društvo s ograničenom odgovornošću za proizvodnju i trgovinu poljoprivrednim proizvodima, OIB 40715974731,Odvjetnik Denis Dugač,CROATIA-TEHNIČKI PREGLEDI d.o.o. za tehničke analize i usluge, OIB 89968033067</izvorni_sadrzaj>
    <derivirana_varijabla naziv="DomainObject.Predmet.StrankaNazivFormatedOIB_1">MARICA VRDOLJAK,VJEROVNICI,AGROKOR - TRGOVINA društvo s ograničenom odgovornošću za proizvodnju i trgovinu poljoprivrednim proizvodima, OIB 40715974731,Odvjetnik Denis Dugač,CROATIA-TEHNIČKI PREGLEDI d.o.o. za tehničke analize i usluge, OIB 89968033067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izvorni_sadrzaj>
    <derivirana_varijabla naziv="DomainObject.Predmet.StrankaListFormated_1"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derivirana_varijabla>
  </DomainObject.Predmet.StrankaListFormated>
  <DomainObject.Predmet.StrankaListFormatedOIB>
    <izvorni_sadrzaj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izvorni_sadrzaj>
    <derivirana_varijabla naziv="DomainObject.Predmet.StrankaListFormatedOIB_1"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derivirana_varijabla>
  </DomainObject.Predmet.StrankaListFormatedOIB>
  <DomainObject.Predmet.StrankaListFormatedWithAdress>
    <izvorni_sadrzaj>
      <item>MARICA VRDOLJAK, Ježdovečka 131/a, Ježdovec, 10250 Lučko</item>
      <item>VJEROVNICI</item>
      <item>AGROKOR - TRGOVINA društvo s ograničenom odgovornošću za proizvodnju i trgovinu poljoprivrednim proizvodima, Trg Dražena Petrovića 3, Zagreb</item>
      <item>Odvjetnik Denis Dugač</item>
      <item>CROATIA-TEHNIČKI PREGLEDI d.o.o. za tehničke analize i usluge, Savska cesta 41, Zagreb</item>
    </izvorni_sadrzaj>
    <derivirana_varijabla naziv="DomainObject.Predmet.StrankaListFormatedWithAdress_1">
      <item>MARICA VRDOLJAK, Ježdovečka 131/a, Ježdovec, 10250 Lučko</item>
      <item>VJEROVNICI</item>
      <item>AGROKOR - TRGOVINA društvo s ograničenom odgovornošću za proizvodnju i trgovinu poljoprivrednim proizvodima, Trg Dražena Petrovića 3, Zagreb</item>
      <item>Odvjetnik Denis Dugač</item>
      <item>CROATIA-TEHNIČKI PREGLEDI d.o.o. za tehničke analize i usluge, Savska cesta 41, Zagreb</item>
    </derivirana_varijabla>
  </DomainObject.Predmet.StrankaListFormatedWithAdress>
  <DomainObject.Predmet.StrankaListFormatedWithAdressOIB>
    <izvorni_sadrzaj>
      <item>MARICA VRDOLJAK, Ježdovečka 131/a, Ježdovec, 10250 Lučko</item>
      <item>VJEROVNICI</item>
      <item>AGROKOR - TRGOVINA društvo s ograničenom odgovornošću za proizvodnju i trgovinu poljoprivrednim proizvodima, OIB 40715974731, Trg Dražena Petrovića 3, Zagreb</item>
      <item>Odvjetnik Denis Dugač</item>
      <item>CROATIA-TEHNIČKI PREGLEDI d.o.o. za tehničke analize i usluge, OIB 89968033067, Savska cesta 41, Zagreb</item>
    </izvorni_sadrzaj>
    <derivirana_varijabla naziv="DomainObject.Predmet.StrankaListFormatedWithAdressOIB_1">
      <item>MARICA VRDOLJAK, Ježdovečka 131/a, Ježdovec, 10250 Lučko</item>
      <item>VJEROVNICI</item>
      <item>AGROKOR - TRGOVINA društvo s ograničenom odgovornošću za proizvodnju i trgovinu poljoprivrednim proizvodima, OIB 40715974731, Trg Dražena Petrovića 3, Zagreb</item>
      <item>Odvjetnik Denis Dugač</item>
      <item>CROATIA-TEHNIČKI PREGLEDI d.o.o. za tehničke analize i usluge, OIB 89968033067, Savska cesta 41, Zagreb</item>
    </derivirana_varijabla>
  </DomainObject.Predmet.StrankaListFormatedWithAdressOIB>
  <DomainObject.Predmet.StrankaListNazivFormated>
    <izvorni_sadrzaj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izvorni_sadrzaj>
    <derivirana_varijabla naziv="DomainObject.Predmet.StrankaListNazivFormated_1">
      <item>MARICA VRDOLJAK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</derivirana_varijabla>
  </DomainObject.Predmet.StrankaListNazivFormated>
  <DomainObject.Predmet.StrankaListNazivFormatedOIB>
    <izvorni_sadrzaj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izvorni_sadrzaj>
    <derivirana_varijabla naziv="DomainObject.Predmet.StrankaListNazivFormatedOIB_1">
      <item>MARICA VRDOLJAK</item>
      <item>VJEROVNICI</item>
      <item>AGROKOR - TRGOVINA društvo s ograničenom odgovornošću za proizvodnju i trgovinu poljoprivrednim proizvodima, OIB 40715974731</item>
      <item>Odvjetnik Denis Dugač</item>
      <item>CROATIA-TEHNIČKI PREGLEDI d.o.o. za tehničke analize i usluge, OIB 89968033067</item>
    </derivirana_varijabla>
  </DomainObject.Predmet.StrankaListNazivFormatedOIB>
  <DomainObject.Predmet.ProtuStrankaListFormated>
    <izvorni_sadrzaj>
      <item>TGT TERO d.o.o.</item>
    </izvorni_sadrzaj>
    <derivirana_varijabla naziv="DomainObject.Predmet.ProtuStrankaListFormated_1">
      <item>TGT TERO d.o.o.</item>
    </derivirana_varijabla>
  </DomainObject.Predmet.ProtuStrankaListFormated>
  <DomainObject.Predmet.ProtuStrankaListFormatedOIB>
    <izvorni_sadrzaj>
      <item>TGT TERO d.o.o., OIB 72997778049</item>
    </izvorni_sadrzaj>
    <derivirana_varijabla naziv="DomainObject.Predmet.ProtuStrankaListFormatedOIB_1">
      <item>TGT TERO d.o.o., OIB 72997778049</item>
    </derivirana_varijabla>
  </DomainObject.Predmet.ProtuStrankaListFormatedOIB>
  <DomainObject.Predmet.ProtuStrankaListFormatedWithAdress>
    <izvorni_sadrzaj>
      <item>TGT TERO d.o.o., Ježdovečka 131/a, Ježdovec, 10250 Lučko</item>
    </izvorni_sadrzaj>
    <derivirana_varijabla naziv="DomainObject.Predmet.ProtuStrankaListFormatedWithAdress_1">
      <item>TGT TERO d.o.o., Ježdovečka 131/a, Ježdovec, 10250 Lučko</item>
    </derivirana_varijabla>
  </DomainObject.Predmet.ProtuStrankaListFormatedWithAdress>
  <DomainObject.Predmet.ProtuStrankaListFormatedWithAdressOIB>
    <izvorni_sadrzaj>
      <item>TGT TERO d.o.o., OIB 72997778049, Ježdovečka 131/a, Ježdovec, 10250 Lučko</item>
    </izvorni_sadrzaj>
    <derivirana_varijabla naziv="DomainObject.Predmet.ProtuStrankaListFormatedWithAdressOIB_1">
      <item>TGT TERO d.o.o., OIB 72997778049, Ježdovečka 131/a, Ježdovec, 10250 Lučko</item>
    </derivirana_varijabla>
  </DomainObject.Predmet.ProtuStrankaListFormatedWithAdressOIB>
  <DomainObject.Predmet.ProtuStrankaListNazivFormated>
    <izvorni_sadrzaj>
      <item>TGT TERO d.o.o.</item>
    </izvorni_sadrzaj>
    <derivirana_varijabla naziv="DomainObject.Predmet.ProtuStrankaListNazivFormated_1">
      <item>TGT TERO d.o.o.</item>
    </derivirana_varijabla>
  </DomainObject.Predmet.ProtuStrankaListNazivFormated>
  <DomainObject.Predmet.ProtuStrankaListNazivFormatedOIB>
    <izvorni_sadrzaj>
      <item>TGT TERO d.o.o., OIB 72997778049</item>
    </izvorni_sadrzaj>
    <derivirana_varijabla naziv="DomainObject.Predmet.ProtuStrankaListNazivFormatedOIB_1">
      <item>TGT TERO d.o.o., OIB 72997778049</item>
    </derivirana_varijabla>
  </DomainObject.Predmet.ProtuStrankaListNazivFormatedOIB>
  <DomainObject.Predmet.OstaliListFormated>
    <izvorni_sadrzaj>
      <item>Miroslav Borš</item>
      <item>LIND-GRAD d.o.o. graditeljstvo, trgovina i usluge</item>
    </izvorni_sadrzaj>
    <derivirana_varijabla naziv="DomainObject.Predmet.OstaliListFormated_1">
      <item>Miroslav Borš</item>
      <item>LIND-GRAD d.o.o. graditeljstvo, trgovina i usluge</item>
    </derivirana_varijabla>
  </DomainObject.Predmet.OstaliListFormated>
  <DomainObject.Predmet.OstaliListFormatedOIB>
    <izvorni_sadrzaj>
      <item>Miroslav Borš, OIB 69665623244</item>
      <item>LIND-GRAD d.o.o. graditeljstvo, trgovina i usluge, OIB 81530401884</item>
    </izvorni_sadrzaj>
    <derivirana_varijabla naziv="DomainObject.Predmet.OstaliListFormatedOIB_1">
      <item>Miroslav Borš, OIB 69665623244</item>
      <item>LIND-GRAD d.o.o. graditeljstvo, trgovina i usluge, OIB 81530401884</item>
    </derivirana_varijabla>
  </DomainObject.Predmet.OstaliListFormatedOIB>
  <DomainObject.Predmet.OstaliListFormatedWithAdress>
    <izvorni_sadrzaj>
      <item>Miroslav Borš, Plemićeva 2, 10000 Zagreb</item>
      <item>LIND-GRAD d.o.o. graditeljstvo, trgovina i usluge, Drenovačka 1, 10000 Zagreb</item>
    </izvorni_sadrzaj>
    <derivirana_varijabla naziv="DomainObject.Predmet.OstaliListFormatedWithAdress_1">
      <item>Miroslav Borš, Plemićeva 2, 10000 Zagreb</item>
      <item>LIND-GRAD d.o.o. graditeljstvo, trgovina i usluge, Drenovačka 1, 10000 Zagreb</item>
    </derivirana_varijabla>
  </DomainObject.Predmet.OstaliListFormatedWithAdress>
  <DomainObject.Predmet.OstaliListFormatedWithAdressOIB>
    <izvorni_sadrzaj>
      <item>Miroslav Borš, OIB 69665623244, Plemićeva 2, 10000 Zagreb</item>
      <item>LIND-GRAD d.o.o. graditeljstvo, trgovina i usluge, OIB 81530401884, Drenovačka 1, 10000 Zagreb</item>
    </izvorni_sadrzaj>
    <derivirana_varijabla naziv="DomainObject.Predmet.OstaliListFormatedWithAdressOIB_1">
      <item>Miroslav Borš, OIB 69665623244, Plemićeva 2, 10000 Zagreb</item>
      <item>LIND-GRAD d.o.o. graditeljstvo, trgovina i usluge, OIB 81530401884, Drenovačka 1, 10000 Zagreb</item>
    </derivirana_varijabla>
  </DomainObject.Predmet.OstaliListFormatedWithAdressOIB>
  <DomainObject.Predmet.OstaliListNazivFormated>
    <izvorni_sadrzaj>
      <item>Miroslav Borš</item>
      <item>LIND-GRAD d.o.o. graditeljstvo, trgovina i usluge</item>
    </izvorni_sadrzaj>
    <derivirana_varijabla naziv="DomainObject.Predmet.OstaliListNazivFormated_1">
      <item>Miroslav Borš</item>
      <item>LIND-GRAD d.o.o. graditeljstvo, trgovina i usluge</item>
    </derivirana_varijabla>
  </DomainObject.Predmet.OstaliListNazivFormated>
  <DomainObject.Predmet.OstaliListNazivFormatedOIB>
    <izvorni_sadrzaj>
      <item>Miroslav Borš, OIB 69665623244</item>
      <item>LIND-GRAD d.o.o. graditeljstvo, trgovina i usluge, OIB 81530401884</item>
    </izvorni_sadrzaj>
    <derivirana_varijabla naziv="DomainObject.Predmet.OstaliListNazivFormatedOIB_1">
      <item>Miroslav Borš, OIB 69665623244</item>
      <item>LIND-GRAD d.o.o. graditeljstvo, trgovina i usluge, OIB 81530401884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VRDOLJAK i dr.</izvorni_sadrzaj>
    <derivirana_varijabla naziv="DomainObject.Predmet.StrankaIDrugi_1">MARICA VRDOLJAK i dr.</derivirana_varijabla>
  </DomainObject.Predmet.StrankaIDrugi>
  <DomainObject.Predmet.ProtustrankaIDrugi>
    <izvorni_sadrzaj>TGT TERO d.o.o.</izvorni_sadrzaj>
    <derivirana_varijabla naziv="DomainObject.Predmet.ProtustrankaIDrugi_1">TGT TERO d.o.o.</derivirana_varijabla>
  </DomainObject.Predmet.ProtustrankaIDrugi>
  <DomainObject.Predmet.StrankaIDrugiAdressOIB>
    <izvorni_sadrzaj>MARICA VRDOLJAK, Ježdovečka 131/a, Ježdovec, 10250 Lučko i dr.</izvorni_sadrzaj>
    <derivirana_varijabla naziv="DomainObject.Predmet.StrankaIDrugiAdressOIB_1">MARICA VRDOLJAK, Ježdovečka 131/a, Ježdovec, 10250 Lučko i dr.</derivirana_varijabla>
  </DomainObject.Predmet.StrankaIDrugiAdressOIB>
  <DomainObject.Predmet.ProtustrankaIDrugiAdressOIB>
    <izvorni_sadrzaj>TGT TERO d.o.o., OIB 72997778049, Ježdovečka 131/a, Ježdovec, 10250 Lučko</izvorni_sadrzaj>
    <derivirana_varijabla naziv="DomainObject.Predmet.ProtustrankaIDrugiAdressOIB_1">TGT TERO d.o.o., OIB 72997778049, Ježdovečka 131/a, Ježdovec,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TGT TERO d.o.o.</item>
      <item>MARICA VRDOLJAK</item>
      <item>Miroslav Borš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  <item>LIND-GRAD d.o.o. graditeljstvo, trgovina i usluge</item>
    </izvorni_sadrzaj>
    <derivirana_varijabla naziv="DomainObject.Predmet.SudioniciListNaziv_1">
      <item>TGT TERO d.o.o.</item>
      <item>MARICA VRDOLJAK</item>
      <item>Miroslav Borš</item>
      <item>VJEROVNICI</item>
      <item>AGROKOR - TRGOVINA društvo s ograničenom odgovornošću za proizvodnju i trgovinu poljoprivrednim proizvodima</item>
      <item>Odvjetnik Denis Dugač</item>
      <item>CROATIA-TEHNIČKI PREGLEDI d.o.o. za tehničke analize i usluge</item>
      <item>LIND-GRAD d.o.o. graditeljstvo, trgovina i usluge</item>
    </derivirana_varijabla>
  </DomainObject.Predmet.SudioniciListNaziv>
  <DomainObject.Predmet.SudioniciListAdressOIB>
    <izvorni_sadrzaj>
      <item>TGT TERO d.o.o., OIB 72997778049, Ježdovečka 131/a, Ježdovec,10250 Lučko</item>
      <item>MARICA VRDOLJAK, Ježdovečka 131/a, Ježdovec,10250 Lučko</item>
      <item>Miroslav Borš, OIB 69665623244, Plemićeva 2,10000 Zagreb</item>
      <item>VJEROVNICI</item>
      <item>AGROKOR - TRGOVINA društvo s ograničenom odgovornošću za proizvodnju i trgovinu poljoprivrednim proizvodima, OIB 40715974731, Trg Dražena Petrovića 3,Zagreb</item>
      <item>Odvjetnik Denis Dugač</item>
      <item>CROATIA-TEHNIČKI PREGLEDI d.o.o. za tehničke analize i usluge, OIB 89968033067, Savska cesta 41,Zagreb</item>
      <item>LIND-GRAD d.o.o. graditeljstvo, trgovina i usluge, OIB 81530401884, Drenovačka 1,10000 Zagreb</item>
    </izvorni_sadrzaj>
    <derivirana_varijabla naziv="DomainObject.Predmet.SudioniciListAdressOIB_1">
      <item>TGT TERO d.o.o., OIB 72997778049, Ježdovečka 131/a, Ježdovec,10250 Lučko</item>
      <item>MARICA VRDOLJAK, Ježdovečka 131/a, Ježdovec,10250 Lučko</item>
      <item>Miroslav Borš, OIB 69665623244, Plemićeva 2,10000 Zagreb</item>
      <item>VJEROVNICI</item>
      <item>AGROKOR - TRGOVINA društvo s ograničenom odgovornošću za proizvodnju i trgovinu poljoprivrednim proizvodima, OIB 40715974731, Trg Dražena Petrovića 3,Zagreb</item>
      <item>Odvjetnik Denis Dugač</item>
      <item>CROATIA-TEHNIČKI PREGLEDI d.o.o. za tehničke analize i usluge, OIB 89968033067, Savska cesta 41,Zagreb</item>
      <item>LIND-GRAD d.o.o. graditeljstvo, trgovina i usluge, OIB 81530401884, Drenovačka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72997778049</item>
      <item>, OIB null</item>
      <item>, OIB 69665623244</item>
      <item>, OIB null</item>
      <item>, OIB 40715974731</item>
      <item>, OIB null</item>
      <item>, OIB 89968033067</item>
      <item>, OIB 81530401884</item>
    </izvorni_sadrzaj>
    <derivirana_varijabla naziv="DomainObject.Predmet.SudioniciListNazivOIB_1">
      <item>, OIB 72997778049</item>
      <item>, OIB null</item>
      <item>, OIB 69665623244</item>
      <item>, OIB null</item>
      <item>, OIB 40715974731</item>
      <item>, OIB null</item>
      <item>, OIB 89968033067</item>
      <item>, OIB 81530401884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2213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2016-12-02T10:53:00Z</dcterms:created>
  <dc:creator>kraljicn</dc:creator>
  <cp:lastModifiedBy>Vinka Mihalinčić</cp:lastModifiedBy>
  <cp:lastPrinted>2016-12-02T10:53:00Z</cp:lastPrinted>
  <dcterms:modified xmlns:xsi="http://www.w3.org/2001/XMLSchema-instance" xsi:type="dcterms:W3CDTF">2016-12-05T12:21:00Z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