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1746" w14:paraId="8451746" w:rsidRDefault="00230B4B" w:rsidP="001E154B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E154B" w:rsidP="001E154B" w:rsidR="001E154B" w:rsidRPr="001E154B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1E154B">
        <w:rPr>
          <w:rFonts w:cs="Times New Roman" w:eastAsia="Times New Roman"/>
          <w:noProof/>
          <w:lang w:eastAsia="hr-HR"/>
        </w:rPr>
        <w:t>2. St-3059/15</w:t>
      </w:r>
      <w:r w:rsidRPr="001E154B">
        <w:rPr>
          <w:rFonts w:cs="Times New Roman" w:eastAsia="Times New Roman"/>
          <w:noProof/>
          <w:lang w:eastAsia="hr-HR"/>
        </w:rPr>
        <w:t>-8</w:t>
      </w:r>
    </w:p>
    <w:p w:rsidRDefault="001E154B" w:rsidP="001E154B" w:rsidR="001E154B" w:rsidRPr="001E154B">
      <w:pPr>
        <w:spacing w:after="0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 xml:space="preserve">REPUBLIKA HRVATSKA </w:t>
      </w:r>
    </w:p>
    <w:p w:rsidRDefault="001E154B" w:rsidP="001E154B" w:rsidR="001E154B" w:rsidRPr="001E154B">
      <w:pPr>
        <w:spacing w:after="0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>Trgovački sud u Zagrebu</w:t>
      </w:r>
    </w:p>
    <w:p w:rsidRDefault="001E154B" w:rsidP="001E154B" w:rsidR="001E154B" w:rsidRPr="001E154B">
      <w:pPr>
        <w:spacing w:after="0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>Stalna služba</w:t>
      </w:r>
    </w:p>
    <w:p w:rsidRDefault="001E154B" w:rsidP="001E154B" w:rsidR="001E154B" w:rsidRPr="001E154B">
      <w:pPr>
        <w:spacing w:after="0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>Karlovac, Ljudevita Šestića 4</w:t>
      </w:r>
    </w:p>
    <w:p w:rsidRDefault="001E154B" w:rsidP="001E154B" w:rsidR="001E154B" w:rsidRPr="001E15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154B" w:rsidP="001E154B" w:rsidR="001E154B" w:rsidRPr="001E15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154B" w:rsidP="001E154B" w:rsidR="001E154B" w:rsidRPr="001E154B">
      <w:pPr>
        <w:spacing w:after="0"/>
        <w:jc w:val="center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 xml:space="preserve">U  I M E   </w:t>
      </w:r>
      <w:r w:rsidRPr="001E154B">
        <w:rPr>
          <w:rFonts w:cs="Times New Roman" w:eastAsia="Times New Roman"/>
          <w:lang w:eastAsia="hr-HR"/>
        </w:rPr>
        <w:t xml:space="preserve">R E P U B L I K </w:t>
      </w:r>
      <w:r w:rsidRPr="001E154B">
        <w:rPr>
          <w:rFonts w:cs="Times New Roman" w:eastAsia="Times New Roman"/>
          <w:lang w:eastAsia="hr-HR"/>
        </w:rPr>
        <w:t>E</w:t>
      </w:r>
      <w:r w:rsidRPr="001E154B">
        <w:rPr>
          <w:rFonts w:cs="Times New Roman" w:eastAsia="Times New Roman"/>
          <w:lang w:eastAsia="hr-HR"/>
        </w:rPr>
        <w:t xml:space="preserve">    H R V A T S K </w:t>
      </w:r>
      <w:r w:rsidRPr="001E154B">
        <w:rPr>
          <w:rFonts w:cs="Times New Roman" w:eastAsia="Times New Roman"/>
          <w:lang w:eastAsia="hr-HR"/>
        </w:rPr>
        <w:t>E</w:t>
      </w:r>
    </w:p>
    <w:p w:rsidRDefault="001E154B" w:rsidP="001E154B" w:rsidR="001E154B" w:rsidRPr="001E154B">
      <w:pPr>
        <w:spacing w:after="0"/>
        <w:jc w:val="center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>R J E Š E N J E</w:t>
      </w:r>
    </w:p>
    <w:p w:rsidRDefault="001E154B" w:rsidP="001E154B" w:rsidR="001E154B" w:rsidRPr="001E15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E154B">
        <w:rPr>
          <w:rFonts w:cs="Times New Roman" w:eastAsia="Times New Roman"/>
          <w:lang w:eastAsia="hr-HR"/>
        </w:rPr>
        <w:tab/>
        <w:t xml:space="preserve">Trgovački sud u Zagrebu, </w:t>
      </w:r>
      <w:r w:rsidRPr="001E154B">
        <w:rPr>
          <w:rFonts w:cs="Times New Roman" w:eastAsia="Times New Roman"/>
          <w:lang w:eastAsia="hr-HR"/>
        </w:rPr>
        <w:t xml:space="preserve"> Stalna služba, </w:t>
      </w:r>
      <w:r w:rsidRPr="001E154B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1E154B">
        <w:rPr>
          <w:rFonts w:cs="Times New Roman" w:eastAsia="Times New Roman"/>
          <w:szCs w:val="20"/>
          <w:lang w:eastAsia="hr-HR" w:val="en-GB"/>
        </w:rPr>
        <w:t>CRASSULA ODRŽAVANJE d.o.o. Zagreb, Karlovačka cesta 32, OIB:95872553199</w:t>
      </w:r>
      <w:r w:rsidRPr="001E154B">
        <w:rPr>
          <w:rFonts w:cs="Times New Roman" w:eastAsia="Times New Roman"/>
          <w:szCs w:val="20"/>
          <w:lang w:eastAsia="hr-HR"/>
        </w:rPr>
        <w:t>, dana 25. veljače 2016.</w:t>
      </w: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54B" w:rsidP="001E154B" w:rsidR="001E154B" w:rsidRPr="001E154B">
      <w:pPr>
        <w:spacing w:after="0"/>
        <w:jc w:val="center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1E154B">
        <w:rPr>
          <w:rFonts w:cs="Times New Roman" w:eastAsia="Times New Roman"/>
          <w:lang w:eastAsia="hr-HR"/>
        </w:rPr>
        <w:t>e</w:t>
      </w:r>
    </w:p>
    <w:p w:rsidRDefault="001E154B" w:rsidP="001E154B" w:rsidR="001E154B" w:rsidRPr="001E15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154B" w:rsidP="001E154B" w:rsidR="001E154B" w:rsidRPr="001E154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 xml:space="preserve">I.     Otvara se stečajni postupak nad dužnikom </w:t>
      </w:r>
      <w:r w:rsidRPr="001E154B">
        <w:rPr>
          <w:rFonts w:cs="Times New Roman" w:eastAsia="Times New Roman"/>
          <w:szCs w:val="20"/>
          <w:lang w:eastAsia="hr-HR" w:val="en-GB"/>
        </w:rPr>
        <w:t>CRASSULA ODRŽAVANJE d.o.o. Zagreb, Karlovačka cesta 32, OIB:95872553199</w:t>
      </w:r>
      <w:r w:rsidRPr="001E154B">
        <w:rPr>
          <w:rFonts w:cs="Times New Roman" w:eastAsia="Times New Roman"/>
          <w:lang w:eastAsia="hr-HR"/>
        </w:rPr>
        <w:t>. Stečajni postupak otvoren je dana 25. veljače 2016. u 1</w:t>
      </w:r>
      <w:r w:rsidRPr="001E154B">
        <w:rPr>
          <w:rFonts w:cs="Times New Roman" w:eastAsia="Times New Roman"/>
          <w:lang w:eastAsia="hr-HR"/>
        </w:rPr>
        <w:t>3</w:t>
      </w:r>
      <w:r w:rsidRPr="001E154B">
        <w:rPr>
          <w:rFonts w:cs="Times New Roman" w:eastAsia="Times New Roman"/>
          <w:lang w:eastAsia="hr-HR"/>
        </w:rPr>
        <w:t>,</w:t>
      </w:r>
      <w:r w:rsidRPr="001E154B">
        <w:rPr>
          <w:rFonts w:cs="Times New Roman" w:eastAsia="Times New Roman"/>
          <w:lang w:eastAsia="hr-HR"/>
        </w:rPr>
        <w:t>01</w:t>
      </w:r>
      <w:r w:rsidRPr="001E154B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1E154B" w:rsidP="001E154B" w:rsidR="001E154B" w:rsidRPr="001E154B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1E154B" w:rsidP="001E154B" w:rsidR="001E154B" w:rsidRPr="001E154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>II.      Za stečajnog upravitelja imenuje se Zdravka Bošković iz Samobora, Ćirilometodska 26a, OIB:45297566962.</w:t>
      </w:r>
    </w:p>
    <w:p w:rsidRDefault="001E154B" w:rsidP="001E154B" w:rsidR="001E154B" w:rsidRPr="001E154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E154B" w:rsidP="001E154B" w:rsidR="001E154B" w:rsidRPr="001E154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>III.   Zaključuje se stečajni postupak nad dužnikom</w:t>
      </w:r>
      <w:r w:rsidRPr="001E154B">
        <w:rPr>
          <w:rFonts w:cs="Times New Roman" w:eastAsia="Times New Roman"/>
          <w:szCs w:val="20"/>
          <w:lang w:eastAsia="hr-HR" w:val="en-GB"/>
        </w:rPr>
        <w:t xml:space="preserve"> CRASSULA ODRŽAVANJE d.o.o. Zagreb, Karlovačka cesta 32, OIB:95872553199</w:t>
      </w:r>
      <w:r w:rsidRPr="001E154B">
        <w:rPr>
          <w:rFonts w:cs="Times New Roman" w:eastAsia="Times New Roman"/>
          <w:lang w:eastAsia="hr-HR"/>
        </w:rPr>
        <w:t>.</w:t>
      </w:r>
    </w:p>
    <w:p w:rsidRDefault="001E154B" w:rsidP="001E154B" w:rsidR="001E154B" w:rsidRPr="001E154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E154B" w:rsidP="001E154B" w:rsidR="001E154B" w:rsidRPr="001E154B">
      <w:pPr>
        <w:spacing w:after="0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54B" w:rsidP="001E154B" w:rsidR="001E154B" w:rsidRPr="001E154B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>Obrazloženje</w:t>
      </w: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E154B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1E154B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E154B">
        <w:rPr>
          <w:rFonts w:cs="Times New Roman" w:eastAsia="Times New Roman"/>
          <w:szCs w:val="20"/>
          <w:lang w:eastAsia="hr-HR"/>
        </w:rPr>
        <w:tab/>
        <w:t>Zaključkom od 2. prosinca 2015. pozvane su osobe ovlaštene za zastupanje dužnika po zakonu, dostaviti javnobilježnički ovjerovljen popis imovine i obveza dužnika na propisanom obrascu, sukladno čl. 430., 13., 17. i 117. SZ. Iz istog proizlazi da dužnik nema imovine dostatne za namirenje troškova postupka.</w:t>
      </w: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154B" w:rsidP="001E154B" w:rsidR="001E154B" w:rsidRPr="001E154B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1E154B">
        <w:rPr>
          <w:rFonts w:cs="Times New Roman" w:eastAsia="Times New Roman"/>
          <w:szCs w:val="20"/>
          <w:lang w:eastAsia="hr-HR"/>
        </w:rPr>
        <w:t>Oglasom od 2. prosinca 2015.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154B" w:rsidP="001E154B" w:rsidR="001E154B" w:rsidRPr="001E154B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1E154B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E154B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154B" w:rsidP="001E154B" w:rsidR="001E154B" w:rsidRPr="001E154B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E154B">
        <w:rPr>
          <w:rFonts w:cs="Times New Roman" w:eastAsia="Times New Roman"/>
          <w:szCs w:val="20"/>
          <w:lang w:eastAsia="hr-HR"/>
        </w:rPr>
        <w:t>U Karlovcu, 25. veljače 2016.g.</w:t>
      </w:r>
    </w:p>
    <w:p w:rsidRDefault="001E154B" w:rsidP="001E154B" w:rsidR="001E154B" w:rsidRPr="001E154B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E154B" w:rsidP="001E154B" w:rsidR="001E154B" w:rsidRPr="001E154B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1E154B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1E154B" w:rsidP="00230B4B" w:rsidR="001E154B" w:rsidRPr="001E154B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1E154B">
        <w:rPr>
          <w:rFonts w:cs="Times New Roman" w:eastAsia="Times New Roman"/>
          <w:szCs w:val="20"/>
          <w:lang w:eastAsia="hr-HR"/>
        </w:rPr>
        <w:t>Suzana Ivanović</w:t>
      </w:r>
      <w:r w:rsidR="00230B4B" w:rsidRPr="001E154B">
        <w:rPr>
          <w:rFonts w:cs="Times New Roman" w:eastAsia="Times New Roman"/>
          <w:szCs w:val="20"/>
          <w:lang w:eastAsia="hr-HR"/>
        </w:rPr>
        <w:t xml:space="preserve"> </w:t>
      </w: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>Uputa o pravnom lijeku:</w:t>
      </w: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1E154B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1E154B">
        <w:rPr>
          <w:rFonts w:cs="Times New Roman" w:eastAsia="Times New Roman"/>
          <w:i/>
          <w:lang w:eastAsia="hr-HR"/>
        </w:rPr>
        <w:t xml:space="preserve">.  </w:t>
      </w: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>DNA:</w:t>
      </w: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>1.) Podnositelju zahtjeva: FINA-i</w:t>
      </w: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>2.) Dužnik i zakonski zastupnik dužnika</w:t>
      </w: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>3.) Ministarstvo pravosuđa po ŽDO Zagreb</w:t>
      </w: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>5.) Mrežna stranica e-Oglasne ploče</w:t>
      </w: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>6.) Porezna uprava</w:t>
      </w: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lang w:eastAsia="hr-HR"/>
        </w:rPr>
      </w:pPr>
      <w:r w:rsidRPr="001E154B">
        <w:rPr>
          <w:rFonts w:cs="Times New Roman" w:eastAsia="Times New Roman"/>
          <w:lang w:eastAsia="hr-HR"/>
        </w:rPr>
        <w:t>7.) Stečajnom upravitelju</w:t>
      </w:r>
    </w:p>
    <w:p w:rsidRDefault="001E154B" w:rsidP="001E154B" w:rsidR="001E154B" w:rsidRPr="001E154B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1E154B" w:rsidP="001E154B" w:rsidR="001E154B" w:rsidRPr="001E154B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1E154B" w:rsidP="001E154B" w:rsidR="001E154B" w:rsidRPr="001E154B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1E154B" w:rsidP="001E154B" w:rsidR="001E154B" w:rsidRPr="001E154B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1E154B" w:rsidP="001E154B" w:rsidR="001E154B" w:rsidRPr="001E154B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1E154B" w:rsidP="001E154B" w:rsidR="001E154B" w:rsidRPr="001E154B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1E154B" w:rsidP="001E154B" w:rsidR="001E154B" w:rsidRPr="001E154B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54B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0B4B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67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St-3059/2015-8</izvorni_sadrzaj>
    <derivirana_varijabla naziv="DomainObject.Oznaka_1">St-3059/2015-8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3059</izvorni_sadrzaj>
    <derivirana_varijabla naziv="DomainObject.Predmet.Broj_1">3059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St-3059/2015</izvorni_sadrzaj>
    <derivirana_varijabla naziv="DomainObject.Predmet.OznakaBroj_1">St-3059/2015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CRASSULA ODRŽAVANJE d.o.o.</izvorni_sadrzaj>
    <derivirana_varijabla naziv="DomainObject.Predmet.ProtustrankaFormated_1">  CRASSULA ODRŽAVANJE d.o.o.</derivirana_varijabla>
  </DomainObject.Predmet.ProtustrankaFormated>
  <DomainObject.Predmet.ProtustrankaFormatedOIB>
    <izvorni_sadrzaj>  CRASSULA ODRŽAVANJE d.o.o., OIB 95872553199</izvorni_sadrzaj>
    <derivirana_varijabla naziv="DomainObject.Predmet.ProtustrankaFormatedOIB_1">  CRASSULA ODRŽAVANJE d.o.o., OIB 95872553199</derivirana_varijabla>
  </DomainObject.Predmet.ProtustrankaFormatedOIB>
  <DomainObject.Predmet.ProtustrankaFormatedWithAdress>
    <izvorni_sadrzaj> CRASSULA ODRŽAVANJE d.o.o., Karlovačka cesta 32, 10000 Zagreb</izvorni_sadrzaj>
    <derivirana_varijabla naziv="DomainObject.Predmet.ProtustrankaFormatedWithAdress_1"> CRASSULA ODRŽAVANJE d.o.o., Karlovačka cesta 32, 10000 Zagreb</derivirana_varijabla>
  </DomainObject.Predmet.ProtustrankaFormatedWithAdress>
  <DomainObject.Predmet.ProtustrankaFormatedWithAdressOIB>
    <izvorni_sadrzaj> CRASSULA ODRŽAVANJE d.o.o., OIB 95872553199, Karlovačka cesta 32, 10000 Zagreb</izvorni_sadrzaj>
    <derivirana_varijabla naziv="DomainObject.Predmet.ProtustrankaFormatedWithAdressOIB_1"> CRASSULA ODRŽAVANJE d.o.o., OIB 95872553199, Karlovačka cesta 32, 10000 Zagreb</derivirana_varijabla>
  </DomainObject.Predmet.ProtustrankaFormatedWithAdressOIB>
  <DomainObject.Predmet.ProtustrankaWithAdress>
    <izvorni_sadrzaj>CRASSULA ODRŽAVANJE d.o.o. Karlovačka cesta 32, 10000 Zagreb</izvorni_sadrzaj>
    <derivirana_varijabla naziv="DomainObject.Predmet.ProtustrankaWithAdress_1">CRASSULA ODRŽAVANJE d.o.o. Karlovačka cesta 32, 10000 Zagreb</derivirana_varijabla>
  </DomainObject.Predmet.ProtustrankaWithAdress>
  <DomainObject.Predmet.ProtustrankaWithAdressOIB>
    <izvorni_sadrzaj>CRASSULA ODRŽAVANJE d.o.o., OIB 95872553199, Karlovačka cesta 32, 10000 Zagreb</izvorni_sadrzaj>
    <derivirana_varijabla naziv="DomainObject.Predmet.ProtustrankaWithAdressOIB_1">CRASSULA ODRŽAVANJE d.o.o., OIB 95872553199, Karlovačka cesta 32, 10000 Zagreb</derivirana_varijabla>
  </DomainObject.Predmet.ProtustrankaWithAdressOIB>
  <DomainObject.Predmet.ProtustrankaNazivFormated>
    <izvorni_sadrzaj>CRASSULA ODRŽAVANJE d.o.o.</izvorni_sadrzaj>
    <derivirana_varijabla naziv="DomainObject.Predmet.ProtustrankaNazivFormated_1">CRASSULA ODRŽAVANJE d.o.o.</derivirana_varijabla>
  </DomainObject.Predmet.ProtustrankaNazivFormated>
  <DomainObject.Predmet.ProtustrankaNazivFormatedOIB>
    <izvorni_sadrzaj>CRASSULA ODRŽAVANJE d.o.o., OIB 95872553199</izvorni_sadrzaj>
    <derivirana_varijabla naziv="DomainObject.Predmet.ProtustrankaNazivFormatedOIB_1">CRASSULA ODRŽAVANJE d.o.o., OIB 95872553199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CRASSULA ODRŽAVANJE d.o.o.</item>
    </izvorni_sadrzaj>
    <derivirana_varijabla naziv="DomainObject.Predmet.ProtuStrankaListFormated_1">
      <item>CRASSULA ODRŽAVANJE d.o.o.</item>
    </derivirana_varijabla>
  </DomainObject.Predmet.ProtuStrankaListFormated>
  <DomainObject.Predmet.ProtuStrankaListFormatedOIB>
    <izvorni_sadrzaj>
      <item>CRASSULA ODRŽAVANJE d.o.o., OIB 95872553199</item>
    </izvorni_sadrzaj>
    <derivirana_varijabla naziv="DomainObject.Predmet.ProtuStrankaListFormatedOIB_1">
      <item>CRASSULA ODRŽAVANJE d.o.o., OIB 95872553199</item>
    </derivirana_varijabla>
  </DomainObject.Predmet.ProtuStrankaListFormatedOIB>
  <DomainObject.Predmet.ProtuStrankaListFormatedWithAdress>
    <izvorni_sadrzaj>
      <item>CRASSULA ODRŽAVANJE d.o.o., Karlovačka cesta 32, 10000 Zagreb</item>
    </izvorni_sadrzaj>
    <derivirana_varijabla naziv="DomainObject.Predmet.ProtuStrankaListFormatedWithAdress_1">
      <item>CRASSULA ODRŽAVANJE d.o.o., Karlovačka cesta 32, 10000 Zagreb</item>
    </derivirana_varijabla>
  </DomainObject.Predmet.ProtuStrankaListFormatedWithAdress>
  <DomainObject.Predmet.ProtuStrankaListFormatedWithAdressOIB>
    <izvorni_sadrzaj>
      <item>CRASSULA ODRŽAVANJE d.o.o., OIB 95872553199, Karlovačka cesta 32, 10000 Zagreb</item>
    </izvorni_sadrzaj>
    <derivirana_varijabla naziv="DomainObject.Predmet.ProtuStrankaListFormatedWithAdressOIB_1">
      <item>CRASSULA ODRŽAVANJE d.o.o., OIB 95872553199, Karlovačka cesta 32, 10000 Zagreb</item>
    </derivirana_varijabla>
  </DomainObject.Predmet.ProtuStrankaListFormatedWithAdressOIB>
  <DomainObject.Predmet.ProtuStrankaListNazivFormated>
    <izvorni_sadrzaj>
      <item>CRASSULA ODRŽAVANJE d.o.o.</item>
    </izvorni_sadrzaj>
    <derivirana_varijabla naziv="DomainObject.Predmet.ProtuStrankaListNazivFormated_1">
      <item>CRASSULA ODRŽAVANJE d.o.o.</item>
    </derivirana_varijabla>
  </DomainObject.Predmet.ProtuStrankaListNazivFormated>
  <DomainObject.Predmet.ProtuStrankaListNazivFormatedOIB>
    <izvorni_sadrzaj>
      <item>CRASSULA ODRŽAVANJE d.o.o., OIB 95872553199</item>
    </izvorni_sadrzaj>
    <derivirana_varijabla naziv="DomainObject.Predmet.ProtuStrankaListNazivFormatedOIB_1">
      <item>CRASSULA ODRŽAVANJE d.o.o., OIB 95872553199</item>
    </derivirana_varijabla>
  </DomainObject.Predmet.ProtuStrankaListNazivFormatedOIB>
  <DomainObject.Predmet.OstaliListFormated>
    <izvorni_sadrzaj>
      <item>Zvonko Budak</item>
    </izvorni_sadrzaj>
    <derivirana_varijabla naziv="DomainObject.Predmet.OstaliListFormated_1">
      <item>Zvonko Budak</item>
    </derivirana_varijabla>
  </DomainObject.Predmet.OstaliListFormated>
  <DomainObject.Predmet.OstaliListFormatedOIB>
    <izvorni_sadrzaj>
      <item>Zvonko Budak, OIB 84678081831</item>
    </izvorni_sadrzaj>
    <derivirana_varijabla naziv="DomainObject.Predmet.OstaliListFormatedOIB_1">
      <item>Zvonko Budak, OIB 84678081831</item>
    </derivirana_varijabla>
  </DomainObject.Predmet.OstaliListFormatedOIB>
  <DomainObject.Predmet.OstaliListFormatedWithAdress>
    <izvorni_sadrzaj>
      <item>Zvonko Budak, Karlovačka Cesta 32, 10000 Zagreb</item>
    </izvorni_sadrzaj>
    <derivirana_varijabla naziv="DomainObject.Predmet.OstaliListFormatedWithAdress_1">
      <item>Zvonko Budak, Karlovačka Cesta 32, 10000 Zagreb</item>
    </derivirana_varijabla>
  </DomainObject.Predmet.OstaliListFormatedWithAdress>
  <DomainObject.Predmet.OstaliListFormatedWithAdressOIB>
    <izvorni_sadrzaj>
      <item>Zvonko Budak, OIB 84678081831, Karlovačka Cesta 32, 10000 Zagreb</item>
    </izvorni_sadrzaj>
    <derivirana_varijabla naziv="DomainObject.Predmet.OstaliListFormatedWithAdressOIB_1">
      <item>Zvonko Budak, OIB 84678081831, Karlovačka Cesta 32, 10000 Zagreb</item>
    </derivirana_varijabla>
  </DomainObject.Predmet.OstaliListFormatedWithAdressOIB>
  <DomainObject.Predmet.OstaliListNazivFormated>
    <izvorni_sadrzaj>
      <item>Zvonko Budak</item>
    </izvorni_sadrzaj>
    <derivirana_varijabla naziv="DomainObject.Predmet.OstaliListNazivFormated_1">
      <item>Zvonko Budak</item>
    </derivirana_varijabla>
  </DomainObject.Predmet.OstaliListNazivFormated>
  <DomainObject.Predmet.OstaliListNazivFormatedOIB>
    <izvorni_sadrzaj>
      <item>Zvonko Budak, OIB 84678081831</item>
    </izvorni_sadrzaj>
    <derivirana_varijabla naziv="DomainObject.Predmet.OstaliListNazivFormatedOIB_1">
      <item>Zvonko Budak, OIB 84678081831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St-3059/2015-8</izvorni_sadrzaj>
    <derivirana_varijabla naziv="DomainObject.PoslovniBrojDokumenta_1">St-3059/2015-8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CRASSULA ODRŽAVANJE d.o.o.</izvorni_sadrzaj>
    <derivirana_varijabla naziv="DomainObject.Predmet.ProtustrankaIDrugi_1">CRASSULA ODRŽAVANJE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CRASSULA ODRŽAVANJE d.o.o., OIB 95872553199, Karlovačka cesta 32, 10000 Zagreb</izvorni_sadrzaj>
    <derivirana_varijabla naziv="DomainObject.Predmet.ProtustrankaIDrugiAdressOIB_1">CRASSULA ODRŽAVANJE d.o.o., OIB 95872553199, Karlovačka cesta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CRASSULA ODRŽAVANJE d.o.o.</item>
      <item>Zvonko Budak</item>
    </izvorni_sadrzaj>
    <derivirana_varijabla naziv="DomainObject.Predmet.SudioniciListNaziv_1">
      <item>FINA Regionalni centar Zagreb</item>
      <item>CRASSULA ODRŽAVANJE d.o.o.</item>
      <item>Zvonko Budak</item>
    </derivirana_varijabla>
  </DomainObject.Predmet.SudioniciListNaziv>
  <DomainObject.Predmet.SudioniciListAdressOIB>
    <izvorni_sadrzaj>
      <item>FINA Regionalni centar Zagreb, OIB 85821130368, Trg svibanjskih žrtava 1995. 1,10000 Zagreb</item>
      <item>CRASSULA ODRŽAVANJE d.o.o., OIB 95872553199, Karlovačka cesta 32,10000 Zagreb</item>
      <item>Zvonko Budak, OIB 84678081831, Karlovačka Cesta 32,10000 Zagreb</item>
    </izvorni_sadrzaj>
    <derivirana_varijabla naziv="DomainObject.Predmet.SudioniciListAdressOIB_1">
      <item>FINA Regionalni centar Zagreb, OIB 85821130368, Trg svibanjskih žrtava 1995. 1,10000 Zagreb</item>
      <item>CRASSULA ODRŽAVANJE d.o.o., OIB 95872553199, Karlovačka cesta 32,10000 Zagreb</item>
      <item>Zvonko Budak, OIB 84678081831, Karlovačka Cesta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C16688-2F6F-4926-B067-3B025BA626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2166</properties:Characters>
  <properties:Lines>80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2016-02-25T12:02:00Z</cp:lastPrinted>
  <dcterms:modified xmlns:xsi="http://www.w3.org/2001/XMLSchema-instance" xsi:type="dcterms:W3CDTF">2016-02-25T12:02:00Z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St-3059/2015-8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