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090e" w14:paraId="826090e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684DC6">
        <w:rPr>
          <w:lang w:val="hr-HR"/>
        </w:rPr>
        <w:t>VARGEK d.o.o., Domašinec, Glavna 2/c</w:t>
      </w:r>
      <w:r w:rsidR="00F55C08">
        <w:rPr>
          <w:lang w:val="hr-HR"/>
        </w:rPr>
        <w:t>,</w:t>
      </w:r>
      <w:r w:rsidR="004133DA" w:rsidRPr="008B025F">
        <w:rPr>
          <w:lang w:val="hr-HR"/>
        </w:rPr>
        <w:t xml:space="preserve"> OIB: </w:t>
      </w:r>
      <w:r w:rsidR="00684DC6">
        <w:rPr>
          <w:lang w:val="hr-HR"/>
        </w:rPr>
        <w:t>89321450523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6C6F2F" w:rsidRPr="008B025F">
        <w:rPr>
          <w:lang w:val="hr-HR"/>
        </w:rPr>
        <w:t xml:space="preserve"> </w:t>
      </w:r>
      <w:r w:rsidR="00684DC6">
        <w:rPr>
          <w:lang w:val="hr-HR"/>
        </w:rPr>
        <w:t>VARGEK d.o.o., Domašinec, Glavna 2/c</w:t>
      </w:r>
      <w:r w:rsidR="006C6F2F" w:rsidRPr="008B025F">
        <w:rPr>
          <w:lang w:val="hr-HR"/>
        </w:rPr>
        <w:t xml:space="preserve">, OIB: </w:t>
      </w:r>
      <w:r w:rsidR="00684DC6">
        <w:rPr>
          <w:lang w:val="hr-HR"/>
        </w:rPr>
        <w:t>89321450523</w:t>
      </w:r>
      <w:r w:rsidR="004133DA" w:rsidRPr="008B025F">
        <w:rPr>
          <w:lang w:val="hr-HR"/>
        </w:rPr>
        <w:t xml:space="preserve">, iznosi </w:t>
      </w:r>
      <w:r w:rsidR="00684DC6">
        <w:rPr>
          <w:lang w:val="hr-HR"/>
        </w:rPr>
        <w:t xml:space="preserve">360.387,16 kn.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II/ Poziva se d</w:t>
      </w:r>
      <w:r w:rsidR="002E00D7" w:rsidRPr="008B025F">
        <w:rPr>
          <w:lang w:val="hr-HR"/>
        </w:rPr>
        <w:t>irekto</w:t>
      </w:r>
      <w:r w:rsidR="001D6394">
        <w:rPr>
          <w:lang w:val="hr-HR"/>
        </w:rPr>
        <w:t>r</w:t>
      </w:r>
      <w:r w:rsidR="004C474B">
        <w:rPr>
          <w:lang w:val="hr-HR"/>
        </w:rPr>
        <w:t xml:space="preserve"> dužnika </w:t>
      </w:r>
      <w:r w:rsidR="00684DC6">
        <w:rPr>
          <w:lang w:val="hr-HR"/>
        </w:rPr>
        <w:t>Dragutin Vargek iz Domašinca, Glavna 2/c</w:t>
      </w:r>
      <w:r w:rsidR="004133DA" w:rsidRPr="008B025F">
        <w:rPr>
          <w:lang w:val="hr-HR"/>
        </w:rPr>
        <w:t xml:space="preserve">, OIB: </w:t>
      </w:r>
      <w:r w:rsidR="00684DC6">
        <w:rPr>
          <w:lang w:val="hr-HR"/>
        </w:rPr>
        <w:t>39201506454</w:t>
      </w:r>
      <w:r w:rsidR="00B42637" w:rsidRPr="008B025F">
        <w:rPr>
          <w:lang w:val="hr-HR"/>
        </w:rPr>
        <w:t>, da</w:t>
      </w:r>
      <w:r w:rsidRPr="008B025F">
        <w:rPr>
          <w:lang w:val="hr-HR"/>
        </w:rPr>
        <w:t xml:space="preserve"> 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>stečajnog 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</w:t>
      </w:r>
      <w:r w:rsidRPr="008B025F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51F3" w:rsidRPr="00D851F3">
      <w:rPr>
        <w:noProof/>
        <w:lang w:val="hr-HR"/>
      </w:rPr>
      <w:t>2</w:t>
    </w:r>
    <w:r>
      <w:fldChar w:fldCharType="end"/>
    </w:r>
  </w:p>
  <w:p w:rsidRDefault="00684DC6" w:rsidP="00684DC6" w:rsidR="00684DC6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St-517/15-4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684DC6">
      <w:rPr>
        <w:lang w:val="hr-HR"/>
      </w:rPr>
      <w:t>517/15-4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394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84DC6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1F3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5C08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1F3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51F3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51F3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51F3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1F3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51F3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51F3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51F3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VARGEK društvo s ograničenom odgovornošću za proizvodnju i trgovinu poljoprivrednih proizvoda</izvorni_sadrzaj>
    <derivirana_varijabla naziv="DomainObject.Predmet.ProtustrankaFormated_1">  VARGEK društvo s ograničenom odgovornošću za proizvodnju i trgovinu poljoprivrednih proizvoda</derivirana_varijabla>
  </DomainObject.Predmet.ProtustrankaFormated>
  <DomainObject.Predmet.ProtustrankaFormatedOIB>
    <izvorni_sadrzaj>  VARGEK društvo s ograničenom odgovornošću za proizvodnju i trgovinu poljoprivrednih proizvoda, OIB 89321450523</izvorni_sadrzaj>
    <derivirana_varijabla naziv="DomainObject.Predmet.ProtustrankaFormatedOIB_1">  VARGEK društvo s ograničenom odgovornošću za proizvodnju i trgovinu poljoprivrednih proizvoda, OIB 89321450523</derivirana_varijabla>
  </DomainObject.Predmet.ProtustrankaFormatedOIB>
  <DomainObject.Predmet.ProtustrankaFormatedWithAdress>
    <izvorni_sadrzaj> VARGEK društvo s ograničenom odgovornošću za proizvodnju i trgovinu poljoprivrednih proizvoda, Glavna 2/c, 40000 Domašinec</izvorni_sadrzaj>
    <derivirana_varijabla naziv="DomainObject.Predmet.ProtustrankaFormatedWithAdress_1"> VARGEK društvo s ograničenom odgovornošću za proizvodnju i trgovinu poljoprivrednih proizvoda, Glavna 2/c, 40000 Domašinec</derivirana_varijabla>
  </DomainObject.Predmet.ProtustrankaFormatedWithAdress>
  <DomainObject.Predmet.ProtustrankaFormatedWithAdressOIB>
    <izvorni_sadrzaj> VARGEK društvo s ograničenom odgovornošću za proizvodnju i trgovinu poljoprivrednih proizvoda, OIB 89321450523, Glavna 2/c, 40000 Domašinec</izvorni_sadrzaj>
    <derivirana_varijabla naziv="DomainObject.Predmet.ProtustrankaFormatedWithAdressOIB_1"> VARGEK društvo s ograničenom odgovornošću za proizvodnju i trgovinu poljoprivrednih proizvoda, OIB 89321450523, Glavna 2/c, 40000 Domašinec</derivirana_varijabla>
  </DomainObject.Predmet.ProtustrankaFormatedWithAdressOIB>
  <DomainObject.Predmet.ProtustrankaWithAdress>
    <izvorni_sadrzaj>VARGEK društvo s ograničenom odgovornošću za proizvodnju i trgovinu poljoprivrednih proizvoda Glavna 2/c, 40000 Domašinec</izvorni_sadrzaj>
    <derivirana_varijabla naziv="DomainObject.Predmet.ProtustrankaWithAdress_1">VARGEK društvo s ograničenom odgovornošću za proizvodnju i trgovinu poljoprivrednih proizvoda Glavna 2/c, 40000 Domašinec</derivirana_varijabla>
  </DomainObject.Predmet.ProtustrankaWithAdress>
  <DomainObject.Predmet.ProtustrankaWithAdressOIB>
    <izvorni_sadrzaj>VARGEK društvo s ograničenom odgovornošću za proizvodnju i trgovinu poljoprivrednih proizvoda, OIB 89321450523, Glavna 2/c, 40000 Domašinec</izvorni_sadrzaj>
    <derivirana_varijabla naziv="DomainObject.Predmet.ProtustrankaWithAdressOIB_1">VARGEK društvo s ograničenom odgovornošću za proizvodnju i trgovinu poljoprivrednih proizvoda, OIB 89321450523, Glavna 2/c, 40000 Domašinec</derivirana_varijabla>
  </DomainObject.Predmet.ProtustrankaWithAdressOIB>
  <DomainObject.Predmet.ProtustrankaNazivFormated>
    <izvorni_sadrzaj>VARGEK društvo s ograničenom odgovornošću za proizvodnju i trgovinu poljoprivrednih proizvoda</izvorni_sadrzaj>
    <derivirana_varijabla naziv="DomainObject.Predmet.ProtustrankaNazivFormated_1">VARGEK društvo s ograničenom odgovornošću za proizvodnju i trgovinu poljoprivrednih proizvoda</derivirana_varijabla>
  </DomainObject.Predmet.ProtustrankaNazivFormated>
  <DomainObject.Predmet.ProtustrankaNazivFormatedOIB>
    <izvorni_sadrzaj>VARGEK društvo s ograničenom odgovornošću za proizvodnju i trgovinu poljoprivrednih proizvoda, OIB 89321450523</izvorni_sadrzaj>
    <derivirana_varijabla naziv="DomainObject.Predmet.ProtustrankaNazivFormatedOIB_1">VARGEK društvo s ograničenom odgovornošću za proizvodnju i trgovinu poljoprivrednih proizvoda, OIB 89321450523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360387.16</izvorni_sadrzaj>
    <derivirana_varijabla naziv="DomainObject.Predmet.TrenutnaVrijednost_1">360387.16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VARGEK društvo s ograničenom odgovornošću za proizvodnju i trgovinu poljoprivrednih proizvoda</item>
    </izvorni_sadrzaj>
    <derivirana_varijabla naziv="DomainObject.Predmet.ProtuStrankaListFormated_1">
      <item>VARGEK društvo s ograničenom odgovornošću za proizvodnju i trgovinu poljoprivrednih proizvoda</item>
    </derivirana_varijabla>
  </DomainObject.Predmet.ProtuStrankaListFormated>
  <DomainObject.Predmet.ProtuStrankaListFormatedOIB>
    <izvorni_sadrzaj>
      <item>VARGEK društvo s ograničenom odgovornošću za proizvodnju i trgovinu poljoprivrednih proizvoda, OIB 89321450523</item>
    </izvorni_sadrzaj>
    <derivirana_varijabla naziv="DomainObject.Predmet.ProtuStrankaListFormatedOIB_1">
      <item>VARGEK društvo s ograničenom odgovornošću za proizvodnju i trgovinu poljoprivrednih proizvoda, OIB 89321450523</item>
    </derivirana_varijabla>
  </DomainObject.Predmet.ProtuStrankaListFormatedOIB>
  <DomainObject.Predmet.ProtuStrankaListFormatedWithAdress>
    <izvorni_sadrzaj>
      <item>VARGEK društvo s ograničenom odgovornošću za proizvodnju i trgovinu poljoprivrednih proizvoda, Glavna 2/c, 40000 Domašinec</item>
    </izvorni_sadrzaj>
    <derivirana_varijabla naziv="DomainObject.Predmet.ProtuStrankaListFormatedWithAdress_1">
      <item>VARGEK društvo s ograničenom odgovornošću za proizvodnju i trgovinu poljoprivrednih proizvoda, Glavna 2/c, 40000 Domašinec</item>
    </derivirana_varijabla>
  </DomainObject.Predmet.ProtuStrankaListFormatedWithAdress>
  <DomainObject.Predmet.ProtuStrankaListFormatedWithAdressOIB>
    <izvorni_sadrzaj>
      <item>VARGEK društvo s ograničenom odgovornošću za proizvodnju i trgovinu poljoprivrednih proizvoda, OIB 89321450523, Glavna 2/c, 40000 Domašinec</item>
    </izvorni_sadrzaj>
    <derivirana_varijabla naziv="DomainObject.Predmet.ProtuStrankaListFormatedWithAdressOIB_1">
      <item>VARGEK društvo s ograničenom odgovornošću za proizvodnju i trgovinu poljoprivrednih proizvoda, OIB 89321450523, Glavna 2/c, 40000 Domašinec</item>
    </derivirana_varijabla>
  </DomainObject.Predmet.ProtuStrankaListFormatedWithAdressOIB>
  <DomainObject.Predmet.ProtuStrankaListNazivFormated>
    <izvorni_sadrzaj>
      <item>VARGEK društvo s ograničenom odgovornošću za proizvodnju i trgovinu poljoprivrednih proizvoda</item>
    </izvorni_sadrzaj>
    <derivirana_varijabla naziv="DomainObject.Predmet.ProtuStrankaListNazivFormated_1">
      <item>VARGEK društvo s ograničenom odgovornošću za proizvodnju i trgovinu poljoprivrednih proizvoda</item>
    </derivirana_varijabla>
  </DomainObject.Predmet.ProtuStrankaListNazivFormated>
  <DomainObject.Predmet.ProtuStrankaListNazivFormatedOIB>
    <izvorni_sadrzaj>
      <item>VARGEK društvo s ograničenom odgovornošću za proizvodnju i trgovinu poljoprivrednih proizvoda, OIB 89321450523</item>
    </izvorni_sadrzaj>
    <derivirana_varijabla naziv="DomainObject.Predmet.ProtuStrankaListNazivFormatedOIB_1">
      <item>VARGEK društvo s ograničenom odgovornošću za proizvodnju i trgovinu poljoprivrednih proizvoda, OIB 89321450523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VARGEK društvo s ograničenom odgovornošću za proizvodnju i trgovinu poljoprivrednih proizvoda</izvorni_sadrzaj>
    <derivirana_varijabla naziv="DomainObject.Predmet.ProtustrankaIDrugi_1">VARGEK društvo s ograničenom odgovornošću za proizvodnju i trgovinu poljoprivrednih proizvoda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VARGEK društvo s ograničenom odgovornošću za proizvodnju i trgovinu poljoprivrednih proizvoda, OIB 89321450523, Glavna 2/c, 40000 Domašinec</izvorni_sadrzaj>
    <derivirana_varijabla naziv="DomainObject.Predmet.ProtustrankaIDrugiAdressOIB_1">VARGEK društvo s ograničenom odgovornošću za proizvodnju i trgovinu poljoprivrednih proizvoda, OIB 89321450523, Glavna 2/c,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VARGEK društvo s ograničenom odgovornošću za proizvodnju i trgovinu poljoprivrednih proizvoda</item>
      <item>E-oglasna ploča</item>
      <item>Sudski registar, Trgovački sud u Varaždinu</item>
    </izvorni_sadrzaj>
    <derivirana_varijabla naziv="DomainObject.Predmet.SudioniciListNaziv_1">
      <item>Financijska agencija</item>
      <item>VARGEK društvo s ograničenom odgovornošću za proizvodnju i trgovinu poljoprivrednih proizvoda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VARGEK društvo s ograničenom odgovornošću za proizvodnju i trgovinu poljoprivrednih proizvoda, OIB 89321450523, Glavna 2/c,40000 Domašinec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VARGEK društvo s ograničenom odgovornošću za proizvodnju i trgovinu poljoprivrednih proizvoda, OIB 89321450523, Glavna 2/c,40000 Domašinec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89321450523</item>
      <item>, OIB null</item>
      <item>, OIB null</item>
    </izvorni_sadrzaj>
    <derivirana_varijabla naziv="DomainObject.Predmet.SudioniciListNazivOIB_1">
      <item>, OIB 85821130368</item>
      <item>, OIB 89321450523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385</properties:Words>
  <properties:Characters>2026</properties:Characters>
  <properties:Lines>56</properties:Lines>
  <properties:Paragraphs>16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2015-11-05T09:44:00Z</dcterms:modified>
  <cp:revision>26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