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c6e9" w14:paraId="f24c6e9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2B4CF6" w:rsid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</w:t>
      </w:r>
      <w:r w:rsidR="0021752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-409</w:t>
      </w:r>
      <w:r w:rsidR="00440CC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/2017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-</w:t>
      </w:r>
      <w:r w:rsidR="00440CC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2B4CF6" w:rsidP="002B4CF6" w:rsidR="002B4CF6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 agencije, Zagreb, Ulica grada Vukovara 70, OIB: 85821130368, Regionalni centar Rijeka, Podružnica Rijeka, F. Kurelca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40CCF">
        <w:rPr>
          <w:rFonts w:cs="Times New Roman" w:eastAsia="Times New Roman" w:hAnsi="Times New Roman" w:ascii="Times New Roman"/>
          <w:sz w:val="24"/>
          <w:szCs w:val="24"/>
          <w:lang w:eastAsia="hr-HR"/>
        </w:rPr>
        <w:t>22. kolovoza 20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21752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BOĆARSKI KLUB "SRDOČI", Rijeka, Markovići 29 A, OIB: 06344385045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D80F1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14</w:t>
      </w:r>
      <w:r w:rsidR="00846C8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A60AE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21752D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37,3</w:t>
      </w:r>
      <w:r w:rsidR="00D80F1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846C8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posl.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80F1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</w:t>
      </w:r>
      <w:r w:rsidR="000F286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09</w:t>
      </w:r>
      <w:r w:rsidR="00D80F1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D80F1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22. kolovoza</w:t>
      </w:r>
      <w:r w:rsidR="00B36C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71FB5"/>
    <w:rsid w:val="000B722E"/>
    <w:rsid w:val="000F286E"/>
    <w:rsid w:val="001131BD"/>
    <w:rsid w:val="00127DD9"/>
    <w:rsid w:val="00140657"/>
    <w:rsid w:val="001537BB"/>
    <w:rsid w:val="001758F4"/>
    <w:rsid w:val="00192370"/>
    <w:rsid w:val="001E6A8B"/>
    <w:rsid w:val="0021752D"/>
    <w:rsid w:val="00244984"/>
    <w:rsid w:val="002477B9"/>
    <w:rsid w:val="00270B5A"/>
    <w:rsid w:val="002750AC"/>
    <w:rsid w:val="00283BA3"/>
    <w:rsid w:val="002B3646"/>
    <w:rsid w:val="002B4CF6"/>
    <w:rsid w:val="002D47C1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355D3"/>
    <w:rsid w:val="00440CCF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34143"/>
    <w:rsid w:val="005A5F27"/>
    <w:rsid w:val="005A7649"/>
    <w:rsid w:val="005B53BD"/>
    <w:rsid w:val="005F050E"/>
    <w:rsid w:val="005F507E"/>
    <w:rsid w:val="006643DD"/>
    <w:rsid w:val="00676E81"/>
    <w:rsid w:val="00680BF6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46C89"/>
    <w:rsid w:val="008A5E38"/>
    <w:rsid w:val="008C0462"/>
    <w:rsid w:val="008E1D5E"/>
    <w:rsid w:val="0093079E"/>
    <w:rsid w:val="0097601A"/>
    <w:rsid w:val="009947FE"/>
    <w:rsid w:val="00996695"/>
    <w:rsid w:val="009E759B"/>
    <w:rsid w:val="00A60AEA"/>
    <w:rsid w:val="00A9196D"/>
    <w:rsid w:val="00AA57AE"/>
    <w:rsid w:val="00AB1744"/>
    <w:rsid w:val="00B21B52"/>
    <w:rsid w:val="00B36C93"/>
    <w:rsid w:val="00B742F9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224DF"/>
    <w:rsid w:val="00D40D41"/>
    <w:rsid w:val="00D65E54"/>
    <w:rsid w:val="00D80F19"/>
    <w:rsid w:val="00D854FB"/>
    <w:rsid w:val="00DD4A2A"/>
    <w:rsid w:val="00DD676D"/>
    <w:rsid w:val="00E23FFC"/>
    <w:rsid w:val="00E24C55"/>
    <w:rsid w:val="00E25F9B"/>
    <w:rsid w:val="00E71561"/>
    <w:rsid w:val="00E96175"/>
    <w:rsid w:val="00F02323"/>
    <w:rsid w:val="00F22B5B"/>
    <w:rsid w:val="00F5146B"/>
    <w:rsid w:val="00F637E7"/>
    <w:rsid w:val="00F73FCA"/>
    <w:rsid w:val="00F848E4"/>
    <w:rsid w:val="00FC5A07"/>
    <w:rsid w:val="00FD5B60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283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BA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83BA3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83BA3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83BA3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283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BA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83BA3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83BA3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83BA3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St-409/2017-3</izvorni_sadrzaj>
    <derivirana_varijabla naziv="DomainObject.Oznaka_1">St-409/2017-3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St-409/2017</izvorni_sadrzaj>
    <derivirana_varijabla naziv="DomainObject.Predmet.OznakaBroj_1">St-409/2017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Boćarski klub SRDOČI</izvorni_sadrzaj>
    <derivirana_varijabla naziv="DomainObject.Predmet.ProtustrankaFormated_1">  Boćarski klub SRDOČI</derivirana_varijabla>
  </DomainObject.Predmet.ProtustrankaFormated>
  <DomainObject.Predmet.ProtustrankaFormatedOIB>
    <izvorni_sadrzaj>  Boćarski klub SRDOČI, OIB 06344385045</izvorni_sadrzaj>
    <derivirana_varijabla naziv="DomainObject.Predmet.ProtustrankaFormatedOIB_1">  Boćarski klub SRDOČI, OIB 06344385045</derivirana_varijabla>
  </DomainObject.Predmet.ProtustrankaFormatedOIB>
  <DomainObject.Predmet.ProtustrankaFormatedWithAdress>
    <izvorni_sadrzaj> Boćarski klub SRDOČI, Markovići 29a, 51000 Rijeka</izvorni_sadrzaj>
    <derivirana_varijabla naziv="DomainObject.Predmet.ProtustrankaFormatedWithAdress_1"> Boćarski klub SRDOČI, Markovići 29a, 51000 Rijeka</derivirana_varijabla>
  </DomainObject.Predmet.ProtustrankaFormatedWithAdress>
  <DomainObject.Predmet.ProtustrankaFormatedWithAdressOIB>
    <izvorni_sadrzaj> Boćarski klub SRDOČI, OIB 06344385045, Markovići 29a, 51000 Rijeka</izvorni_sadrzaj>
    <derivirana_varijabla naziv="DomainObject.Predmet.ProtustrankaFormatedWithAdressOIB_1"> Boćarski klub SRDOČI, OIB 06344385045, Markovići 29a, 51000 Rijeka</derivirana_varijabla>
  </DomainObject.Predmet.ProtustrankaFormatedWithAdressOIB>
  <DomainObject.Predmet.ProtustrankaWithAdress>
    <izvorni_sadrzaj>Boćarski klub SRDOČI Markovići 29a, 51000 Rijeka</izvorni_sadrzaj>
    <derivirana_varijabla naziv="DomainObject.Predmet.ProtustrankaWithAdress_1">Boćarski klub SRDOČI Markovići 29a, 51000 Rijeka</derivirana_varijabla>
  </DomainObject.Predmet.ProtustrankaWithAdress>
  <DomainObject.Predmet.ProtustrankaWithAdressOIB>
    <izvorni_sadrzaj>Boćarski klub SRDOČI, OIB 06344385045, Markovići 29a, 51000 Rijeka</izvorni_sadrzaj>
    <derivirana_varijabla naziv="DomainObject.Predmet.ProtustrankaWithAdressOIB_1">Boćarski klub SRDOČI, OIB 06344385045, Markovići 29a, 51000 Rijeka</derivirana_varijabla>
  </DomainObject.Predmet.ProtustrankaWithAdressOIB>
  <DomainObject.Predmet.ProtustrankaNazivFormated>
    <izvorni_sadrzaj>Boćarski klub SRDOČI</izvorni_sadrzaj>
    <derivirana_varijabla naziv="DomainObject.Predmet.ProtustrankaNazivFormated_1">Boćarski klub SRDOČI</derivirana_varijabla>
  </DomainObject.Predmet.ProtustrankaNazivFormated>
  <DomainObject.Predmet.ProtustrankaNazivFormatedOIB>
    <izvorni_sadrzaj>Boćarski klub SRDOČI, OIB 06344385045</izvorni_sadrzaj>
    <derivirana_varijabla naziv="DomainObject.Predmet.ProtustrankaNazivFormatedOIB_1">Boćarski klub SRDOČI, OIB 06344385045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Boćarski klub SRDOČI</item>
    </izvorni_sadrzaj>
    <derivirana_varijabla naziv="DomainObject.Predmet.ProtuStrankaListFormated_1">
      <item>Boćarski klub SRDOČI</item>
    </derivirana_varijabla>
  </DomainObject.Predmet.ProtuStrankaListFormated>
  <DomainObject.Predmet.ProtuStrankaListFormatedOIB>
    <izvorni_sadrzaj>
      <item>Boćarski klub SRDOČI, OIB 06344385045</item>
    </izvorni_sadrzaj>
    <derivirana_varijabla naziv="DomainObject.Predmet.ProtuStrankaListFormatedOIB_1">
      <item>Boćarski klub SRDOČI, OIB 06344385045</item>
    </derivirana_varijabla>
  </DomainObject.Predmet.ProtuStrankaListFormatedOIB>
  <DomainObject.Predmet.ProtuStrankaListFormatedWithAdress>
    <izvorni_sadrzaj>
      <item>Boćarski klub SRDOČI, Markovići 29a, 51000 Rijeka</item>
    </izvorni_sadrzaj>
    <derivirana_varijabla naziv="DomainObject.Predmet.ProtuStrankaListFormatedWithAdress_1">
      <item>Boćarski klub SRDOČI, Markovići 29a, 51000 Rijeka</item>
    </derivirana_varijabla>
  </DomainObject.Predmet.ProtuStrankaListFormatedWithAdress>
  <DomainObject.Predmet.ProtuStrankaListFormatedWithAdressOIB>
    <izvorni_sadrzaj>
      <item>Boćarski klub SRDOČI, OIB 06344385045, Markovići 29a, 51000 Rijeka</item>
    </izvorni_sadrzaj>
    <derivirana_varijabla naziv="DomainObject.Predmet.ProtuStrankaListFormatedWithAdressOIB_1">
      <item>Boćarski klub SRDOČI, OIB 06344385045, Markovići 29a, 51000 Rijeka</item>
    </derivirana_varijabla>
  </DomainObject.Predmet.ProtuStrankaListFormatedWithAdressOIB>
  <DomainObject.Predmet.ProtuStrankaListNazivFormated>
    <izvorni_sadrzaj>
      <item>Boćarski klub SRDOČI</item>
    </izvorni_sadrzaj>
    <derivirana_varijabla naziv="DomainObject.Predmet.ProtuStrankaListNazivFormated_1">
      <item>Boćarski klub SRDOČI</item>
    </derivirana_varijabla>
  </DomainObject.Predmet.ProtuStrankaListNazivFormated>
  <DomainObject.Predmet.ProtuStrankaListNazivFormatedOIB>
    <izvorni_sadrzaj>
      <item>Boćarski klub SRDOČI, OIB 06344385045</item>
    </izvorni_sadrzaj>
    <derivirana_varijabla naziv="DomainObject.Predmet.ProtuStrankaListNazivFormatedOIB_1">
      <item>Boćarski klub SRDOČI, OIB 06344385045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St-409/2017-3</izvorni_sadrzaj>
    <derivirana_varijabla naziv="DomainObject.PoslovniBrojDokumenta_1">St-409/2017-3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Boćarski klub SRDOČI</izvorni_sadrzaj>
    <derivirana_varijabla naziv="DomainObject.Predmet.ProtustrankaIDrugi_1">Boćarski klub SRDOČI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Boćarski klub SRDOČI, OIB 06344385045, Markovići 29a, 51000 Rijeka</izvorni_sadrzaj>
    <derivirana_varijabla naziv="DomainObject.Predmet.ProtustrankaIDrugiAdressOIB_1">Boćarski klub SRDOČI, OIB 06344385045, Markovići 29a,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Boćarski klub SRDOČI</item>
    </izvorni_sadrzaj>
    <derivirana_varijabla naziv="DomainObject.Predmet.SudioniciListNaziv_1">
      <item>FINA  Rijeka</item>
      <item>Boćarski klub SRDOČI</item>
    </derivirana_varijabla>
  </DomainObject.Predmet.SudioniciListNaziv>
  <DomainObject.Predmet.SudioniciListAdressOIB>
    <izvorni_sadrzaj>
      <item>FINA  Rijeka, OIB 85821130368, Frana Kurelca 8,51000 Rijeka</item>
      <item>Boćarski klub SRDOČI, OIB 06344385045, Markovići 29a,51000 Rijeka</item>
    </izvorni_sadrzaj>
    <derivirana_varijabla naziv="DomainObject.Predmet.SudioniciListAdressOIB_1">
      <item>FINA  Rijeka, OIB 85821130368, Frana Kurelca 8,51000 Rijeka</item>
      <item>Boćarski klub SRDOČI, OIB 06344385045, Markovići 29a,51000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06344385045</item>
    </izvorni_sadrzaj>
    <derivirana_varijabla naziv="DomainObject.Predmet.SudioniciListNazivOIB_1">
      <item>, OIB 85821130368</item>
      <item>, OIB 06344385045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1302</properties:Characters>
  <properties:Lines>32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2017-08-22T08:21:00Z</dcterms:created>
  <dc:creator>Marlena Redžaj</dc:creator>
  <cp:lastModifiedBy>Marlena Redžaj</cp:lastModifiedBy>
  <cp:lastPrinted>2017-08-22T12:29:00Z</cp:lastPrinted>
  <dcterms:modified xmlns:xsi="http://www.w3.org/2001/XMLSchema-instance" xsi:type="dcterms:W3CDTF">2017-08-22T12:29:00Z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St-409/2017-3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