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4ccb" w14:paraId="d554cc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A5A3D">
        <w:t>4654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A5A3D">
        <w:t>4654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AA5A3D" w:rsidRPr="00877C0A">
        <w:t>GUSAN d.o.o.</w:t>
      </w:r>
      <w:r w:rsidR="00AA5A3D">
        <w:t xml:space="preserve">, Zagreb (Grad Zagreb), Horvaćanska cesta 29, </w:t>
      </w:r>
      <w:r w:rsidR="00AA5A3D" w:rsidRPr="004D3A78">
        <w:t>OIB:</w:t>
      </w:r>
      <w:r w:rsidR="00AA5A3D">
        <w:t xml:space="preserve"> </w:t>
      </w:r>
      <w:r w:rsidR="00AA5A3D" w:rsidRPr="00877C0A">
        <w:t>19565091841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31093C">
        <w:t>1.</w:t>
      </w:r>
      <w:r w:rsidR="00AA5A3D">
        <w:t>064.195,73</w:t>
      </w:r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418A6">
        <w:t>8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96B1E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4654</izvorni_sadrzaj>
    <derivirana_varijabla naziv="DomainObject.Predmet.Broj_1">4654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St-4654/2015</izvorni_sadrzaj>
    <derivirana_varijabla naziv="DomainObject.Predmet.OznakaBroj_1">St-4654/2015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GUSAN d.o.o. zastupanog po punomoćniku Marinko Britvec</izvorni_sadrzaj>
    <derivirana_varijabla naziv="DomainObject.Predmet.ProtustrankaFormated_1">  GUSAN d.o.o. zastupanog po punomoćniku Marinko Britvec</derivirana_varijabla>
  </DomainObject.Predmet.ProtustrankaFormated>
  <DomainObject.Predmet.ProtustrankaFormatedOIB>
    <izvorni_sadrzaj>  GUSAN d.o.o., OIB 19565091841 zastupanog po punomoćniku Marinko Britvec</izvorni_sadrzaj>
    <derivirana_varijabla naziv="DomainObject.Predmet.ProtustrankaFormatedOIB_1">  GUSAN d.o.o., OIB 19565091841 zastupanog po punomoćniku Marinko Britvec</derivirana_varijabla>
  </DomainObject.Predmet.ProtustrankaFormatedOIB>
  <DomainObject.Predmet.ProtustrankaFormatedWithAdress>
    <izvorni_sadrzaj> GUSAN d.o.o., Horvaćanska cesta 29, 10000 Zagreb zastupanog po punomoćniku Marinko Britvec</izvorni_sadrzaj>
    <derivirana_varijabla naziv="DomainObject.Predmet.ProtustrankaFormatedWithAdress_1"> GUSAN d.o.o., Horvaćanska cesta 29, 10000 Zagreb zastupanog po punomoćniku Marinko Britvec</derivirana_varijabla>
  </DomainObject.Predmet.ProtustrankaFormatedWithAdress>
  <DomainObject.Predmet.ProtustrankaFormatedWithAdressOIB>
    <izvorni_sadrzaj> GUSAN d.o.o., OIB 19565091841, Horvaćanska cesta 29, 10000 Zagreb zastupanog po punomoćniku Marinko Britvec</izvorni_sadrzaj>
    <derivirana_varijabla naziv="DomainObject.Predmet.ProtustrankaFormatedWithAdressOIB_1"> GUSAN d.o.o., OIB 19565091841, Horvaćanska cesta 29, 10000 Zagreb zastupanog po punomoćniku Marinko Britvec</derivirana_varijabla>
  </DomainObject.Predmet.ProtustrankaFormatedWithAdressOIB>
  <DomainObject.Predmet.ProtustrankaWithAdress>
    <izvorni_sadrzaj>GUSAN d.o.o. Horvaćanska cesta 29, 10000 Zagreb</izvorni_sadrzaj>
    <derivirana_varijabla naziv="DomainObject.Predmet.ProtustrankaWithAdress_1">GUSAN d.o.o. Horvaćanska cesta 29, 10000 Zagreb</derivirana_varijabla>
  </DomainObject.Predmet.ProtustrankaWithAdress>
  <DomainObject.Predmet.ProtustrankaWithAdressOIB>
    <izvorni_sadrzaj>GUSAN d.o.o., OIB 19565091841, Horvaćanska cesta 29, 10000 Zagreb</izvorni_sadrzaj>
    <derivirana_varijabla naziv="DomainObject.Predmet.ProtustrankaWithAdressOIB_1">GUSAN d.o.o., OIB 19565091841, Horvaćanska cesta 29, 10000 Zagreb</derivirana_varijabla>
  </DomainObject.Predmet.ProtustrankaWithAdressOIB>
  <DomainObject.Predmet.ProtustrankaNazivFormated>
    <izvorni_sadrzaj>GUSAN d.o.o.</izvorni_sadrzaj>
    <derivirana_varijabla naziv="DomainObject.Predmet.ProtustrankaNazivFormated_1">GUSAN d.o.o.</derivirana_varijabla>
  </DomainObject.Predmet.ProtustrankaNazivFormated>
  <DomainObject.Predmet.ProtustrankaNazivFormatedOIB>
    <izvorni_sadrzaj>GUSAN d.o.o., OIB 19565091841</izvorni_sadrzaj>
    <derivirana_varijabla naziv="DomainObject.Predmet.ProtustrankaNazivFormatedOIB_1">GUSAN d.o.o., OIB 19565091841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GUSAN d.o.o. zastupanog po punomoćniku Marinko Britvec</item>
    </izvorni_sadrzaj>
    <derivirana_varijabla naziv="DomainObject.Predmet.ProtuStrankaListFormated_1">
      <item>GUSAN d.o.o. zastupanog po punomoćniku Marinko Britvec</item>
    </derivirana_varijabla>
  </DomainObject.Predmet.ProtuStrankaListFormated>
  <DomainObject.Predmet.ProtuStrankaListFormatedOIB>
    <izvorni_sadrzaj>
      <item>GUSAN d.o.o., OIB 19565091841 zastupanog po punomoćniku Marinko Britvec</item>
    </izvorni_sadrzaj>
    <derivirana_varijabla naziv="DomainObject.Predmet.ProtuStrankaListFormatedOIB_1">
      <item>GUSAN d.o.o., OIB 19565091841 zastupanog po punomoćniku Marinko Britvec</item>
    </derivirana_varijabla>
  </DomainObject.Predmet.ProtuStrankaListFormatedOIB>
  <DomainObject.Predmet.ProtuStrankaListFormatedWithAdress>
    <izvorni_sadrzaj>
      <item>GUSAN d.o.o., Horvaćanska cesta 29, 10000 Zagreb zastupanog po punomoćniku Marinko Britvec</item>
    </izvorni_sadrzaj>
    <derivirana_varijabla naziv="DomainObject.Predmet.ProtuStrankaListFormatedWithAdress_1">
      <item>GUSAN d.o.o., Horvaćanska cesta 29, 10000 Zagreb zastupanog po punomoćniku Marinko Britvec</item>
    </derivirana_varijabla>
  </DomainObject.Predmet.ProtuStrankaListFormatedWithAdress>
  <DomainObject.Predmet.ProtuStrankaListFormatedWithAdressOIB>
    <izvorni_sadrzaj>
      <item>GUSAN d.o.o., OIB 19565091841, Horvaćanska cesta 29, 10000 Zagreb zastupanog po punomoćniku Marinko Britvec</item>
    </izvorni_sadrzaj>
    <derivirana_varijabla naziv="DomainObject.Predmet.ProtuStrankaListFormatedWithAdressOIB_1">
      <item>GUSAN d.o.o., OIB 19565091841, Horvaćanska cesta 29, 10000 Zagreb zastupanog po punomoćniku Marinko Britvec</item>
    </derivirana_varijabla>
  </DomainObject.Predmet.ProtuStrankaListFormatedWithAdressOIB>
  <DomainObject.Predmet.ProtuStrankaListNazivFormated>
    <izvorni_sadrzaj>
      <item>GUSAN d.o.o.</item>
    </izvorni_sadrzaj>
    <derivirana_varijabla naziv="DomainObject.Predmet.ProtuStrankaListNazivFormated_1">
      <item>GUSAN d.o.o.</item>
    </derivirana_varijabla>
  </DomainObject.Predmet.ProtuStrankaListNazivFormated>
  <DomainObject.Predmet.ProtuStrankaListNazivFormatedOIB>
    <izvorni_sadrzaj>
      <item>GUSAN d.o.o., OIB 19565091841</item>
    </izvorni_sadrzaj>
    <derivirana_varijabla naziv="DomainObject.Predmet.ProtuStrankaListNazivFormatedOIB_1">
      <item>GUSAN d.o.o., OIB 19565091841</item>
    </derivirana_varijabla>
  </DomainObject.Predmet.ProtuStrankaListNazivFormatedOIB>
  <DomainObject.Predmet.OstaliListFormated>
    <izvorni_sadrzaj>
      <item>Marinko Britvec punomoćnik sudionika u postupku GUSAN d.o.o.</item>
    </izvorni_sadrzaj>
    <derivirana_varijabla naziv="DomainObject.Predmet.OstaliListFormated_1">
      <item>Marinko Britvec punomoćnik sudionika u postupku GUSAN d.o.o.</item>
    </derivirana_varijabla>
  </DomainObject.Predmet.OstaliListFormated>
  <DomainObject.Predmet.OstaliListFormatedOIB>
    <izvorni_sadrzaj>
      <item>Marinko Britvec, OIB 06576349174 punomoćnik sudionika u postupku GUSAN d.o.o.</item>
    </izvorni_sadrzaj>
    <derivirana_varijabla naziv="DomainObject.Predmet.OstaliListFormatedOIB_1">
      <item>Marinko Britvec, OIB 06576349174 punomoćnik sudionika u postupku GUSAN d.o.o.</item>
    </derivirana_varijabla>
  </DomainObject.Predmet.OstaliListFormatedOIB>
  <DomainObject.Predmet.OstaliListFormatedWithAdress>
    <izvorni_sadrzaj>
      <item>Marinko Britvec, Dubranec 41, 10418 Dubranec punomoćnik sudionika u postupku GUSAN d.o.o.</item>
    </izvorni_sadrzaj>
    <derivirana_varijabla naziv="DomainObject.Predmet.OstaliListFormatedWithAdress_1">
      <item>Marinko Britvec, Dubranec 41, 10418 Dubranec punomoćnik sudionika u postupku GUSAN d.o.o.</item>
    </derivirana_varijabla>
  </DomainObject.Predmet.OstaliListFormatedWithAdress>
  <DomainObject.Predmet.OstaliListFormatedWithAdressOIB>
    <izvorni_sadrzaj>
      <item>Marinko Britvec, OIB 06576349174, Dubranec 41, 10418 Dubranec punomoćnik sudionika u postupku GUSAN d.o.o.</item>
    </izvorni_sadrzaj>
    <derivirana_varijabla naziv="DomainObject.Predmet.OstaliListFormatedWithAdressOIB_1">
      <item>Marinko Britvec, OIB 06576349174, Dubranec 41, 10418 Dubranec punomoćnik sudionika u postupku GUSAN d.o.o.</item>
    </derivirana_varijabla>
  </DomainObject.Predmet.OstaliListFormatedWithAdressOIB>
  <DomainObject.Predmet.OstaliListNazivFormated>
    <izvorni_sadrzaj>
      <item>Marinko Britvec</item>
    </izvorni_sadrzaj>
    <derivirana_varijabla naziv="DomainObject.Predmet.OstaliListNazivFormated_1">
      <item>Marinko Britvec</item>
    </derivirana_varijabla>
  </DomainObject.Predmet.OstaliListNazivFormated>
  <DomainObject.Predmet.OstaliListNazivFormatedOIB>
    <izvorni_sadrzaj>
      <item>Marinko Britvec, OIB 06576349174</item>
    </izvorni_sadrzaj>
    <derivirana_varijabla naziv="DomainObject.Predmet.OstaliListNazivFormatedOIB_1">
      <item>Marinko Britvec, OIB 06576349174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GUSAN d.o.o.</izvorni_sadrzaj>
    <derivirana_varijabla naziv="DomainObject.Predmet.ProtustrankaIDrugi_1">GUSAN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GUSAN d.o.o., OIB 19565091841, Horvaćanska cesta 29, 10000 Zagreb</izvorni_sadrzaj>
    <derivirana_varijabla naziv="DomainObject.Predmet.ProtustrankaIDrugiAdressOIB_1">GUSAN d.o.o., OIB 19565091841, Horvaćanska cesta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GUSAN d.o.o.</item>
      <item>Marinko Britvec</item>
    </izvorni_sadrzaj>
    <derivirana_varijabla naziv="DomainObject.Predmet.SudioniciListNaziv_1">
      <item>FINA Regionalni centar Zagreb</item>
      <item>GUSAN d.o.o.</item>
      <item>Marinko Britvec</item>
    </derivirana_varijabla>
  </DomainObject.Predmet.SudioniciListNaziv>
  <DomainObject.Predmet.SudioniciListAdressOIB>
    <izvorni_sadrzaj>
      <item>FINA Regionalni centar Zagreb, OIB 85821130368, Trg svibanjskih žrtava 1995. 1,10000 Zagreb</item>
      <item>GUSAN d.o.o., OIB 19565091841, Horvaćanska cesta 29,10000 Zagreb</item>
      <item>Marinko Britvec, OIB 06576349174, Dubranec 41,10418 Dubranec</item>
    </izvorni_sadrzaj>
    <derivirana_varijabla naziv="DomainObject.Predmet.SudioniciListAdressOIB_1">
      <item>FINA Regionalni centar Zagreb, OIB 85821130368, Trg svibanjskih žrtava 1995. 1,10000 Zagreb</item>
      <item>GUSAN d.o.o., OIB 19565091841, Horvaćanska cesta 29,10000 Zagreb</item>
      <item>Marinko Britvec, OIB 06576349174, Dubranec 41,10418 Dubranec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19565091841</item>
      <item>, OIB 06576349174</item>
    </izvorni_sadrzaj>
    <derivirana_varijabla naziv="DomainObject.Predmet.SudioniciListNazivOIB_1">
      <item>, OIB 85821130368</item>
      <item>, OIB 19565091841</item>
      <item>, OIB 06576349174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1463</properties:Characters>
  <properties:Lines>44</properties:Lines>
  <properties:Paragraphs>18</properties:Paragraphs>
  <properties:TotalTime>469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2016-01-08T08:30:00Z</cp:lastPrinted>
  <dcterms:modified xmlns:xsi="http://www.w3.org/2001/XMLSchema-instance" xsi:type="dcterms:W3CDTF">2016-01-08T08:32:00Z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