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2cd5" w14:paraId="d432cd5" w:rsidRDefault="005A2E62" w:rsidP="005A2E62" w:rsidR="005A2E6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E62" w:rsidP="005A2E62" w:rsidR="005A2E6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A2E62" w:rsidP="005A2E62" w:rsidR="005A2E6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A2E62" w:rsidP="005A2E62" w:rsidR="005A2E6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A2E62" w:rsidP="005A2E62" w:rsidR="005A2E6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A2E62" w:rsidP="005A2E62" w:rsidR="005A2E6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A2E62" w:rsidP="005A2E62" w:rsidR="005A2E62" w:rsidRPr="005D578C">
      <w:pPr>
        <w:jc w:val="center"/>
        <w:rPr>
          <w:rFonts w:cs="Times New Roman" w:eastAsia="Times New Roman"/>
          <w:szCs w:val="24"/>
        </w:rPr>
      </w:pPr>
    </w:p>
    <w:p w:rsidRDefault="005A2E62" w:rsidP="005A2E62" w:rsidR="005A2E6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A2E62" w:rsidP="005A2E62" w:rsidR="005A2E62" w:rsidRPr="005D578C">
      <w:pPr>
        <w:rPr>
          <w:rFonts w:cs="Times New Roman" w:eastAsia="Times New Roman"/>
          <w:szCs w:val="24"/>
        </w:rPr>
      </w:pPr>
    </w:p>
    <w:p w:rsidRDefault="005A2E62" w:rsidP="005A2E62" w:rsidR="005A2E6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PROGRESSUM ET ADVENTUS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Poreč, Mate Balote 1,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 xml:space="preserve">68483966145, MBS 040289091,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ožujka 2016.</w:t>
      </w:r>
    </w:p>
    <w:p w:rsidRDefault="005A2E62" w:rsidP="005A2E62" w:rsidR="005A2E62" w:rsidRPr="005D578C">
      <w:pPr>
        <w:rPr>
          <w:rFonts w:cs="Times New Roman" w:eastAsia="Times New Roman"/>
          <w:szCs w:val="24"/>
        </w:rPr>
      </w:pPr>
    </w:p>
    <w:p w:rsidRDefault="005A2E62" w:rsidP="005A2E62" w:rsidR="005A2E6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A2E62" w:rsidP="005A2E62" w:rsidR="005A2E62" w:rsidRPr="005D578C">
      <w:pPr>
        <w:rPr>
          <w:rFonts w:cs="Times New Roman" w:eastAsia="Times New Roman"/>
          <w:szCs w:val="24"/>
        </w:rPr>
      </w:pPr>
    </w:p>
    <w:p w:rsidRDefault="005A2E62" w:rsidP="005A2E62" w:rsidR="005A2E6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PROGRESSUM ET ADVENTUS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Poreč, Mate Balote 1,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68483966145, MBS 040289091,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5A2E62" w:rsidP="005A2E62" w:rsidR="005A2E62" w:rsidRPr="005D578C">
      <w:pPr>
        <w:rPr>
          <w:rFonts w:cs="Times New Roman" w:eastAsia="Times New Roman"/>
          <w:szCs w:val="24"/>
        </w:rPr>
      </w:pPr>
    </w:p>
    <w:p w:rsidRDefault="005A2E62" w:rsidP="005A2E62" w:rsidR="005A2E6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5A2E62">
        <w:rPr>
          <w:rFonts w:cs="Times New Roman" w:eastAsia="Times New Roman"/>
          <w:szCs w:val="20"/>
        </w:rPr>
        <w:t>Radijana Trobonjača iz Opati</w:t>
      </w:r>
      <w:r>
        <w:rPr>
          <w:rFonts w:cs="Times New Roman" w:eastAsia="Times New Roman"/>
          <w:szCs w:val="20"/>
        </w:rPr>
        <w:t>je, M. Tita 49, OIB 48908522234.</w:t>
      </w:r>
    </w:p>
    <w:p w:rsidRDefault="005A2E62" w:rsidP="005A2E62" w:rsidR="005A2E62">
      <w:pPr>
        <w:ind w:firstLine="708"/>
        <w:rPr>
          <w:rFonts w:cs="Times New Roman" w:eastAsia="Times New Roman"/>
          <w:szCs w:val="20"/>
        </w:rPr>
      </w:pPr>
    </w:p>
    <w:p w:rsidRDefault="005A2E62" w:rsidP="005A2E62" w:rsidR="005A2E6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PROGRESSUM ET ADVENTUS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Poreč, Mate Balote 1,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68483966145, MBS 040289091.</w:t>
      </w:r>
    </w:p>
    <w:p w:rsidRDefault="005A2E62" w:rsidP="005A2E62" w:rsidR="005A2E62">
      <w:pPr>
        <w:ind w:firstLine="709"/>
        <w:rPr>
          <w:rFonts w:cs="Times New Roman" w:eastAsia="Times New Roman"/>
          <w:szCs w:val="24"/>
        </w:rPr>
      </w:pPr>
    </w:p>
    <w:p w:rsidRDefault="005A2E62" w:rsidP="005A2E62" w:rsidR="005A2E6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PROGRESSUM ET ADVENTUS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Poreč, Mate Balote 1,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68483966145, MBS 040289091.</w:t>
      </w:r>
    </w:p>
    <w:p w:rsidRDefault="005A2E62" w:rsidP="005A2E62" w:rsidR="005A2E62">
      <w:pPr>
        <w:ind w:firstLine="709"/>
        <w:rPr>
          <w:rFonts w:cs="Times New Roman" w:eastAsia="Times New Roman"/>
          <w:szCs w:val="24"/>
        </w:rPr>
      </w:pPr>
    </w:p>
    <w:p w:rsidRDefault="005A2E62" w:rsidP="005A2E62" w:rsidR="005A2E62" w:rsidRPr="005D578C">
      <w:pPr>
        <w:ind w:firstLine="709"/>
        <w:rPr>
          <w:rFonts w:cs="Times New Roman" w:eastAsia="Times New Roman"/>
          <w:szCs w:val="24"/>
        </w:rPr>
      </w:pPr>
    </w:p>
    <w:p w:rsidRDefault="005A2E62" w:rsidP="005A2E62" w:rsidR="005A2E6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A2E62" w:rsidP="005A2E62" w:rsidR="005A2E62">
      <w:pPr>
        <w:ind w:firstLine="708"/>
        <w:rPr>
          <w:rFonts w:cs="Times New Roman" w:eastAsia="Times New Roman"/>
          <w:szCs w:val="24"/>
        </w:rPr>
      </w:pPr>
    </w:p>
    <w:p w:rsidRDefault="005A2E62" w:rsidP="005A2E62" w:rsidR="005A2E6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PROGRESSUM ET ADVENTUS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St-1154/2015-3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A2E62" w:rsidP="005A2E62" w:rsidR="005A2E6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A2E62" w:rsidP="005A2E62" w:rsidR="005A2E62" w:rsidRPr="005D578C">
      <w:pPr>
        <w:rPr>
          <w:rFonts w:cs="Times New Roman" w:eastAsia="Times New Roman"/>
          <w:szCs w:val="24"/>
        </w:rPr>
      </w:pPr>
    </w:p>
    <w:p w:rsidRDefault="005A2E62" w:rsidP="005A2E62" w:rsidR="005A2E6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A2E62" w:rsidP="00B30950" w:rsidR="005A2E62">
      <w:pPr>
        <w:ind w:left="708"/>
        <w:rPr>
          <w:rFonts w:cs="Times New Roman" w:eastAsia="Times New Roman"/>
          <w:szCs w:val="24"/>
        </w:rPr>
      </w:pPr>
    </w:p>
    <w:p w:rsidRDefault="005A2E62" w:rsidP="00B30950" w:rsidR="005A2E62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A2E62" w:rsidP="00B30950" w:rsidR="005A2E62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B30950">
        <w:rPr>
          <w:rFonts w:cs="Times New Roman" w:eastAsia="Times New Roman"/>
          <w:szCs w:val="24"/>
        </w:rPr>
        <w:t xml:space="preserve">, v. r. </w:t>
      </w:r>
    </w:p>
    <w:p w:rsidRDefault="005A2E62" w:rsidP="005A2E62" w:rsidR="005A2E62">
      <w:pPr>
        <w:jc w:val="left"/>
        <w:rPr>
          <w:rFonts w:cs="Times New Roman" w:eastAsia="Times New Roman"/>
          <w:szCs w:val="24"/>
        </w:rPr>
      </w:pPr>
    </w:p>
    <w:p w:rsidRDefault="005A2E62" w:rsidP="005A2E62" w:rsidR="005A2E62" w:rsidRPr="005D578C">
      <w:pPr>
        <w:jc w:val="left"/>
        <w:rPr>
          <w:rFonts w:cs="Times New Roman" w:eastAsia="Times New Roman"/>
          <w:szCs w:val="24"/>
        </w:rPr>
      </w:pPr>
    </w:p>
    <w:p w:rsidRDefault="005A2E62" w:rsidP="005A2E62" w:rsidR="005A2E6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A2E62" w:rsidP="005A2E62" w:rsidR="005A2E6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5A2E62" w:rsidP="005A2E62" w:rsidR="005A2E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A2E62" w:rsidP="005A2E62" w:rsidR="005A2E62">
      <w:pPr>
        <w:rPr>
          <w:rFonts w:cs="Times New Roman" w:eastAsia="Times New Roman"/>
          <w:szCs w:val="24"/>
        </w:rPr>
      </w:pPr>
    </w:p>
    <w:p w:rsidRDefault="005A2E62" w:rsidP="005A2E62" w:rsidR="005A2E62" w:rsidRPr="005D578C">
      <w:pPr>
        <w:rPr>
          <w:rFonts w:cs="Times New Roman" w:eastAsia="Times New Roman"/>
          <w:szCs w:val="24"/>
        </w:rPr>
      </w:pPr>
    </w:p>
    <w:p w:rsidRDefault="005A2E62" w:rsidP="005A2E62" w:rsidR="005A2E6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A2E62" w:rsidP="005A2E62" w:rsidR="005A2E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A2E62" w:rsidP="005A2E62" w:rsidR="005A2E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PROGRESSUM ET ADVENTUS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Mate Balote 1,</w:t>
      </w:r>
    </w:p>
    <w:p w:rsidRDefault="005A2E62" w:rsidP="005A2E62" w:rsidR="005A2E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Jakob Groeneveld iz Njemačke, Nürnberg, Brünndlesweg 34, </w:t>
      </w:r>
    </w:p>
    <w:p w:rsidRDefault="005A2E62" w:rsidP="005A2E62" w:rsidR="005A2E62" w:rsidRP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5A2E62" w:rsidP="005A2E62" w:rsidR="005A2E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A2E62" w:rsidP="005A2E62" w:rsidR="005A2E6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 iz Opatije, M. Tita 49, </w:t>
      </w:r>
    </w:p>
    <w:p w:rsidRDefault="005A2E62" w:rsidP="005A2E62" w:rsidR="005A2E6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A2E62" w:rsidP="005A2E62" w:rsidR="005A2E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A2E62" w:rsidP="005A2E62" w:rsidR="005A2E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A2E62" w:rsidP="005A2E62" w:rsidR="005A2E62"/>
    <w:p w:rsidRDefault="005A2E62" w:rsidP="005A2E62" w:rsidR="005A2E62"/>
    <w:p w:rsidRDefault="005A2E62" w:rsidP="005A2E62" w:rsidR="005A2E62"/>
    <w:p w:rsidRDefault="005A2E62" w:rsidP="005A2E62" w:rsidR="005A2E62"/>
    <w:p w:rsidRDefault="005A2E62" w:rsidP="005A2E62" w:rsidR="005A2E62"/>
    <w:p w:rsidRDefault="005A2E62" w:rsidP="005A2E62" w:rsidR="005A2E62"/>
    <w:p w:rsidRDefault="005A2E62" w:rsidP="005A2E62" w:rsidR="005A2E62"/>
    <w:p w:rsidRDefault="005A2E62" w:rsidP="005A2E62" w:rsidR="005A2E62"/>
    <w:p w:rsidRDefault="004F5027" w:rsidR="004F5027"/>
    <w:sectPr w:rsidSect="00D3530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E62" w:rsidP="005A2E62" w:rsidR="005A2E62">
      <w:r>
        <w:separator/>
      </w:r>
    </w:p>
  </w:endnote>
  <w:endnote w:id="0" w:type="continuationSeparator">
    <w:p w:rsidRDefault="005A2E62" w:rsidP="005A2E62" w:rsidR="005A2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E62" w:rsidP="005A2E62" w:rsidR="005A2E62">
      <w:r>
        <w:separator/>
      </w:r>
    </w:p>
  </w:footnote>
  <w:footnote w:id="0" w:type="continuationSeparator">
    <w:p w:rsidRDefault="005A2E62" w:rsidP="005A2E62" w:rsidR="005A2E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E62" w:rsidP="00D35306" w:rsidR="00D3530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3095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St-1154/2015-5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E62" w:rsidP="00D35306" w:rsidR="00D35306" w:rsidRPr="00A074C3">
    <w:pPr>
      <w:pStyle w:val="Zaglavlje"/>
      <w:jc w:val="right"/>
      <w:rPr>
        <w:szCs w:val="24"/>
      </w:rPr>
    </w:pPr>
    <w:r>
      <w:rPr>
        <w:szCs w:val="24"/>
      </w:rPr>
      <w:t>4 St-1154/2015-5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BD2"/>
    <w:rsid w:val="004F5027"/>
    <w:rsid w:val="005A2E62"/>
    <w:rsid w:val="00B30950"/>
    <w:rsid w:val="00C90BD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2E6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2E6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A2E6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2E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E6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2E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2E6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95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095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09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09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2E6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2E6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A2E6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2E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E6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2E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2E6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95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095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09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09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St-1154/2015</izvorni_sadrzaj>
    <derivirana_varijabla naziv="DomainObject.Predmet.OznakaBroj_1">St-1154/2015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PROGRESSUM ET ADVENTUS d.o.o. POREČ</izvorni_sadrzaj>
    <derivirana_varijabla naziv="DomainObject.Predmet.ProtustrankaFormated_1">  PROGRESSUM ET ADVENTUS d.o.o. POREČ</derivirana_varijabla>
  </DomainObject.Predmet.ProtustrankaFormated>
  <DomainObject.Predmet.ProtustrankaFormatedOIB>
    <izvorni_sadrzaj>  PROGRESSUM ET ADVENTUS d.o.o. POREČ, OIB 68483966145</izvorni_sadrzaj>
    <derivirana_varijabla naziv="DomainObject.Predmet.ProtustrankaFormatedOIB_1">  PROGRESSUM ET ADVENTUS d.o.o. POREČ, OIB 68483966145</derivirana_varijabla>
  </DomainObject.Predmet.ProtustrankaFormatedOIB>
  <DomainObject.Predmet.ProtustrankaFormatedWithAdress>
    <izvorni_sadrzaj> PROGRESSUM ET ADVENTUS d.o.o. POREČ, Mate Balote 1, 52440 Poreč</izvorni_sadrzaj>
    <derivirana_varijabla naziv="DomainObject.Predmet.ProtustrankaFormatedWithAdress_1"> PROGRESSUM ET ADVENTUS d.o.o. POREČ, Mate Balote 1, 52440 Poreč</derivirana_varijabla>
  </DomainObject.Predmet.ProtustrankaFormatedWithAdress>
  <DomainObject.Predmet.ProtustrankaFormatedWithAdressOIB>
    <izvorni_sadrzaj> PROGRESSUM ET ADVENTUS d.o.o. POREČ, OIB 68483966145, Mate Balote 1, 52440 Poreč</izvorni_sadrzaj>
    <derivirana_varijabla naziv="DomainObject.Predmet.ProtustrankaFormatedWithAdressOIB_1"> PROGRESSUM ET ADVENTUS d.o.o. POREČ, OIB 68483966145, Mate Balote 1, 52440 Poreč</derivirana_varijabla>
  </DomainObject.Predmet.ProtustrankaFormatedWithAdressOIB>
  <DomainObject.Predmet.ProtustrankaWithAdress>
    <izvorni_sadrzaj>PROGRESSUM ET ADVENTUS d.o.o. POREČ Mate Balote 1, 52440 Poreč</izvorni_sadrzaj>
    <derivirana_varijabla naziv="DomainObject.Predmet.ProtustrankaWithAdress_1">PROGRESSUM ET ADVENTUS d.o.o. POREČ Mate Balote 1, 52440 Poreč</derivirana_varijabla>
  </DomainObject.Predmet.ProtustrankaWithAdress>
  <DomainObject.Predmet.ProtustrankaWithAdressOIB>
    <izvorni_sadrzaj>PROGRESSUM ET ADVENTUS d.o.o. POREČ, OIB 68483966145, Mate Balote 1, 52440 Poreč</izvorni_sadrzaj>
    <derivirana_varijabla naziv="DomainObject.Predmet.ProtustrankaWithAdressOIB_1">PROGRESSUM ET ADVENTUS d.o.o. POREČ, OIB 68483966145, Mate Balote 1, 52440 Poreč</derivirana_varijabla>
  </DomainObject.Predmet.ProtustrankaWithAdressOIB>
  <DomainObject.Predmet.ProtustrankaNazivFormated>
    <izvorni_sadrzaj>PROGRESSUM ET ADVENTUS d.o.o. POREČ</izvorni_sadrzaj>
    <derivirana_varijabla naziv="DomainObject.Predmet.ProtustrankaNazivFormated_1">PROGRESSUM ET ADVENTUS d.o.o. POREČ</derivirana_varijabla>
  </DomainObject.Predmet.ProtustrankaNazivFormated>
  <DomainObject.Predmet.ProtustrankaNazivFormatedOIB>
    <izvorni_sadrzaj>PROGRESSUM ET ADVENTUS d.o.o. POREČ, OIB 68483966145</izvorni_sadrzaj>
    <derivirana_varijabla naziv="DomainObject.Predmet.ProtustrankaNazivFormatedOIB_1">PROGRESSUM ET ADVENTUS d.o.o. POREČ, OIB 68483966145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13864.13</izvorni_sadrzaj>
    <derivirana_varijabla naziv="DomainObject.Predmet.TrenutnaVrijednost_1">13864.13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PROGRESSUM ET ADVENTUS d.o.o. POREČ</item>
    </izvorni_sadrzaj>
    <derivirana_varijabla naziv="DomainObject.Predmet.ProtuStrankaListFormated_1">
      <item>PROGRESSUM ET ADVENTUS d.o.o. POREČ</item>
    </derivirana_varijabla>
  </DomainObject.Predmet.ProtuStrankaListFormated>
  <DomainObject.Predmet.ProtuStrankaListFormatedOIB>
    <izvorni_sadrzaj>
      <item>PROGRESSUM ET ADVENTUS d.o.o. POREČ, OIB 68483966145</item>
    </izvorni_sadrzaj>
    <derivirana_varijabla naziv="DomainObject.Predmet.ProtuStrankaListFormatedOIB_1">
      <item>PROGRESSUM ET ADVENTUS d.o.o. POREČ, OIB 68483966145</item>
    </derivirana_varijabla>
  </DomainObject.Predmet.ProtuStrankaListFormatedOIB>
  <DomainObject.Predmet.ProtuStrankaListFormatedWithAdress>
    <izvorni_sadrzaj>
      <item>PROGRESSUM ET ADVENTUS d.o.o. POREČ, Mate Balote 1, 52440 Poreč</item>
    </izvorni_sadrzaj>
    <derivirana_varijabla naziv="DomainObject.Predmet.ProtuStrankaListFormatedWithAdress_1">
      <item>PROGRESSUM ET ADVENTUS d.o.o. POREČ, Mate Balote 1, 52440 Poreč</item>
    </derivirana_varijabla>
  </DomainObject.Predmet.ProtuStrankaListFormatedWithAdress>
  <DomainObject.Predmet.ProtuStrankaListFormatedWithAdressOIB>
    <izvorni_sadrzaj>
      <item>PROGRESSUM ET ADVENTUS d.o.o. POREČ, OIB 68483966145, Mate Balote 1, 52440 Poreč</item>
    </izvorni_sadrzaj>
    <derivirana_varijabla naziv="DomainObject.Predmet.ProtuStrankaListFormatedWithAdressOIB_1">
      <item>PROGRESSUM ET ADVENTUS d.o.o. POREČ, OIB 68483966145, Mate Balote 1, 52440 Poreč</item>
    </derivirana_varijabla>
  </DomainObject.Predmet.ProtuStrankaListFormatedWithAdressOIB>
  <DomainObject.Predmet.ProtuStrankaListNazivFormated>
    <izvorni_sadrzaj>
      <item>PROGRESSUM ET ADVENTUS d.o.o. POREČ</item>
    </izvorni_sadrzaj>
    <derivirana_varijabla naziv="DomainObject.Predmet.ProtuStrankaListNazivFormated_1">
      <item>PROGRESSUM ET ADVENTUS d.o.o. POREČ</item>
    </derivirana_varijabla>
  </DomainObject.Predmet.ProtuStrankaListNazivFormated>
  <DomainObject.Predmet.ProtuStrankaListNazivFormatedOIB>
    <izvorni_sadrzaj>
      <item>PROGRESSUM ET ADVENTUS d.o.o. POREČ, OIB 68483966145</item>
    </izvorni_sadrzaj>
    <derivirana_varijabla naziv="DomainObject.Predmet.ProtuStrankaListNazivFormatedOIB_1">
      <item>PROGRESSUM ET ADVENTUS d.o.o. POREČ, OIB 68483966145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PROGRESSUM ET ADVENTUS d.o.o. POREČ</izvorni_sadrzaj>
    <derivirana_varijabla naziv="DomainObject.Predmet.ProtustrankaIDrugi_1">PROGRESSUM ET ADVENTUS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PROGRESSUM ET ADVENTUS d.o.o. POREČ, OIB 68483966145, Mate Balote 1, 52440 Poreč</izvorni_sadrzaj>
    <derivirana_varijabla naziv="DomainObject.Predmet.ProtustrankaIDrugiAdressOIB_1">PROGRESSUM ET ADVENTUS d.o.o. POREČ, OIB 68483966145, Mate Balote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PROGRESSUM ET ADVENTUS d.o.o. POREČ</item>
    </izvorni_sadrzaj>
    <derivirana_varijabla naziv="DomainObject.Predmet.SudioniciListNaziv_1">
      <item>FINANCIJSKA AGENCIJA, RC RIJEKA, PODRUŽNICA PULA, PULA</item>
      <item>PROGRESSUM ET ADVENTUS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PROGRESSUM ET ADVENTUS d.o.o. POREČ, OIB 68483966145, Mate Balote 1,52440 Poreč</item>
    </izvorni_sadrzaj>
    <derivirana_varijabla naziv="DomainObject.Predmet.SudioniciListAdressOIB_1">
      <item>FINANCIJSKA AGENCIJA, RC RIJEKA, PODRUŽNICA PULA, PULA, OIB 85821130368, Giardini 5,52100 Pula</item>
      <item>PROGRESSUM ET ADVENTUS d.o.o. POREČ, OIB 68483966145, Mate Balote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68483966145</item>
    </izvorni_sadrzaj>
    <derivirana_varijabla naziv="DomainObject.Predmet.SudioniciListNazivOIB_1">
      <item>, OIB 85821130368</item>
      <item>, OIB 68483966145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3121</properties:Characters>
  <properties:Lines>86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2016-03-17T11:30:00Z</dcterms:created>
  <dc:creator>Mihaela Kaligari</dc:creator>
  <dc:description/>
  <cp:keywords/>
  <cp:lastModifiedBy>Sanja Prodan</cp:lastModifiedBy>
  <cp:lastPrinted>2016-03-22T07:10:00Z</cp:lastPrinted>
  <dcterms:modified xmlns:xsi="http://www.w3.org/2001/XMLSchema-instance" xsi:type="dcterms:W3CDTF">2016-03-22T07:10:00Z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