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6256" w14:paraId="0f46256" w:rsidRDefault="009E37CF" w:rsidP="009E37CF" w:rsidR="009E37C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7CF" w:rsidP="009E37CF" w:rsidR="009E37C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E37CF" w:rsidP="009E37CF" w:rsidR="009E37C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E37CF" w:rsidP="009E37CF" w:rsidR="009E37C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E37CF" w:rsidP="009E37CF" w:rsidR="009E37C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E37CF" w:rsidP="009E37CF" w:rsidR="009E37C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E37CF" w:rsidP="009E37CF" w:rsidR="009E37CF" w:rsidRPr="005D578C">
      <w:pPr>
        <w:jc w:val="center"/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E37CF" w:rsidP="009E37CF" w:rsidR="009E37CF" w:rsidRPr="005D578C">
      <w:pPr>
        <w:rPr>
          <w:rFonts w:cs="Times New Roman" w:eastAsia="Times New Roman"/>
          <w:szCs w:val="24"/>
        </w:rPr>
      </w:pPr>
    </w:p>
    <w:p w:rsidRDefault="009E37CF" w:rsidP="009E37CF" w:rsidR="009E37CF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SABOR MLADIH ISTRE, Pula, Splitska 3, OIB 88239458801, reg. br. 00001248, 19. travnja 2016.</w:t>
      </w:r>
    </w:p>
    <w:p w:rsidRDefault="009E37CF" w:rsidP="009E37CF" w:rsidR="009E37CF" w:rsidRPr="005D578C">
      <w:pPr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E37CF" w:rsidP="009E37CF" w:rsidR="009E37CF" w:rsidRPr="005D578C">
      <w:pPr>
        <w:rPr>
          <w:rFonts w:cs="Times New Roman" w:eastAsia="Times New Roman"/>
          <w:szCs w:val="24"/>
        </w:rPr>
      </w:pPr>
    </w:p>
    <w:p w:rsidRDefault="009E37CF" w:rsidP="009E37CF" w:rsidR="009E37CF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SABOR MLADIH ISTRE, Pula, Splitska 3, OIB 88239458801, reg. br. 00001248.</w:t>
      </w:r>
    </w:p>
    <w:p w:rsidRDefault="009E37CF" w:rsidP="009E37CF" w:rsidR="009E37CF" w:rsidRPr="005D578C">
      <w:pPr>
        <w:ind w:firstLine="709"/>
        <w:rPr>
          <w:rFonts w:cs="Times New Roman" w:eastAsia="Times New Roman"/>
          <w:szCs w:val="24"/>
        </w:rPr>
      </w:pPr>
    </w:p>
    <w:p w:rsidRDefault="009E37CF" w:rsidP="009E37CF" w:rsidR="009E37CF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9E37CF">
        <w:rPr>
          <w:rFonts w:cs="Times New Roman" w:eastAsia="Times New Roman"/>
          <w:szCs w:val="20"/>
        </w:rPr>
        <w:t>Nikola Delić iz Pule, Kranjčevićeva 16, OIB 58474163165</w:t>
      </w:r>
      <w:r>
        <w:rPr>
          <w:rFonts w:cs="Times New Roman" w:eastAsia="Times New Roman"/>
          <w:szCs w:val="20"/>
        </w:rPr>
        <w:t>.</w:t>
      </w:r>
    </w:p>
    <w:p w:rsidRDefault="009E37CF" w:rsidP="009E37CF" w:rsidR="009E37CF">
      <w:pPr>
        <w:ind w:firstLine="708"/>
        <w:rPr>
          <w:rFonts w:cs="Times New Roman" w:eastAsia="Times New Roman"/>
          <w:szCs w:val="20"/>
        </w:rPr>
      </w:pPr>
    </w:p>
    <w:p w:rsidRDefault="009E37CF" w:rsidP="009E37CF" w:rsidR="009E37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SABOR MLADIH ISTRE, Pula, Splitska 3, OIB 88239458801, reg. br. 00001248.</w:t>
      </w:r>
    </w:p>
    <w:p w:rsidRDefault="009E37CF" w:rsidP="009E37CF" w:rsidR="009E37CF">
      <w:pPr>
        <w:ind w:firstLine="709"/>
        <w:rPr>
          <w:rFonts w:cs="Times New Roman" w:eastAsia="Times New Roman"/>
          <w:szCs w:val="24"/>
        </w:rPr>
      </w:pPr>
    </w:p>
    <w:p w:rsidRDefault="009E37CF" w:rsidP="009E37CF" w:rsidR="009E37C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SABOR MLADIH ISTRE, Pula, Splitska 3, OIB 88239458801, reg. br. 00001248, iz Registra udruga u Republici Hrvatskoj.</w:t>
      </w:r>
    </w:p>
    <w:p w:rsidRDefault="009E37CF" w:rsidP="009E37CF" w:rsidR="009E37CF">
      <w:pPr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E37CF" w:rsidP="009E37CF" w:rsidR="009E37CF">
      <w:pPr>
        <w:ind w:firstLine="708"/>
        <w:rPr>
          <w:rFonts w:cs="Times New Roman" w:eastAsia="Times New Roman"/>
          <w:szCs w:val="24"/>
        </w:rPr>
      </w:pPr>
    </w:p>
    <w:p w:rsidRDefault="009E37CF" w:rsidP="009E37CF" w:rsidR="009E37CF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SABOR MLADIH ISTRE,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St-319/2015-3 od 24.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7. prosinca 2015. objavio oglas posl. br. 11 St-319/2015-4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lastRenderedPageBreak/>
        <w:t xml:space="preserve">dužnika da najkasnije u roku od 45 dana od objave oglasa predlože otvaranje stečajnog postupka nad dužnikom. </w:t>
      </w:r>
    </w:p>
    <w:p w:rsidRDefault="009E37CF" w:rsidP="009E37CF" w:rsidR="009E37C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E37CF" w:rsidP="009E37CF" w:rsidR="009E37CF" w:rsidRPr="005D578C">
      <w:pPr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19.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E37CF" w:rsidP="009E37CF" w:rsidR="009E37CF" w:rsidRPr="005D578C">
      <w:pPr>
        <w:jc w:val="center"/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E37CF" w:rsidP="009E37CF" w:rsidR="009E37CF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39536F">
        <w:rPr>
          <w:rFonts w:cs="Times New Roman" w:eastAsia="Times New Roman"/>
          <w:szCs w:val="24"/>
        </w:rPr>
        <w:t>, v. r.</w:t>
      </w:r>
    </w:p>
    <w:p w:rsidRDefault="009E37CF" w:rsidP="009E37CF" w:rsidR="009E37CF">
      <w:pPr>
        <w:jc w:val="left"/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jc w:val="left"/>
        <w:rPr>
          <w:rFonts w:cs="Times New Roman" w:eastAsia="Times New Roman"/>
          <w:szCs w:val="24"/>
        </w:rPr>
      </w:pPr>
    </w:p>
    <w:p w:rsidRDefault="009E37CF" w:rsidP="009E37CF" w:rsidR="009E37CF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E37CF" w:rsidP="009E37CF" w:rsidR="009E37CF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E37CF" w:rsidP="009E37CF" w:rsidR="009E37CF">
      <w:pPr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rPr>
          <w:rFonts w:cs="Times New Roman" w:eastAsia="Times New Roman"/>
          <w:szCs w:val="24"/>
        </w:rPr>
      </w:pPr>
    </w:p>
    <w:p w:rsidRDefault="009E37CF" w:rsidP="009E37CF" w:rsidR="009E37C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SABOR MLADIH ISTRE, Pula, Splitska 3, </w:t>
      </w:r>
    </w:p>
    <w:p w:rsidRDefault="009E37CF" w:rsidP="009E37CF" w:rsidR="009E37C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E37CF" w:rsidP="009E37CF" w:rsidR="009E37C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Nikola Delić iz Pule, Kranjčevićeva 16, 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9E37CF" w:rsidP="009E37CF" w:rsidR="009E37C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9E37CF" w:rsidP="009E37CF" w:rsidR="009E37CF"/>
    <w:p w:rsidRDefault="009E37CF" w:rsidP="009E37CF" w:rsidR="009E37CF"/>
    <w:p w:rsidRDefault="009E37CF" w:rsidP="009E37CF" w:rsidR="009E37CF"/>
    <w:p w:rsidRDefault="009E37CF" w:rsidP="009E37CF" w:rsidR="009E37CF"/>
    <w:p w:rsidRDefault="009E37CF" w:rsidP="009E37CF" w:rsidR="009E37CF"/>
    <w:p w:rsidRDefault="009E37CF" w:rsidP="009E37CF" w:rsidR="009E37CF"/>
    <w:p w:rsidRDefault="009E37CF" w:rsidP="009E37CF" w:rsidR="009E37CF"/>
    <w:p w:rsidRDefault="009E37CF" w:rsidP="009E37CF" w:rsidR="009E37CF"/>
    <w:p w:rsidRDefault="009E37CF" w:rsidP="009E37CF" w:rsidR="009E37CF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B0A" w:rsidP="009E37CF" w:rsidR="00D47B0A">
      <w:r>
        <w:separator/>
      </w:r>
    </w:p>
  </w:endnote>
  <w:endnote w:id="0" w:type="continuationSeparator">
    <w:p w:rsidRDefault="00D47B0A" w:rsidP="009E37CF" w:rsidR="00D47B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B0A" w:rsidP="009E37CF" w:rsidR="00D47B0A">
      <w:r>
        <w:separator/>
      </w:r>
    </w:p>
  </w:footnote>
  <w:footnote w:id="0" w:type="continuationSeparator">
    <w:p w:rsidRDefault="00D47B0A" w:rsidP="009E37CF" w:rsidR="00D47B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B0A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17D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St-31</w:t>
    </w:r>
    <w:r w:rsidR="009E37CF">
      <w:rPr>
        <w:szCs w:val="24"/>
      </w:rPr>
      <w:t>9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B0A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St-31</w:t>
    </w:r>
    <w:r w:rsidR="009E37CF">
      <w:rPr>
        <w:szCs w:val="24"/>
      </w:rPr>
      <w:t>9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6183"/>
    <w:rsid w:val="00117D79"/>
    <w:rsid w:val="0039536F"/>
    <w:rsid w:val="004F5027"/>
    <w:rsid w:val="00796183"/>
    <w:rsid w:val="009E37CF"/>
    <w:rsid w:val="00D47B0A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37C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37C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E37C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37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E37C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37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37C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D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17D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17D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17D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37C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E37C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E37C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E37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E37C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E37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37C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7D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D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17D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17D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17D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SABOR MLADIH ISTRE</izvorni_sadrzaj>
    <derivirana_varijabla naziv="DomainObject.Predmet.ProtustrankaFormated_1">  SABOR MLADIH ISTRE</derivirana_varijabla>
  </DomainObject.Predmet.ProtustrankaFormated>
  <DomainObject.Predmet.ProtustrankaFormatedOIB>
    <izvorni_sadrzaj>  SABOR MLADIH ISTRE, OIB 88239458801</izvorni_sadrzaj>
    <derivirana_varijabla naziv="DomainObject.Predmet.ProtustrankaFormatedOIB_1">  SABOR MLADIH ISTRE, OIB 88239458801</derivirana_varijabla>
  </DomainObject.Predmet.ProtustrankaFormatedOIB>
  <DomainObject.Predmet.ProtustrankaFormatedWithAdress>
    <izvorni_sadrzaj> SABOR MLADIH ISTRE, Splitska 3, 52100 Pula</izvorni_sadrzaj>
    <derivirana_varijabla naziv="DomainObject.Predmet.ProtustrankaFormatedWithAdress_1"> SABOR MLADIH ISTRE, Splitska 3, 52100 Pula</derivirana_varijabla>
  </DomainObject.Predmet.ProtustrankaFormatedWithAdress>
  <DomainObject.Predmet.ProtustrankaFormatedWithAdressOIB>
    <izvorni_sadrzaj> SABOR MLADIH ISTRE, OIB 88239458801, Splitska 3, 52100 Pula</izvorni_sadrzaj>
    <derivirana_varijabla naziv="DomainObject.Predmet.ProtustrankaFormatedWithAdressOIB_1"> SABOR MLADIH ISTRE, OIB 88239458801, Splitska 3, 52100 Pula</derivirana_varijabla>
  </DomainObject.Predmet.ProtustrankaFormatedWithAdressOIB>
  <DomainObject.Predmet.ProtustrankaWithAdress>
    <izvorni_sadrzaj>SABOR MLADIH ISTRE Splitska 3, 52100 Pula</izvorni_sadrzaj>
    <derivirana_varijabla naziv="DomainObject.Predmet.ProtustrankaWithAdress_1">SABOR MLADIH ISTRE Splitska 3, 52100 Pula</derivirana_varijabla>
  </DomainObject.Predmet.ProtustrankaWithAdress>
  <DomainObject.Predmet.ProtustrankaWithAdressOIB>
    <izvorni_sadrzaj>SABOR MLADIH ISTRE, OIB 88239458801, Splitska 3, 52100 Pula</izvorni_sadrzaj>
    <derivirana_varijabla naziv="DomainObject.Predmet.ProtustrankaWithAdressOIB_1">SABOR MLADIH ISTRE, OIB 88239458801, Splitska 3, 52100 Pula</derivirana_varijabla>
  </DomainObject.Predmet.ProtustrankaWithAdressOIB>
  <DomainObject.Predmet.ProtustrankaNazivFormated>
    <izvorni_sadrzaj>SABOR MLADIH ISTRE</izvorni_sadrzaj>
    <derivirana_varijabla naziv="DomainObject.Predmet.ProtustrankaNazivFormated_1">SABOR MLADIH ISTRE</derivirana_varijabla>
  </DomainObject.Predmet.ProtustrankaNazivFormated>
  <DomainObject.Predmet.ProtustrankaNazivFormatedOIB>
    <izvorni_sadrzaj>SABOR MLADIH ISTRE, OIB 88239458801</izvorni_sadrzaj>
    <derivirana_varijabla naziv="DomainObject.Predmet.ProtustrankaNazivFormatedOIB_1">SABOR MLADIH ISTRE, OIB 88239458801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9848.39</izvorni_sadrzaj>
    <derivirana_varijabla naziv="DomainObject.Predmet.TrenutnaVrijednost_1">9848.39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SABOR MLADIH ISTRE</item>
    </izvorni_sadrzaj>
    <derivirana_varijabla naziv="DomainObject.Predmet.ProtuStrankaListFormated_1">
      <item>SABOR MLADIH ISTRE</item>
    </derivirana_varijabla>
  </DomainObject.Predmet.ProtuStrankaListFormated>
  <DomainObject.Predmet.ProtuStrankaListFormatedOIB>
    <izvorni_sadrzaj>
      <item>SABOR MLADIH ISTRE, OIB 88239458801</item>
    </izvorni_sadrzaj>
    <derivirana_varijabla naziv="DomainObject.Predmet.ProtuStrankaListFormatedOIB_1">
      <item>SABOR MLADIH ISTRE, OIB 88239458801</item>
    </derivirana_varijabla>
  </DomainObject.Predmet.ProtuStrankaListFormatedOIB>
  <DomainObject.Predmet.ProtuStrankaListFormatedWithAdress>
    <izvorni_sadrzaj>
      <item>SABOR MLADIH ISTRE, Splitska 3, 52100 Pula</item>
    </izvorni_sadrzaj>
    <derivirana_varijabla naziv="DomainObject.Predmet.ProtuStrankaListFormatedWithAdress_1">
      <item>SABOR MLADIH ISTRE, Splitska 3, 52100 Pula</item>
    </derivirana_varijabla>
  </DomainObject.Predmet.ProtuStrankaListFormatedWithAdress>
  <DomainObject.Predmet.ProtuStrankaListFormatedWithAdressOIB>
    <izvorni_sadrzaj>
      <item>SABOR MLADIH ISTRE, OIB 88239458801, Splitska 3, 52100 Pula</item>
    </izvorni_sadrzaj>
    <derivirana_varijabla naziv="DomainObject.Predmet.ProtuStrankaListFormatedWithAdressOIB_1">
      <item>SABOR MLADIH ISTRE, OIB 88239458801, Splitska 3, 52100 Pula</item>
    </derivirana_varijabla>
  </DomainObject.Predmet.ProtuStrankaListFormatedWithAdressOIB>
  <DomainObject.Predmet.ProtuStrankaListNazivFormated>
    <izvorni_sadrzaj>
      <item>SABOR MLADIH ISTRE</item>
    </izvorni_sadrzaj>
    <derivirana_varijabla naziv="DomainObject.Predmet.ProtuStrankaListNazivFormated_1">
      <item>SABOR MLADIH ISTRE</item>
    </derivirana_varijabla>
  </DomainObject.Predmet.ProtuStrankaListNazivFormated>
  <DomainObject.Predmet.ProtuStrankaListNazivFormatedOIB>
    <izvorni_sadrzaj>
      <item>SABOR MLADIH ISTRE, OIB 88239458801</item>
    </izvorni_sadrzaj>
    <derivirana_varijabla naziv="DomainObject.Predmet.ProtuStrankaListNazivFormatedOIB_1">
      <item>SABOR MLADIH ISTRE, OIB 88239458801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SABOR MLADIH ISTRE</izvorni_sadrzaj>
    <derivirana_varijabla naziv="DomainObject.Predmet.ProtustrankaIDrugi_1">SABOR MLADIH ISTRE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SABOR MLADIH ISTRE, OIB 88239458801, Splitska 3, 52100 Pula</izvorni_sadrzaj>
    <derivirana_varijabla naziv="DomainObject.Predmet.ProtustrankaIDrugiAdressOIB_1">SABOR MLADIH ISTRE, OIB 88239458801, Splitska 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SABOR MLADIH ISTRE</item>
    </izvorni_sadrzaj>
    <derivirana_varijabla naziv="DomainObject.Predmet.SudioniciListNaziv_1">
      <item>FINANCIJSKA AGENCIJA, RC RIJEKA, PODRUŽNICA PULA, PULA</item>
      <item>SABOR MLADIH ISTRE</item>
    </derivirana_varijabla>
  </DomainObject.Predmet.SudioniciListNaziv>
  <DomainObject.Predmet.SudioniciListAdressOIB>
    <izvorni_sadrzaj>
      <item>FINANCIJSKA AGENCIJA, RC RIJEKA, PODRUŽNICA PULA, PULA, OIB 85821130368, Giardini 5,52100 Pula</item>
      <item>SABOR MLADIH ISTRE, OIB 88239458801, Splitska 3,52100 Pula</item>
    </izvorni_sadrzaj>
    <derivirana_varijabla naziv="DomainObject.Predmet.SudioniciListAdressOIB_1">
      <item>FINANCIJSKA AGENCIJA, RC RIJEKA, PODRUŽNICA PULA, PULA, OIB 85821130368, Giardini 5,52100 Pula</item>
      <item>SABOR MLADIH ISTRE, OIB 88239458801, Splitska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88239458801</item>
    </izvorni_sadrzaj>
    <derivirana_varijabla naziv="DomainObject.Predmet.SudioniciListNazivOIB_1">
      <item>, OIB 85821130368</item>
      <item>, OIB 88239458801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670</properties:Words>
  <properties:Characters>3642</properties:Characters>
  <properties:Lines>92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2016-04-18T11:12:00Z</dcterms:created>
  <dc:creator>Mihaela Kaligari</dc:creator>
  <dc:description/>
  <cp:keywords/>
  <cp:lastModifiedBy>Jasmina Matika</cp:lastModifiedBy>
  <cp:lastPrinted>2016-04-19T11:37:00Z</cp:lastPrinted>
  <dcterms:modified xmlns:xsi="http://www.w3.org/2001/XMLSchema-instance" xsi:type="dcterms:W3CDTF">2016-04-19T13:07:00Z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