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54a3" w14:paraId="5db54a3" w:rsidRDefault="002D77B4" w:rsidP="00597F65" w:rsidR="00597F65">
      <w:pPr>
        <w:jc w:val="right"/>
        <w15:collapsed w:val="false"/>
      </w:pPr>
      <w:r>
        <w:t>Broj: St-</w:t>
      </w:r>
      <w:r w:rsidR="00B54A3E">
        <w:t>111</w:t>
      </w:r>
      <w:r w:rsidR="00B72723">
        <w:t>/18-</w:t>
      </w:r>
      <w:r w:rsidR="00B54A3E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B54A3E">
        <w:t xml:space="preserve">Financijske agencije, Regionalni centar Zagreb, Podružnica Zagreb, Trg svibanjskih žrtava 1995. 1, Zagreb, OIB 85821130368 za provedbu skraćenog stečajnog postupka nad dužnikom </w:t>
      </w:r>
      <w:r w:rsidR="00B54A3E" w:rsidRPr="002F7AE9">
        <w:rPr>
          <w:b/>
        </w:rPr>
        <w:t>KRIPTON društvo s ograničenom odgovornošću za proizvodnju, trgovinu i usluge, Karlovac, Vladimira Nazora 16, MBS: 020016855, OIB: 76344211497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B54A3E">
        <w:t>15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54A3E" w:rsidRPr="002F7AE9">
        <w:rPr>
          <w:b/>
        </w:rPr>
        <w:t>KRIPTON društvo s ograničenom odgovornošću za proizvodnju, trgovinu i usluge, Karlovac, Vladimira Nazora 16, MBS: 020016855, OIB: 76344211497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54A3E">
        <w:rPr>
          <w:b/>
        </w:rPr>
        <w:t>11</w:t>
      </w:r>
      <w:r w:rsidR="008564FF">
        <w:rPr>
          <w:b/>
        </w:rPr>
        <w:t>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8564FF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8564FF" w:rsidRPr="00B95292">
        <w:rPr>
          <w:b/>
        </w:rPr>
        <w:t>Marko Tominac dipl. ing., Vinkovci, Vladimira Nazora 3 OIB 98361792494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B54A3E">
        <w:t>15. rujna 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B54A3E" w:rsidRPr="002F7AE9">
        <w:rPr>
          <w:b/>
        </w:rPr>
        <w:t>KRIPTON društvo s ograničenom odgovornošću za proizvodnju, trgovinu i usluge, Karlovac, Vladimira Nazora 16, MBS: 020016855, OIB: 76344211497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</w:pPr>
    </w:p>
    <w:p w:rsidRDefault="00B54A3E" w:rsidP="00B54A3E" w:rsidR="00B54A3E">
      <w:pPr>
        <w:jc w:val="right"/>
      </w:pPr>
      <w:r>
        <w:t>Broj: St-111/18-8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na dan </w:t>
      </w:r>
      <w:r w:rsidR="00B54A3E">
        <w:t>21.8.2017. g.</w:t>
      </w:r>
      <w:r w:rsidR="0031464B">
        <w:t xml:space="preserve"> ima tražbinu u iznosu od </w:t>
      </w:r>
      <w:r w:rsidR="00B54A3E">
        <w:t>12.050,83</w:t>
      </w:r>
      <w:r w:rsidR="0031464B">
        <w:t xml:space="preserve"> kn po osnovi neplaćenih obveza poreza, doprinosa i drugih javnih davanja te da kod dužnika postoji stečajni razlog – nesposobnost za plaćanje – dužnik je u  blokadi u trajanju od </w:t>
      </w:r>
      <w:r w:rsidR="00B54A3E">
        <w:t>262</w:t>
      </w:r>
      <w:r w:rsidR="0031464B">
        <w:t xml:space="preserve"> dana</w:t>
      </w:r>
      <w:r w:rsidR="00B54A3E">
        <w:t xml:space="preserve"> na dan 4.9.2017. g.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564FF" w:rsidRPr="00B95292">
        <w:rPr>
          <w:b/>
        </w:rPr>
        <w:t>Marko Tominac dipl. ing., Vinkovci, Vladimira Nazora 3 OIB 98361792494</w:t>
      </w:r>
      <w:r w:rsidR="008564FF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54A3E">
        <w:t>15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564FF" w:rsidRPr="008564FF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8564FF" w:rsidRPr="008564FF">
        <w:t xml:space="preserve">Marko Tominac dipl. ing., Vinkovci, Vladimira Nazora 3 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B54A3E">
        <w:t>11</w:t>
      </w:r>
      <w:r w:rsidR="0031464B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8D7" w:rsidR="00BA28D7">
      <w:r>
        <w:separator/>
      </w:r>
    </w:p>
  </w:endnote>
  <w:endnote w:id="0" w:type="continuationSeparator">
    <w:p w:rsidRDefault="00BA28D7" w:rsidR="00BA2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8D7" w:rsidR="00BA28D7">
      <w:r>
        <w:separator/>
      </w:r>
    </w:p>
  </w:footnote>
  <w:footnote w:id="0" w:type="continuationSeparator">
    <w:p w:rsidRDefault="00BA28D7" w:rsidR="00BA28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B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1B71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A28D7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1B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B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1B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B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KARLOVAC</izvorni_sadrzaj>
    <derivirana_varijabla naziv="DomainObject.Predmet.StrankaFormated_1">  RH MF PU PODRUČNI URED KARLOVAC</derivirana_varijabla>
  </DomainObject.Predmet.StrankaFormated>
  <DomainObject.Predmet.StrankaFormatedOIB>
    <izvorni_sadrzaj>  RH MF PU PODRUČNI URED KARLOVAC, OIB 18683136487</izvorni_sadrzaj>
    <derivirana_varijabla naziv="DomainObject.Predmet.StrankaFormatedOIB_1">  RH MF PU PODRUČNI URED KARLOVAC, OIB 18683136487</derivirana_varijabla>
  </DomainObject.Predmet.StrankaFormatedOIB>
  <DomainObject.Predmet.StrankaFormatedWithAdress>
    <izvorni_sadrzaj> RH MF PU PODRUČNI URED KARLOVAC</izvorni_sadrzaj>
    <derivirana_varijabla naziv="DomainObject.Predmet.StrankaFormatedWithAdress_1"> RH MF PU PODRUČNI URED KARLOVAC</derivirana_varijabla>
  </DomainObject.Predmet.StrankaFormatedWithAdress>
  <DomainObject.Predmet.StrankaFormatedWithAdressOIB>
    <izvorni_sadrzaj> RH MF PU PODRUČNI URED KARLOVAC, OIB 18683136487</izvorni_sadrzaj>
    <derivirana_varijabla naziv="DomainObject.Predmet.StrankaFormatedWithAdressOIB_1"> RH MF PU PODRUČNI URED KARLOVAC, OIB 18683136487</derivirana_varijabla>
  </DomainObject.Predmet.StrankaFormatedWithAdressOIB>
  <DomainObject.Predmet.StrankaWithAdress>
    <izvorni_sadrzaj>RH MF PU PODRUČNI URED KARLOVAC </izvorni_sadrzaj>
    <derivirana_varijabla naziv="DomainObject.Predmet.StrankaWithAdress_1">RH MF PU PODRUČNI URED KARLOVAC </derivirana_varijabla>
  </DomainObject.Predmet.StrankaWithAdress>
  <DomainObject.Predmet.StrankaWithAdressOIB>
    <izvorni_sadrzaj>RH MF PU PODRUČNI URED KARLOVAC, OIB 18683136487</izvorni_sadrzaj>
    <derivirana_varijabla naziv="DomainObject.Predmet.StrankaWithAdressOIB_1">RH MF PU PODRUČNI URED KARLOVAC, OIB 18683136487</derivirana_varijabla>
  </DomainObject.Predmet.StrankaWithAdressOIB>
  <DomainObject.Predmet.StrankaNazivFormated>
    <izvorni_sadrzaj>RH MF PU PODRUČNI URED KARLOVAC</izvorni_sadrzaj>
    <derivirana_varijabla naziv="DomainObject.Predmet.StrankaNazivFormated_1">RH MF PU PODRUČNI URED KARLOVAC</derivirana_varijabla>
  </DomainObject.Predmet.StrankaNazivFormated>
  <DomainObject.Predmet.StrankaNazivFormatedOIB>
    <izvorni_sadrzaj>RH MF PU PODRUČNI URED KARLOVAC, OIB 18683136487</izvorni_sadrzaj>
    <derivirana_varijabla naziv="DomainObject.Predmet.StrankaNazivFormatedOIB_1">RH MF PU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KARLOVAC</item>
    </izvorni_sadrzaj>
    <derivirana_varijabla naziv="DomainObject.Predmet.StrankaListFormated_1">
      <item>RH MF PU PODRUČNI URED KARLOVAC</item>
    </derivirana_varijabla>
  </DomainObject.Predmet.StrankaListFormated>
  <DomainObject.Predmet.StrankaListFormatedOIB>
    <izvorni_sadrzaj>
      <item>RH MF PU PODRUČNI URED KARLOVAC, OIB 18683136487</item>
    </izvorni_sadrzaj>
    <derivirana_varijabla naziv="DomainObject.Predmet.StrankaListFormatedOIB_1">
      <item>RH MF PU PODRUČNI URED KARLOVAC, OIB 18683136487</item>
    </derivirana_varijabla>
  </DomainObject.Predmet.StrankaListFormatedOIB>
  <DomainObject.Predmet.StrankaListFormatedWithAdress>
    <izvorni_sadrzaj>
      <item>RH MF PU PODRUČNI URED KARLOVAC</item>
    </izvorni_sadrzaj>
    <derivirana_varijabla naziv="DomainObject.Predmet.StrankaListFormatedWithAdress_1">
      <item>RH MF PU PODRUČNI URED KARLOVAC</item>
    </derivirana_varijabla>
  </DomainObject.Predmet.StrankaListFormatedWithAdress>
  <DomainObject.Predmet.StrankaListFormatedWithAdressOIB>
    <izvorni_sadrzaj>
      <item>RH MF PU PODRUČNI URED KARLOVAC, OIB 18683136487</item>
    </izvorni_sadrzaj>
    <derivirana_varijabla naziv="DomainObject.Predmet.StrankaListFormatedWithAdressOIB_1">
      <item>RH MF PU PODRUČNI URED KARLOVAC, OIB 18683136487</item>
    </derivirana_varijabla>
  </DomainObject.Predmet.StrankaListFormatedWithAdressOIB>
  <DomainObject.Predmet.StrankaListNazivFormated>
    <izvorni_sadrzaj>
      <item>RH MF PU PODRUČNI URED KARLOVAC</item>
    </izvorni_sadrzaj>
    <derivirana_varijabla naziv="DomainObject.Predmet.StrankaListNazivFormated_1">
      <item>RH MF PU PODRUČNI URED KARLOVAC</item>
    </derivirana_varijabla>
  </DomainObject.Predmet.StrankaListNazivFormated>
  <DomainObject.Predmet.StrankaListNazivFormatedOIB>
    <izvorni_sadrzaj>
      <item>RH MF PU PODRUČNI URED KARLOVAC, OIB 18683136487</item>
    </izvorni_sadrzaj>
    <derivirana_varijabla naziv="DomainObject.Predmet.StrankaListNazivFormatedOIB_1">
      <item>RH MF PU PODRUČNI URED KARLOVAC, OIB 18683136487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KARLOVAC</izvorni_sadrzaj>
    <derivirana_varijabla naziv="DomainObject.Predmet.StrankaIDrugi_1">RH MF PU PODRUČNI URED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RH MF PU PODRUČNI URED KARLOVAC, OIB 18683136487</izvorni_sadrzaj>
    <derivirana_varijabla naziv="DomainObject.Predmet.StrankaIDrugiAdressOIB_1">RH MF PU PODRUČNI URED KARLOVAC, OIB 18683136487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RH MF PU PODRUČNI URED KARLOVAC</item>
    </izvorni_sadrzaj>
    <derivirana_varijabla naziv="DomainObject.Predmet.SudioniciListNaziv_1">
      <item>KRIPTON d.o.o.</item>
      <item>RH MF PU PODRUČNI URED KARLOVAC</item>
    </derivirana_varijabla>
  </DomainObject.Predmet.SudioniciListNaziv>
  <DomainObject.Predmet.SudioniciListAdressOIB>
    <izvorni_sadrzaj>
      <item>KRIPTON d.o.o., OIB 76344211497, Vladimira Nazora 16,47000 Karlovac</item>
      <item>RH MF PU PODRUČNI URED KARLOVAC, OIB 18683136487</item>
    </izvorni_sadrzaj>
    <derivirana_varijabla naziv="DomainObject.Predmet.SudioniciListAdressOIB_1">
      <item>KRIPTON d.o.o., OIB 76344211497, Vladimira Nazora 16,47000 Karlovac</item>
      <item>RH MF PU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18683136487</item>
    </izvorni_sadrzaj>
    <derivirana_varijabla naziv="DomainObject.Predmet.SudioniciListNazivOIB_1">
      <item>, OIB 76344211497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4A2CE-055D-412A-A5D4-88C27D441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2805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2018-02-15T09:58:00Z</dcterms:created>
  <dc:creator>hermanj</dc:creator>
  <cp:lastModifiedBy>Danijela Sekulić</cp:lastModifiedBy>
  <cp:lastPrinted>2018-02-15T09:57:00Z</cp:lastPrinted>
  <dcterms:modified xmlns:xsi="http://www.w3.org/2001/XMLSchema-instance" xsi:type="dcterms:W3CDTF">2018-02-15T09:59:00Z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