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45c3" w14:paraId="bab45c3" w:rsidRDefault="00AF2EF4" w:rsidP="003E44B4" w:rsidR="003E44B4" w:rsidRPr="001E1425">
      <w:pPr>
        <w:jc w:val="right"/>
        <w15:collapsed w:val="false"/>
        <w:rPr>
          <w:b/>
        </w:rPr>
      </w:pPr>
      <w:r>
        <w:rPr>
          <w:b/>
        </w:rPr>
        <w:t xml:space="preserve">15  </w:t>
      </w:r>
      <w:proofErr w:type="spellStart"/>
      <w:r>
        <w:rPr>
          <w:b/>
        </w:rPr>
        <w:t>Sp</w:t>
      </w:r>
      <w:proofErr w:type="spellEnd"/>
      <w:r w:rsidR="003E44B4" w:rsidRPr="001E1425">
        <w:rPr>
          <w:b/>
        </w:rPr>
        <w:t>-</w:t>
      </w:r>
      <w:r>
        <w:rPr>
          <w:b/>
        </w:rPr>
        <w:t>25</w:t>
      </w:r>
      <w:r w:rsidR="00370828" w:rsidRPr="001E1425">
        <w:rPr>
          <w:b/>
        </w:rPr>
        <w:t>/20</w:t>
      </w:r>
      <w:r w:rsidR="001D3807" w:rsidRPr="001E1425">
        <w:rPr>
          <w:b/>
        </w:rPr>
        <w:t>1</w:t>
      </w:r>
      <w:r>
        <w:rPr>
          <w:b/>
        </w:rPr>
        <w:t>7</w:t>
      </w:r>
      <w:r w:rsidR="00370828" w:rsidRPr="001E1425">
        <w:rPr>
          <w:b/>
        </w:rPr>
        <w:t>-</w:t>
      </w:r>
      <w:r>
        <w:rPr>
          <w:b/>
        </w:rPr>
        <w:t>9</w:t>
      </w:r>
    </w:p>
    <w:p w:rsidRDefault="003E44B4" w:rsidP="003E44B4" w:rsidR="003E44B4" w:rsidRPr="001E1425"/>
    <w:p w:rsidRDefault="003E44B4" w:rsidP="003E44B4" w:rsidR="003E44B4" w:rsidRPr="001E1425"/>
    <w:p w:rsidRDefault="007E76DD" w:rsidP="003E44B4" w:rsidR="007E76DD" w:rsidRPr="001E1425"/>
    <w:p w:rsidRDefault="00551E37" w:rsidP="003E44B4" w:rsidR="003E44B4" w:rsidRPr="001E1425">
      <w:pPr>
        <w:jc w:val="both"/>
      </w:pPr>
      <w:r w:rsidRPr="001E1425">
        <w:t>R</w:t>
      </w:r>
      <w:r w:rsidR="003E44B4" w:rsidRPr="001E1425">
        <w:t>epublika Hrvatska</w:t>
      </w:r>
    </w:p>
    <w:p w:rsidRDefault="003E44B4" w:rsidP="003E44B4" w:rsidR="003E44B4" w:rsidRPr="001E1425">
      <w:pPr>
        <w:jc w:val="both"/>
      </w:pPr>
      <w:r w:rsidRPr="001E1425">
        <w:t>Općinski sud u Osijeku</w:t>
      </w:r>
    </w:p>
    <w:p w:rsidRDefault="003E44B4" w:rsidP="003E44B4" w:rsidR="003E44B4" w:rsidRPr="001E1425">
      <w:pPr>
        <w:jc w:val="both"/>
      </w:pPr>
      <w:r w:rsidRPr="001E1425">
        <w:t xml:space="preserve">Europska avenija 7 </w:t>
      </w:r>
    </w:p>
    <w:p w:rsidRDefault="003E44B4" w:rsidP="003E44B4" w:rsidR="003E44B4">
      <w:pPr>
        <w:jc w:val="both"/>
      </w:pPr>
      <w:r w:rsidRPr="001E1425">
        <w:t>31000 OSIJEK</w:t>
      </w:r>
    </w:p>
    <w:p w:rsidRDefault="00551E37" w:rsidP="002C0321" w:rsidR="00551E37" w:rsidRPr="001E1425">
      <w:pPr>
        <w:jc w:val="center"/>
      </w:pPr>
      <w:r w:rsidRPr="001E1425">
        <w:t xml:space="preserve">R E P U B L I K </w:t>
      </w:r>
      <w:r w:rsidR="00A62C7E" w:rsidRPr="001E1425">
        <w:t>A    H R V A T S K A</w:t>
      </w:r>
    </w:p>
    <w:p w:rsidRDefault="00551E37" w:rsidP="002C0321" w:rsidR="00551E37" w:rsidRPr="001E1425">
      <w:pPr>
        <w:jc w:val="center"/>
      </w:pPr>
    </w:p>
    <w:p w:rsidRDefault="00A62C7E" w:rsidP="002C0321" w:rsidR="002C0321" w:rsidRPr="001E1425">
      <w:pPr>
        <w:jc w:val="center"/>
      </w:pPr>
      <w:r w:rsidRPr="001E1425">
        <w:t xml:space="preserve">R J E Š E N J E </w:t>
      </w:r>
    </w:p>
    <w:p w:rsidRDefault="00DA0129" w:rsidP="008901B9" w:rsidR="00DA0129" w:rsidRPr="001E1425">
      <w:pPr>
        <w:jc w:val="both"/>
      </w:pPr>
    </w:p>
    <w:p w:rsidRDefault="002C0321" w:rsidP="008901B9" w:rsidR="008901B9" w:rsidRPr="001E1425">
      <w:pPr>
        <w:jc w:val="both"/>
      </w:pPr>
      <w:r w:rsidRPr="001E1425">
        <w:tab/>
      </w:r>
      <w:r w:rsidR="00DA1EF5">
        <w:t xml:space="preserve">Općinski sud u Osijeku, po sucu toga suda Davoru </w:t>
      </w:r>
      <w:proofErr w:type="spellStart"/>
      <w:r w:rsidR="00DA1EF5">
        <w:t>Liščić</w:t>
      </w:r>
      <w:proofErr w:type="spellEnd"/>
      <w:r w:rsidR="00DA1EF5">
        <w:t xml:space="preserve">, kao sucu pojedincu, </w:t>
      </w:r>
      <w:r w:rsidR="00AF2EF4">
        <w:t>u postupku stečaja potrošača nad RAJKOM GAJČIĆEM iz Osijeka, Krapinsko naselje 5c, OIB: 004514465</w:t>
      </w:r>
      <w:bookmarkStart w:name="_GoBack" w:id="0"/>
      <w:bookmarkEnd w:id="0"/>
      <w:r w:rsidR="00AF2EF4">
        <w:t>97, radi stečaja potrošača</w:t>
      </w:r>
      <w:r w:rsidR="00CB710A" w:rsidRPr="001E1425">
        <w:t xml:space="preserve">, </w:t>
      </w:r>
      <w:r w:rsidR="008901B9" w:rsidRPr="001E1425">
        <w:t xml:space="preserve">dana </w:t>
      </w:r>
      <w:r w:rsidR="00AF2EF4">
        <w:t>29</w:t>
      </w:r>
      <w:r w:rsidR="003605E1" w:rsidRPr="001E1425">
        <w:t xml:space="preserve">. </w:t>
      </w:r>
      <w:r w:rsidR="00AF2EF4">
        <w:t>kolovoza</w:t>
      </w:r>
      <w:r w:rsidR="008901B9" w:rsidRPr="001E1425">
        <w:t xml:space="preserve"> 201</w:t>
      </w:r>
      <w:r w:rsidR="00DC733A">
        <w:t>8</w:t>
      </w:r>
      <w:r w:rsidR="008901B9" w:rsidRPr="001E1425">
        <w:t>.</w:t>
      </w:r>
      <w:r w:rsidR="00917A93" w:rsidRPr="001E1425">
        <w:t xml:space="preserve"> </w:t>
      </w:r>
      <w:r w:rsidR="008901B9" w:rsidRPr="001E1425">
        <w:t>godine,</w:t>
      </w:r>
    </w:p>
    <w:p w:rsidRDefault="00DA0129" w:rsidP="002C0321" w:rsidR="00DA0129" w:rsidRPr="001E1425">
      <w:pPr>
        <w:jc w:val="both"/>
      </w:pPr>
    </w:p>
    <w:p w:rsidRDefault="00A62C7E" w:rsidP="002C0321" w:rsidR="002C0321" w:rsidRPr="001E1425">
      <w:pPr>
        <w:jc w:val="center"/>
      </w:pPr>
      <w:r w:rsidRPr="001E1425">
        <w:t xml:space="preserve">r i j e š i o   </w:t>
      </w:r>
      <w:r w:rsidR="002C0321" w:rsidRPr="001E1425">
        <w:t>j e</w:t>
      </w:r>
    </w:p>
    <w:p w:rsidRDefault="003827FB" w:rsidP="002C0321" w:rsidR="003827FB" w:rsidRPr="001E1425">
      <w:pPr>
        <w:jc w:val="both"/>
      </w:pPr>
    </w:p>
    <w:p w:rsidRDefault="00A62C7E" w:rsidP="00A62C7E" w:rsidR="00B81D23">
      <w:pPr>
        <w:jc w:val="both"/>
      </w:pPr>
      <w:r w:rsidRPr="001E1425">
        <w:tab/>
        <w:t xml:space="preserve">I s p r a v l j a    s e  </w:t>
      </w:r>
      <w:r w:rsidR="00AF2EF4">
        <w:t>rješenje</w:t>
      </w:r>
      <w:r w:rsidR="00A71CC4">
        <w:t xml:space="preserve"> ovoga suda br. </w:t>
      </w:r>
      <w:proofErr w:type="spellStart"/>
      <w:r w:rsidR="00A71CC4">
        <w:t>Sp</w:t>
      </w:r>
      <w:proofErr w:type="spellEnd"/>
      <w:r w:rsidRPr="001E1425">
        <w:t>-</w:t>
      </w:r>
      <w:r w:rsidR="00A71CC4">
        <w:t>25</w:t>
      </w:r>
      <w:r w:rsidRPr="001E1425">
        <w:t>/20</w:t>
      </w:r>
      <w:r w:rsidR="001D3807" w:rsidRPr="001E1425">
        <w:t>1</w:t>
      </w:r>
      <w:r w:rsidR="00A71CC4">
        <w:t>7</w:t>
      </w:r>
      <w:r w:rsidRPr="001E1425">
        <w:t>-</w:t>
      </w:r>
      <w:r w:rsidR="00A71CC4">
        <w:t>5</w:t>
      </w:r>
      <w:r w:rsidR="008343A4" w:rsidRPr="001E1425">
        <w:t xml:space="preserve"> </w:t>
      </w:r>
      <w:r w:rsidRPr="001E1425">
        <w:t xml:space="preserve">od </w:t>
      </w:r>
      <w:r w:rsidR="00FE4672">
        <w:t>1</w:t>
      </w:r>
      <w:r w:rsidR="00A71CC4">
        <w:t>1</w:t>
      </w:r>
      <w:r w:rsidRPr="001E1425">
        <w:t xml:space="preserve">. </w:t>
      </w:r>
      <w:r w:rsidR="00FE4672">
        <w:t>lipnja</w:t>
      </w:r>
      <w:r w:rsidRPr="001E1425">
        <w:t xml:space="preserve"> 201</w:t>
      </w:r>
      <w:r w:rsidR="00A71CC4">
        <w:t>8</w:t>
      </w:r>
      <w:r w:rsidRPr="001E1425">
        <w:t>. godine</w:t>
      </w:r>
      <w:r w:rsidR="00223952" w:rsidRPr="001E1425">
        <w:t>,</w:t>
      </w:r>
      <w:r w:rsidRPr="001E1425">
        <w:t xml:space="preserve"> </w:t>
      </w:r>
      <w:r w:rsidR="008A53EF">
        <w:t>u</w:t>
      </w:r>
      <w:r w:rsidR="00D11B7A">
        <w:t xml:space="preserve"> </w:t>
      </w:r>
      <w:r w:rsidR="00A71CC4">
        <w:t xml:space="preserve">uvodu i </w:t>
      </w:r>
      <w:r w:rsidR="00D11B7A">
        <w:t xml:space="preserve">izreci </w:t>
      </w:r>
      <w:r w:rsidR="00A71CC4">
        <w:t>rješenja</w:t>
      </w:r>
      <w:r w:rsidR="00E37A00">
        <w:t xml:space="preserve"> kao i u obrazloženju, </w:t>
      </w:r>
      <w:r w:rsidR="00D11B7A">
        <w:t xml:space="preserve">te se ispravlja OIB </w:t>
      </w:r>
      <w:r w:rsidR="00A71CC4">
        <w:t>predlagatelja</w:t>
      </w:r>
      <w:r w:rsidR="00241AD6">
        <w:t>-potrošača</w:t>
      </w:r>
      <w:r w:rsidR="001D7FBD">
        <w:t>,</w:t>
      </w:r>
    </w:p>
    <w:p w:rsidRDefault="00D11B7A" w:rsidP="00A62C7E" w:rsidR="00D11B7A">
      <w:pPr>
        <w:jc w:val="both"/>
      </w:pPr>
    </w:p>
    <w:p w:rsidRDefault="00B81D23" w:rsidP="00B81D23" w:rsidR="001E1425">
      <w:pPr>
        <w:ind w:firstLine="708"/>
        <w:jc w:val="both"/>
      </w:pPr>
      <w:r>
        <w:t xml:space="preserve"> </w:t>
      </w:r>
      <w:r w:rsidR="001D3807" w:rsidRPr="001E1425">
        <w:t xml:space="preserve">na </w:t>
      </w:r>
      <w:r w:rsidR="00A62C7E" w:rsidRPr="001E1425">
        <w:t xml:space="preserve">način da </w:t>
      </w:r>
      <w:r w:rsidR="00900D02">
        <w:t xml:space="preserve">u </w:t>
      </w:r>
      <w:r w:rsidR="00A71CC4">
        <w:t>uvodu</w:t>
      </w:r>
      <w:r w:rsidR="00900D02">
        <w:t xml:space="preserve"> </w:t>
      </w:r>
      <w:r w:rsidR="00A71CC4">
        <w:t>rješenja</w:t>
      </w:r>
      <w:r w:rsidR="00300B3B">
        <w:t xml:space="preserve">, redak drugi, </w:t>
      </w:r>
      <w:r w:rsidR="00A71CC4">
        <w:t xml:space="preserve">te u izreci </w:t>
      </w:r>
      <w:r w:rsidR="000E1884">
        <w:t>rješenja, točka I/, redak drugi,</w:t>
      </w:r>
      <w:r w:rsidR="00E37A00">
        <w:t xml:space="preserve"> te u obrazloženju rješenja, redak prvi,</w:t>
      </w:r>
      <w:r w:rsidR="000E1884">
        <w:t xml:space="preserve"> </w:t>
      </w:r>
      <w:r w:rsidR="008343A4" w:rsidRPr="001E1425">
        <w:t>umjesto što stoji</w:t>
      </w:r>
      <w:r w:rsidR="005A5F00">
        <w:t>:</w:t>
      </w:r>
    </w:p>
    <w:p w:rsidRDefault="00291E8B" w:rsidP="005A5F00" w:rsidR="00291E8B">
      <w:pPr>
        <w:ind w:firstLine="708"/>
        <w:jc w:val="both"/>
      </w:pPr>
    </w:p>
    <w:p w:rsidRDefault="008343A4" w:rsidP="003F30F0" w:rsidR="001E1425">
      <w:pPr>
        <w:ind w:firstLine="708"/>
        <w:jc w:val="both"/>
      </w:pPr>
      <w:r w:rsidRPr="001E1425">
        <w:t>"</w:t>
      </w:r>
      <w:r w:rsidR="000E549D" w:rsidRPr="000E549D">
        <w:t xml:space="preserve"> </w:t>
      </w:r>
      <w:r w:rsidR="000E549D">
        <w:t xml:space="preserve">OIB: </w:t>
      </w:r>
      <w:r w:rsidR="000E1884">
        <w:t>004514465597</w:t>
      </w:r>
      <w:r w:rsidR="00223952" w:rsidRPr="001E1425">
        <w:t>"</w:t>
      </w:r>
      <w:r w:rsidR="001D3807" w:rsidRPr="001E1425">
        <w:t>,</w:t>
      </w:r>
      <w:r w:rsidR="003F30F0">
        <w:t xml:space="preserve"> </w:t>
      </w:r>
      <w:r w:rsidR="00A62C7E" w:rsidRPr="001E1425">
        <w:t>treba stajati</w:t>
      </w:r>
      <w:r w:rsidR="000B4548">
        <w:t xml:space="preserve"> ispravan OIB:</w:t>
      </w:r>
    </w:p>
    <w:p w:rsidRDefault="001E1425" w:rsidP="00A62C7E" w:rsidR="001E1425">
      <w:pPr>
        <w:jc w:val="both"/>
      </w:pPr>
    </w:p>
    <w:p w:rsidRDefault="00A62C7E" w:rsidP="005A5F00" w:rsidR="00A62C7E">
      <w:pPr>
        <w:ind w:firstLine="708"/>
        <w:jc w:val="both"/>
      </w:pPr>
      <w:r w:rsidRPr="001E1425">
        <w:t>"</w:t>
      </w:r>
      <w:r w:rsidR="000E549D" w:rsidRPr="000E549D">
        <w:t xml:space="preserve"> </w:t>
      </w:r>
      <w:r w:rsidR="000E549D" w:rsidRPr="00F27608">
        <w:rPr>
          <w:b/>
        </w:rPr>
        <w:t xml:space="preserve">OIB: </w:t>
      </w:r>
      <w:r w:rsidR="000E1884">
        <w:rPr>
          <w:b/>
        </w:rPr>
        <w:t>00451446597</w:t>
      </w:r>
      <w:r w:rsidR="00223952" w:rsidRPr="001E1425">
        <w:t>"</w:t>
      </w:r>
      <w:r w:rsidR="002C69CD">
        <w:t>.</w:t>
      </w:r>
    </w:p>
    <w:p w:rsidRDefault="000B4548" w:rsidP="005A5F00" w:rsidR="000B4548">
      <w:pPr>
        <w:ind w:firstLine="708"/>
        <w:jc w:val="both"/>
      </w:pPr>
    </w:p>
    <w:p w:rsidRDefault="00A62C7E" w:rsidP="00A62C7E" w:rsidR="00A62C7E">
      <w:pPr>
        <w:jc w:val="both"/>
      </w:pPr>
      <w:r w:rsidRPr="001E1425">
        <w:tab/>
        <w:t xml:space="preserve">U preostalom dijelu </w:t>
      </w:r>
      <w:r w:rsidR="000E1884">
        <w:t>rješenje</w:t>
      </w:r>
      <w:r w:rsidRPr="001E1425">
        <w:t xml:space="preserve"> ostaje neizmijenjen</w:t>
      </w:r>
      <w:r w:rsidR="000E1884">
        <w:t>o</w:t>
      </w:r>
      <w:r w:rsidRPr="001E1425">
        <w:t>.</w:t>
      </w:r>
    </w:p>
    <w:p w:rsidRDefault="00DA0129" w:rsidP="00A62C7E" w:rsidR="00DA0129" w:rsidRPr="001E1425">
      <w:pPr>
        <w:jc w:val="both"/>
      </w:pPr>
    </w:p>
    <w:p w:rsidRDefault="00A62C7E" w:rsidP="00A62C7E" w:rsidR="00A62C7E" w:rsidRPr="001E1425">
      <w:pPr>
        <w:jc w:val="center"/>
      </w:pPr>
      <w:r w:rsidRPr="001E1425">
        <w:t>Obrazloženje</w:t>
      </w:r>
    </w:p>
    <w:p w:rsidRDefault="00AB2607" w:rsidP="00A62C7E" w:rsidR="00AB2607">
      <w:pPr>
        <w:jc w:val="both"/>
      </w:pPr>
    </w:p>
    <w:p w:rsidRDefault="00A62C7E" w:rsidP="00A62C7E" w:rsidR="00AB2607">
      <w:pPr>
        <w:ind w:firstLine="708"/>
        <w:jc w:val="both"/>
      </w:pPr>
      <w:r w:rsidRPr="001E1425">
        <w:t xml:space="preserve">U </w:t>
      </w:r>
      <w:r w:rsidR="00E27B17">
        <w:t>rješenju</w:t>
      </w:r>
      <w:r w:rsidRPr="001E1425">
        <w:t xml:space="preserve"> ovog suda br. </w:t>
      </w:r>
      <w:proofErr w:type="spellStart"/>
      <w:r w:rsidR="00E27B17">
        <w:t>Sp</w:t>
      </w:r>
      <w:proofErr w:type="spellEnd"/>
      <w:r w:rsidR="00E27B17" w:rsidRPr="001E1425">
        <w:t>-</w:t>
      </w:r>
      <w:r w:rsidR="00E27B17">
        <w:t>25</w:t>
      </w:r>
      <w:r w:rsidR="00E27B17" w:rsidRPr="001E1425">
        <w:t>/201</w:t>
      </w:r>
      <w:r w:rsidR="00E27B17">
        <w:t>7</w:t>
      </w:r>
      <w:r w:rsidR="00E27B17" w:rsidRPr="001E1425">
        <w:t>-</w:t>
      </w:r>
      <w:r w:rsidR="00E27B17">
        <w:t>5</w:t>
      </w:r>
      <w:r w:rsidR="00E27B17" w:rsidRPr="001E1425">
        <w:t xml:space="preserve"> od </w:t>
      </w:r>
      <w:r w:rsidR="00E27B17">
        <w:t>11</w:t>
      </w:r>
      <w:r w:rsidR="00E27B17" w:rsidRPr="001E1425">
        <w:t xml:space="preserve">. </w:t>
      </w:r>
      <w:r w:rsidR="00E27B17">
        <w:t>lipnja</w:t>
      </w:r>
      <w:r w:rsidR="00E27B17" w:rsidRPr="001E1425">
        <w:t xml:space="preserve"> 201</w:t>
      </w:r>
      <w:r w:rsidR="00E27B17">
        <w:t>8</w:t>
      </w:r>
      <w:r w:rsidR="00E27B17" w:rsidRPr="001E1425">
        <w:t>. godine</w:t>
      </w:r>
      <w:r w:rsidR="00E27B17">
        <w:t xml:space="preserve"> </w:t>
      </w:r>
      <w:r w:rsidR="002C0959">
        <w:t>p</w:t>
      </w:r>
      <w:r w:rsidR="001D7FBD">
        <w:t xml:space="preserve">ogrešno je </w:t>
      </w:r>
    </w:p>
    <w:p w:rsidRDefault="001D7FBD" w:rsidP="00E27B17" w:rsidR="00A62C7E">
      <w:pPr>
        <w:jc w:val="both"/>
      </w:pPr>
      <w:r>
        <w:t xml:space="preserve">naveden OIB </w:t>
      </w:r>
      <w:r w:rsidR="00AA1196">
        <w:t>predlagatelja</w:t>
      </w:r>
      <w:r w:rsidR="00223952" w:rsidRPr="001E1425">
        <w:t xml:space="preserve">, </w:t>
      </w:r>
      <w:r w:rsidR="009D0041">
        <w:t>te je</w:t>
      </w:r>
      <w:r w:rsidR="00A62C7E" w:rsidRPr="001E1425">
        <w:t xml:space="preserve"> </w:t>
      </w:r>
      <w:r w:rsidR="009D0041">
        <w:t>temeljem čl. 342. ZPP-a valjalo</w:t>
      </w:r>
      <w:r w:rsidR="00C25334">
        <w:t xml:space="preserve"> </w:t>
      </w:r>
      <w:r w:rsidR="00A62C7E" w:rsidRPr="001E1425">
        <w:t>donijeti rješenje kao u izreci.</w:t>
      </w:r>
    </w:p>
    <w:p w:rsidRDefault="00A62C7E" w:rsidP="00A62C7E" w:rsidR="00A62C7E" w:rsidRPr="001E1425">
      <w:pPr>
        <w:jc w:val="both"/>
        <w:rPr>
          <w:bCs/>
        </w:rPr>
      </w:pPr>
      <w:r w:rsidRPr="001E1425">
        <w:t xml:space="preserve"> </w:t>
      </w:r>
    </w:p>
    <w:p w:rsidRDefault="00A62C7E" w:rsidP="00A62C7E" w:rsidR="00A62C7E" w:rsidRPr="001E1425">
      <w:pPr>
        <w:jc w:val="center"/>
        <w:rPr>
          <w:bCs/>
        </w:rPr>
      </w:pPr>
      <w:r w:rsidRPr="001E1425">
        <w:rPr>
          <w:bCs/>
        </w:rPr>
        <w:t xml:space="preserve">U Osijeku, </w:t>
      </w:r>
      <w:r w:rsidR="00E13ADA">
        <w:rPr>
          <w:bCs/>
        </w:rPr>
        <w:t>29</w:t>
      </w:r>
      <w:r w:rsidRPr="001E1425">
        <w:rPr>
          <w:bCs/>
        </w:rPr>
        <w:t xml:space="preserve">. </w:t>
      </w:r>
      <w:r w:rsidR="00E13ADA">
        <w:rPr>
          <w:bCs/>
        </w:rPr>
        <w:t>kolovoza</w:t>
      </w:r>
      <w:r w:rsidRPr="001E1425">
        <w:rPr>
          <w:bCs/>
        </w:rPr>
        <w:t xml:space="preserve"> 201</w:t>
      </w:r>
      <w:r w:rsidR="00DC733A">
        <w:rPr>
          <w:bCs/>
        </w:rPr>
        <w:t>8</w:t>
      </w:r>
      <w:r w:rsidRPr="001E1425">
        <w:rPr>
          <w:bCs/>
        </w:rPr>
        <w:t>. godine</w:t>
      </w:r>
    </w:p>
    <w:p w:rsidRDefault="00A62C7E" w:rsidP="00A62C7E" w:rsidR="00A62C7E" w:rsidRPr="001E1425">
      <w:pPr>
        <w:ind w:left="6381"/>
        <w:jc w:val="center"/>
        <w:rPr>
          <w:bCs/>
        </w:rPr>
      </w:pPr>
      <w:r w:rsidRPr="001E1425">
        <w:rPr>
          <w:bCs/>
        </w:rPr>
        <w:t>S U D A C</w:t>
      </w:r>
    </w:p>
    <w:p w:rsidRDefault="00A62C7E" w:rsidP="00A62C7E" w:rsidR="00A62C7E" w:rsidRPr="001E1425">
      <w:pPr>
        <w:ind w:left="6381"/>
        <w:jc w:val="center"/>
        <w:rPr>
          <w:bCs/>
        </w:rPr>
      </w:pPr>
      <w:r w:rsidRPr="001E1425">
        <w:rPr>
          <w:bCs/>
        </w:rPr>
        <w:t>DAVOR LIŠČIĆ, v.r.</w:t>
      </w:r>
    </w:p>
    <w:p w:rsidRDefault="00BB3C6A" w:rsidP="009017E5" w:rsidR="00BB3C6A">
      <w:pPr>
        <w:rPr>
          <w:bCs/>
        </w:rPr>
      </w:pPr>
    </w:p>
    <w:p w:rsidRDefault="00A62C7E" w:rsidP="009017E5" w:rsidR="009017E5">
      <w:pPr>
        <w:rPr>
          <w:bCs/>
        </w:rPr>
      </w:pPr>
      <w:r w:rsidRPr="001E1425">
        <w:rPr>
          <w:bCs/>
        </w:rPr>
        <w:t>UPUTA O PRAVNOM LIJEKU</w:t>
      </w:r>
    </w:p>
    <w:p w:rsidRDefault="00A62C7E" w:rsidP="00080B4F" w:rsidR="00A62C7E" w:rsidRPr="009017E5">
      <w:pPr>
        <w:ind w:firstLine="708"/>
        <w:jc w:val="both"/>
        <w:rPr>
          <w:bCs/>
        </w:rPr>
      </w:pPr>
      <w:r w:rsidRPr="009017E5">
        <w:t>Protiv ovog rješenja nezadovoljna stranka ima pravo žalbe u roku od 15 dana, po primitku iste. Žalba se podno</w:t>
      </w:r>
      <w:r w:rsidR="005A5F00" w:rsidRPr="009017E5">
        <w:t>s</w:t>
      </w:r>
      <w:r w:rsidRPr="009017E5">
        <w:t>i</w:t>
      </w:r>
      <w:r w:rsidR="005A5F00" w:rsidRPr="009017E5">
        <w:t xml:space="preserve"> u t</w:t>
      </w:r>
      <w:r w:rsidRPr="009017E5">
        <w:t>ri istovjetna pismena primjerka, putem ovog suda</w:t>
      </w:r>
      <w:r w:rsidR="00080B4F">
        <w:t xml:space="preserve">, nadležnom </w:t>
      </w:r>
      <w:r w:rsidRPr="009017E5">
        <w:t xml:space="preserve"> Županijskom sudu.</w:t>
      </w:r>
    </w:p>
    <w:p w:rsidRDefault="00A62C7E" w:rsidP="00A62C7E" w:rsidR="00A62C7E">
      <w:pPr>
        <w:rPr>
          <w:bCs/>
        </w:rPr>
      </w:pPr>
    </w:p>
    <w:p w:rsidRDefault="00A62C7E" w:rsidP="00A62C7E" w:rsidR="00A62C7E">
      <w:pPr>
        <w:rPr>
          <w:bCs/>
        </w:rPr>
      </w:pPr>
      <w:r w:rsidRPr="001E1425">
        <w:rPr>
          <w:bCs/>
        </w:rPr>
        <w:t>DOSTAVITI:</w:t>
      </w:r>
    </w:p>
    <w:p w:rsidRDefault="00A62C7E" w:rsidP="00A62C7E" w:rsidR="00A62C7E" w:rsidRPr="001E1425">
      <w:pPr>
        <w:rPr>
          <w:bCs/>
        </w:rPr>
      </w:pPr>
      <w:r w:rsidRPr="001E1425">
        <w:rPr>
          <w:bCs/>
        </w:rPr>
        <w:t xml:space="preserve">- </w:t>
      </w:r>
      <w:r w:rsidR="003F30F0">
        <w:rPr>
          <w:bCs/>
        </w:rPr>
        <w:t>ODO Osijek putem e-oglasne ploče suda</w:t>
      </w:r>
    </w:p>
    <w:p w:rsidRDefault="00A62C7E" w:rsidP="00A62C7E" w:rsidR="00A62C7E">
      <w:pPr>
        <w:rPr>
          <w:bCs/>
        </w:rPr>
      </w:pPr>
      <w:r w:rsidRPr="001E1425">
        <w:rPr>
          <w:bCs/>
        </w:rPr>
        <w:t xml:space="preserve">- </w:t>
      </w:r>
      <w:r w:rsidR="00AB0FCF">
        <w:rPr>
          <w:bCs/>
        </w:rPr>
        <w:t>potrošaču i stečajnim vjerovnicima putem e-oglasne ploče suda</w:t>
      </w:r>
    </w:p>
    <w:p w:rsidRDefault="002F750D" w:rsidP="00A62C7E" w:rsidR="002F750D">
      <w:pPr>
        <w:rPr>
          <w:bCs/>
        </w:rPr>
      </w:pPr>
      <w:r>
        <w:rPr>
          <w:bCs/>
        </w:rPr>
        <w:t xml:space="preserve">- </w:t>
      </w:r>
      <w:r w:rsidR="00AB0FCF">
        <w:rPr>
          <w:bCs/>
        </w:rPr>
        <w:t>povjereniku</w:t>
      </w:r>
      <w:r w:rsidR="00025BEC">
        <w:rPr>
          <w:bCs/>
        </w:rPr>
        <w:t xml:space="preserve"> </w:t>
      </w:r>
    </w:p>
    <w:p w:rsidRDefault="00B45A6B" w:rsidP="00A62C7E" w:rsidR="00B45A6B">
      <w:pPr>
        <w:rPr>
          <w:bCs/>
        </w:rPr>
      </w:pPr>
      <w:r>
        <w:rPr>
          <w:bCs/>
        </w:rPr>
        <w:t>- poreznoj upravi Osijek putem e-oglasne ploče suda</w:t>
      </w:r>
    </w:p>
    <w:p w:rsidRDefault="00B45A6B" w:rsidP="00A62C7E" w:rsidR="00B45A6B">
      <w:pPr>
        <w:rPr>
          <w:bCs/>
        </w:rPr>
      </w:pPr>
      <w:r>
        <w:rPr>
          <w:bCs/>
        </w:rPr>
        <w:t>- Ministarstvo pravosuđa RH</w:t>
      </w:r>
    </w:p>
    <w:p w:rsidRDefault="00A62C7E" w:rsidP="00A62C7E" w:rsidR="00A62C7E" w:rsidRPr="001E1425">
      <w:pPr>
        <w:ind w:left="705"/>
        <w:jc w:val="right"/>
      </w:pPr>
      <w:r w:rsidRPr="001E1425">
        <w:t xml:space="preserve">Za točnost </w:t>
      </w:r>
      <w:proofErr w:type="spellStart"/>
      <w:r w:rsidRPr="001E1425">
        <w:t>otpravka</w:t>
      </w:r>
      <w:proofErr w:type="spellEnd"/>
      <w:r w:rsidRPr="001E1425">
        <w:t xml:space="preserve"> - ovlašteni službenik</w:t>
      </w:r>
    </w:p>
    <w:p w:rsidRDefault="00A62C7E" w:rsidP="00004867" w:rsidR="00551E37" w:rsidRPr="001E1425">
      <w:pPr>
        <w:ind w:left="705"/>
        <w:jc w:val="center"/>
      </w:pPr>
      <w:r w:rsidRPr="001E1425">
        <w:tab/>
      </w:r>
      <w:r w:rsidRPr="001E1425">
        <w:tab/>
      </w:r>
      <w:r w:rsidRPr="001E1425">
        <w:tab/>
      </w:r>
      <w:r w:rsidRPr="001E1425">
        <w:tab/>
      </w:r>
      <w:r w:rsidRPr="001E1425">
        <w:tab/>
      </w:r>
      <w:r w:rsidRPr="001E1425">
        <w:tab/>
      </w:r>
      <w:r w:rsidRPr="001E1425">
        <w:tab/>
        <w:t xml:space="preserve">      Ranka Đukić</w:t>
      </w:r>
    </w:p>
    <w:sectPr w:rsidSect="00B9330E" w:rsidR="00551E37" w:rsidRPr="001E1425">
      <w:headerReference w:type="even" r:id="rId9"/>
      <w:headerReference w:type="default" r:id="rId10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C84" w:rsidR="00A91C84">
      <w:r>
        <w:separator/>
      </w:r>
    </w:p>
  </w:endnote>
  <w:endnote w:id="0" w:type="continuationSeparator">
    <w:p w:rsidRDefault="00A91C84" w:rsidR="00A91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C84" w:rsidR="00A91C84">
      <w:r>
        <w:separator/>
      </w:r>
    </w:p>
  </w:footnote>
  <w:footnote w:id="0" w:type="continuationSeparator">
    <w:p w:rsidRDefault="00A91C84" w:rsidR="00A91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DDE" w:rsidP="009540C3" w:rsidR="00E73D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73DDE" w:rsidR="00E73D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DDE" w:rsidP="009540C3" w:rsidR="00E73D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3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3945" w:rsidP="00D53945" w:rsidR="00D53945" w:rsidRPr="001E1425">
    <w:pPr>
      <w:jc w:val="right"/>
      <w:rPr>
        <w:b/>
      </w:rPr>
    </w:pPr>
    <w:r w:rsidRPr="001E1425">
      <w:rPr>
        <w:b/>
      </w:rPr>
      <w:t>15  P-</w:t>
    </w:r>
    <w:r>
      <w:rPr>
        <w:b/>
      </w:rPr>
      <w:t>1540</w:t>
    </w:r>
    <w:r w:rsidRPr="001E1425">
      <w:rPr>
        <w:b/>
      </w:rPr>
      <w:t>/201</w:t>
    </w:r>
    <w:r>
      <w:rPr>
        <w:b/>
      </w:rPr>
      <w:t>1</w:t>
    </w:r>
    <w:r w:rsidRPr="001E1425">
      <w:rPr>
        <w:b/>
      </w:rPr>
      <w:t>-</w:t>
    </w:r>
    <w:r>
      <w:rPr>
        <w:b/>
      </w:rPr>
      <w:t>53</w:t>
    </w:r>
  </w:p>
  <w:p w:rsidRDefault="00E73DDE" w:rsidP="000D56C0" w:rsidR="00E73D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B202B"/>
    <w:multiLevelType w:val="hybridMultilevel"/>
    <w:tmpl w:val="FFE0EF04"/>
    <w:lvl w:tplc="45B6EC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920629"/>
    <w:multiLevelType w:val="hybridMultilevel"/>
    <w:tmpl w:val="A6AE0EA6"/>
    <w:lvl w:tplc="C4BE6352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87F69FC"/>
    <w:multiLevelType w:val="hybridMultilevel"/>
    <w:tmpl w:val="CE9A8D54"/>
    <w:lvl w:tplc="5824D05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E16E6D"/>
    <w:multiLevelType w:val="hybridMultilevel"/>
    <w:tmpl w:val="09FA0238"/>
    <w:lvl w:tplc="E104DB6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27719B0"/>
    <w:multiLevelType w:val="hybridMultilevel"/>
    <w:tmpl w:val="88EEAC8E"/>
    <w:lvl w:tplc="449ED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16F"/>
    <w:rsid w:val="00000FE7"/>
    <w:rsid w:val="00004867"/>
    <w:rsid w:val="00025BEC"/>
    <w:rsid w:val="00043435"/>
    <w:rsid w:val="0005004A"/>
    <w:rsid w:val="0007083E"/>
    <w:rsid w:val="00080B4F"/>
    <w:rsid w:val="00085D59"/>
    <w:rsid w:val="000B4548"/>
    <w:rsid w:val="000B67A5"/>
    <w:rsid w:val="000C1F0F"/>
    <w:rsid w:val="000C6266"/>
    <w:rsid w:val="000D1097"/>
    <w:rsid w:val="000D56AE"/>
    <w:rsid w:val="000D56C0"/>
    <w:rsid w:val="000E1884"/>
    <w:rsid w:val="000E549D"/>
    <w:rsid w:val="000F616F"/>
    <w:rsid w:val="00106A68"/>
    <w:rsid w:val="0012198E"/>
    <w:rsid w:val="001331AC"/>
    <w:rsid w:val="001455EC"/>
    <w:rsid w:val="00156FCF"/>
    <w:rsid w:val="00164DE2"/>
    <w:rsid w:val="0017127E"/>
    <w:rsid w:val="001724DB"/>
    <w:rsid w:val="00174A8C"/>
    <w:rsid w:val="00191841"/>
    <w:rsid w:val="00197C32"/>
    <w:rsid w:val="001C435B"/>
    <w:rsid w:val="001C60C8"/>
    <w:rsid w:val="001D0946"/>
    <w:rsid w:val="001D0EAF"/>
    <w:rsid w:val="001D3807"/>
    <w:rsid w:val="001D7FBD"/>
    <w:rsid w:val="001E1425"/>
    <w:rsid w:val="001E2AA9"/>
    <w:rsid w:val="001F2617"/>
    <w:rsid w:val="001F2903"/>
    <w:rsid w:val="001F4BCE"/>
    <w:rsid w:val="001F5999"/>
    <w:rsid w:val="001F6C36"/>
    <w:rsid w:val="002207EC"/>
    <w:rsid w:val="00223952"/>
    <w:rsid w:val="002241C9"/>
    <w:rsid w:val="00241797"/>
    <w:rsid w:val="00241941"/>
    <w:rsid w:val="00241AD6"/>
    <w:rsid w:val="00272B8A"/>
    <w:rsid w:val="00274975"/>
    <w:rsid w:val="00285E6E"/>
    <w:rsid w:val="00291E8B"/>
    <w:rsid w:val="00292DB2"/>
    <w:rsid w:val="002B10A1"/>
    <w:rsid w:val="002C0321"/>
    <w:rsid w:val="002C0959"/>
    <w:rsid w:val="002C21AA"/>
    <w:rsid w:val="002C69CD"/>
    <w:rsid w:val="002D6F85"/>
    <w:rsid w:val="002F245D"/>
    <w:rsid w:val="002F750D"/>
    <w:rsid w:val="00300B3B"/>
    <w:rsid w:val="0032145B"/>
    <w:rsid w:val="00326812"/>
    <w:rsid w:val="00330DDF"/>
    <w:rsid w:val="00331A5D"/>
    <w:rsid w:val="00334937"/>
    <w:rsid w:val="00343C04"/>
    <w:rsid w:val="00357530"/>
    <w:rsid w:val="003605E1"/>
    <w:rsid w:val="003634CC"/>
    <w:rsid w:val="00370828"/>
    <w:rsid w:val="00376AB4"/>
    <w:rsid w:val="003827FB"/>
    <w:rsid w:val="00383EFB"/>
    <w:rsid w:val="00384293"/>
    <w:rsid w:val="003859FF"/>
    <w:rsid w:val="0038701A"/>
    <w:rsid w:val="00387D46"/>
    <w:rsid w:val="0039171C"/>
    <w:rsid w:val="0039245F"/>
    <w:rsid w:val="003A3D1C"/>
    <w:rsid w:val="003B04B7"/>
    <w:rsid w:val="003B23E8"/>
    <w:rsid w:val="003B3614"/>
    <w:rsid w:val="003C7C6B"/>
    <w:rsid w:val="003E44B4"/>
    <w:rsid w:val="003F30F0"/>
    <w:rsid w:val="003F43AB"/>
    <w:rsid w:val="004002CD"/>
    <w:rsid w:val="0040055D"/>
    <w:rsid w:val="004326F5"/>
    <w:rsid w:val="004453BE"/>
    <w:rsid w:val="004517CA"/>
    <w:rsid w:val="004564AB"/>
    <w:rsid w:val="004761C8"/>
    <w:rsid w:val="0047718C"/>
    <w:rsid w:val="004875AB"/>
    <w:rsid w:val="004B3493"/>
    <w:rsid w:val="004C6C6B"/>
    <w:rsid w:val="004D7127"/>
    <w:rsid w:val="004E632E"/>
    <w:rsid w:val="004F535D"/>
    <w:rsid w:val="0050578A"/>
    <w:rsid w:val="005154DA"/>
    <w:rsid w:val="005212DC"/>
    <w:rsid w:val="005313FE"/>
    <w:rsid w:val="00551E37"/>
    <w:rsid w:val="005529AB"/>
    <w:rsid w:val="00556D6B"/>
    <w:rsid w:val="0057388C"/>
    <w:rsid w:val="00574B8D"/>
    <w:rsid w:val="00597E24"/>
    <w:rsid w:val="005A5F00"/>
    <w:rsid w:val="005B007B"/>
    <w:rsid w:val="005B3979"/>
    <w:rsid w:val="005C2FB1"/>
    <w:rsid w:val="005F5176"/>
    <w:rsid w:val="00640839"/>
    <w:rsid w:val="00640DB3"/>
    <w:rsid w:val="00655D3E"/>
    <w:rsid w:val="0066351B"/>
    <w:rsid w:val="00687101"/>
    <w:rsid w:val="006A01EB"/>
    <w:rsid w:val="006B15D0"/>
    <w:rsid w:val="006B583B"/>
    <w:rsid w:val="006C4182"/>
    <w:rsid w:val="006C4195"/>
    <w:rsid w:val="006F5F6A"/>
    <w:rsid w:val="00700A68"/>
    <w:rsid w:val="00705470"/>
    <w:rsid w:val="007168B6"/>
    <w:rsid w:val="0072698E"/>
    <w:rsid w:val="0073037D"/>
    <w:rsid w:val="00740330"/>
    <w:rsid w:val="00752FB8"/>
    <w:rsid w:val="00782376"/>
    <w:rsid w:val="007909B4"/>
    <w:rsid w:val="0079550A"/>
    <w:rsid w:val="00796904"/>
    <w:rsid w:val="007C7FB6"/>
    <w:rsid w:val="007E1AE3"/>
    <w:rsid w:val="007E76DD"/>
    <w:rsid w:val="008103F1"/>
    <w:rsid w:val="00821E6E"/>
    <w:rsid w:val="008343A4"/>
    <w:rsid w:val="00835A88"/>
    <w:rsid w:val="00864C99"/>
    <w:rsid w:val="008735E6"/>
    <w:rsid w:val="008901B9"/>
    <w:rsid w:val="00891D2A"/>
    <w:rsid w:val="00894AB6"/>
    <w:rsid w:val="008A53EF"/>
    <w:rsid w:val="008C26F4"/>
    <w:rsid w:val="008C29A4"/>
    <w:rsid w:val="008C5BED"/>
    <w:rsid w:val="008E1807"/>
    <w:rsid w:val="008F1F12"/>
    <w:rsid w:val="00900D02"/>
    <w:rsid w:val="009017E5"/>
    <w:rsid w:val="009172F8"/>
    <w:rsid w:val="00917A93"/>
    <w:rsid w:val="00922D79"/>
    <w:rsid w:val="00923ADA"/>
    <w:rsid w:val="009404BF"/>
    <w:rsid w:val="009419A0"/>
    <w:rsid w:val="009540C3"/>
    <w:rsid w:val="009722FC"/>
    <w:rsid w:val="00975F31"/>
    <w:rsid w:val="00994EB6"/>
    <w:rsid w:val="009A475C"/>
    <w:rsid w:val="009B5100"/>
    <w:rsid w:val="009C6F94"/>
    <w:rsid w:val="009D0041"/>
    <w:rsid w:val="009D665A"/>
    <w:rsid w:val="009E31C5"/>
    <w:rsid w:val="009E412D"/>
    <w:rsid w:val="00A02E56"/>
    <w:rsid w:val="00A11F55"/>
    <w:rsid w:val="00A1765F"/>
    <w:rsid w:val="00A467D2"/>
    <w:rsid w:val="00A5258F"/>
    <w:rsid w:val="00A53E5E"/>
    <w:rsid w:val="00A57630"/>
    <w:rsid w:val="00A62C7E"/>
    <w:rsid w:val="00A67647"/>
    <w:rsid w:val="00A71CC4"/>
    <w:rsid w:val="00A72519"/>
    <w:rsid w:val="00A8064D"/>
    <w:rsid w:val="00A916CF"/>
    <w:rsid w:val="00A91C84"/>
    <w:rsid w:val="00AA1196"/>
    <w:rsid w:val="00AB0FCF"/>
    <w:rsid w:val="00AB2607"/>
    <w:rsid w:val="00AB3D76"/>
    <w:rsid w:val="00AB4E4D"/>
    <w:rsid w:val="00AB7256"/>
    <w:rsid w:val="00AC6484"/>
    <w:rsid w:val="00AD5CA7"/>
    <w:rsid w:val="00AE2582"/>
    <w:rsid w:val="00AE44EE"/>
    <w:rsid w:val="00AF2EF4"/>
    <w:rsid w:val="00AF391F"/>
    <w:rsid w:val="00AF45B2"/>
    <w:rsid w:val="00B017D2"/>
    <w:rsid w:val="00B20765"/>
    <w:rsid w:val="00B232D1"/>
    <w:rsid w:val="00B45A6B"/>
    <w:rsid w:val="00B45D19"/>
    <w:rsid w:val="00B66C3E"/>
    <w:rsid w:val="00B7332F"/>
    <w:rsid w:val="00B74011"/>
    <w:rsid w:val="00B81D23"/>
    <w:rsid w:val="00B90592"/>
    <w:rsid w:val="00B91FC0"/>
    <w:rsid w:val="00B9330E"/>
    <w:rsid w:val="00BA241C"/>
    <w:rsid w:val="00BA2B1E"/>
    <w:rsid w:val="00BA6F1C"/>
    <w:rsid w:val="00BB1ABE"/>
    <w:rsid w:val="00BB3C6A"/>
    <w:rsid w:val="00BD29B8"/>
    <w:rsid w:val="00BD7DF6"/>
    <w:rsid w:val="00BE00AA"/>
    <w:rsid w:val="00C01D6F"/>
    <w:rsid w:val="00C11277"/>
    <w:rsid w:val="00C25334"/>
    <w:rsid w:val="00C26557"/>
    <w:rsid w:val="00C350BF"/>
    <w:rsid w:val="00C476B8"/>
    <w:rsid w:val="00C60F7B"/>
    <w:rsid w:val="00C67AC7"/>
    <w:rsid w:val="00C73266"/>
    <w:rsid w:val="00C73F61"/>
    <w:rsid w:val="00C75B23"/>
    <w:rsid w:val="00C7738C"/>
    <w:rsid w:val="00C8003E"/>
    <w:rsid w:val="00CA36F7"/>
    <w:rsid w:val="00CA39B9"/>
    <w:rsid w:val="00CB5CD0"/>
    <w:rsid w:val="00CB710A"/>
    <w:rsid w:val="00CC0FC9"/>
    <w:rsid w:val="00CC4C1C"/>
    <w:rsid w:val="00CD1E93"/>
    <w:rsid w:val="00CE51BC"/>
    <w:rsid w:val="00CF36B7"/>
    <w:rsid w:val="00D04AE7"/>
    <w:rsid w:val="00D11B7A"/>
    <w:rsid w:val="00D34704"/>
    <w:rsid w:val="00D428C3"/>
    <w:rsid w:val="00D53945"/>
    <w:rsid w:val="00D5485A"/>
    <w:rsid w:val="00D679A4"/>
    <w:rsid w:val="00D90D46"/>
    <w:rsid w:val="00D9142B"/>
    <w:rsid w:val="00DA0129"/>
    <w:rsid w:val="00DA1742"/>
    <w:rsid w:val="00DA1EF5"/>
    <w:rsid w:val="00DA67D1"/>
    <w:rsid w:val="00DB3886"/>
    <w:rsid w:val="00DC733A"/>
    <w:rsid w:val="00DD11DB"/>
    <w:rsid w:val="00DD6D1B"/>
    <w:rsid w:val="00DD70EA"/>
    <w:rsid w:val="00E00F4C"/>
    <w:rsid w:val="00E13ADA"/>
    <w:rsid w:val="00E14803"/>
    <w:rsid w:val="00E164A1"/>
    <w:rsid w:val="00E27B17"/>
    <w:rsid w:val="00E37A00"/>
    <w:rsid w:val="00E5279B"/>
    <w:rsid w:val="00E56056"/>
    <w:rsid w:val="00E73751"/>
    <w:rsid w:val="00E73DDE"/>
    <w:rsid w:val="00E761A1"/>
    <w:rsid w:val="00E83252"/>
    <w:rsid w:val="00E977CA"/>
    <w:rsid w:val="00EA1715"/>
    <w:rsid w:val="00EA2511"/>
    <w:rsid w:val="00ED5ABD"/>
    <w:rsid w:val="00EF76EF"/>
    <w:rsid w:val="00F00BEC"/>
    <w:rsid w:val="00F032B6"/>
    <w:rsid w:val="00F033D8"/>
    <w:rsid w:val="00F11776"/>
    <w:rsid w:val="00F13D22"/>
    <w:rsid w:val="00F218B8"/>
    <w:rsid w:val="00F24096"/>
    <w:rsid w:val="00F27608"/>
    <w:rsid w:val="00F5784A"/>
    <w:rsid w:val="00F67C2C"/>
    <w:rsid w:val="00F714B4"/>
    <w:rsid w:val="00F75F38"/>
    <w:rsid w:val="00FA347A"/>
    <w:rsid w:val="00FA3631"/>
    <w:rsid w:val="00FA5CF1"/>
    <w:rsid w:val="00FA7C6F"/>
    <w:rsid w:val="00FC243B"/>
    <w:rsid w:val="00FE1FA5"/>
    <w:rsid w:val="00FE4672"/>
    <w:rsid w:val="00FF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5E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7C2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56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56C0"/>
  </w:style>
  <w:style w:styleId="Podnoje" w:type="paragraph">
    <w:name w:val="footer"/>
    <w:basedOn w:val="Normal"/>
    <w:rsid w:val="000D56C0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A62C7E"/>
    <w:rPr>
      <w:b/>
      <w:bCs/>
    </w:rPr>
  </w:style>
  <w:style w:customStyle="true" w:styleId="Tijeloteksta2Char" w:type="character">
    <w:name w:val="Tijelo teksta 2 Char"/>
    <w:link w:val="Tijeloteksta2"/>
    <w:rsid w:val="00A62C7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17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17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7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7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7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5E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7C2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56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56C0"/>
  </w:style>
  <w:style w:styleId="Podnoje" w:type="paragraph">
    <w:name w:val="footer"/>
    <w:basedOn w:val="Normal"/>
    <w:rsid w:val="000D56C0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A62C7E"/>
    <w:rPr>
      <w:b/>
      <w:bCs/>
    </w:rPr>
  </w:style>
  <w:style w:customStyle="1" w:styleId="Tijeloteksta2Char" w:type="character">
    <w:name w:val="Tijelo teksta 2 Char"/>
    <w:link w:val="Tijeloteksta2"/>
    <w:rsid w:val="00A62C7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17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17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7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7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7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137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07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47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2018.</izvorni_sadrzaj>
    <derivirana_varijabla naziv="DomainObject.Predmet.DatumRjesavanja_1">11.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Sp-25/2017</izvorni_sadrzaj>
    <derivirana_varijabla naziv="DomainObject.Predmet.OznakaBroj_1">Sp-25/2017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Rajko Gajčić</izvorni_sadrzaj>
    <derivirana_varijabla naziv="DomainObject.Predmet.StrankaFormated_1">  Rajko Gajčić</derivirana_varijabla>
  </DomainObject.Predmet.StrankaFormated>
  <DomainObject.Predmet.StrankaFormatedOIB>
    <izvorni_sadrzaj>  Rajko Gajčić, OIB 00451446597</izvorni_sadrzaj>
    <derivirana_varijabla naziv="DomainObject.Predmet.StrankaFormatedOIB_1">  Rajko Gajčić, OIB 00451446597</derivirana_varijabla>
  </DomainObject.Predmet.StrankaFormatedOIB>
  <DomainObject.Predmet.StrankaFormatedWithAdress>
    <izvorni_sadrzaj> Rajko Gajčić, Krapinsko Naselje 5 C, 31000 Osijek</izvorni_sadrzaj>
    <derivirana_varijabla naziv="DomainObject.Predmet.StrankaFormatedWithAdress_1"> Rajko Gajčić, Krapinsko Naselje 5 C, 31000 Osijek</derivirana_varijabla>
  </DomainObject.Predmet.StrankaFormatedWithAdress>
  <DomainObject.Predmet.StrankaFormatedWithAdressOIB>
    <izvorni_sadrzaj> Rajko Gajčić, OIB 00451446597, Krapinsko Naselje 5 C, 31000 Osijek</izvorni_sadrzaj>
    <derivirana_varijabla naziv="DomainObject.Predmet.StrankaFormatedWithAdressOIB_1"> Rajko Gajčić, OIB 00451446597, Krapinsko Naselje 5 C, 31000 Osijek</derivirana_varijabla>
  </DomainObject.Predmet.StrankaFormatedWithAdressOIB>
  <DomainObject.Predmet.StrankaWithAdress>
    <izvorni_sadrzaj>Rajko Gajčić Krapinsko Naselje 5 C,31000 Osijek</izvorni_sadrzaj>
    <derivirana_varijabla naziv="DomainObject.Predmet.StrankaWithAdress_1">Rajko Gajčić Krapinsko Naselje 5 C,31000 Osijek</derivirana_varijabla>
  </DomainObject.Predmet.StrankaWithAdress>
  <DomainObject.Predmet.StrankaWithAdressOIB>
    <izvorni_sadrzaj>Rajko Gajčić, OIB 00451446597, Krapinsko Naselje 5 C,31000 Osijek</izvorni_sadrzaj>
    <derivirana_varijabla naziv="DomainObject.Predmet.StrankaWithAdressOIB_1">Rajko Gajčić, OIB 00451446597, Krapinsko Naselje 5 C,31000 Osijek</derivirana_varijabla>
  </DomainObject.Predmet.StrankaWithAdressOIB>
  <DomainObject.Predmet.StrankaNazivFormated>
    <izvorni_sadrzaj>Rajko Gajčić</izvorni_sadrzaj>
    <derivirana_varijabla naziv="DomainObject.Predmet.StrankaNazivFormated_1">Rajko Gajčić</derivirana_varijabla>
  </DomainObject.Predmet.StrankaNazivFormated>
  <DomainObject.Predmet.StrankaNazivFormatedOIB>
    <izvorni_sadrzaj>Rajko Gajčić, OIB 00451446597</izvorni_sadrzaj>
    <derivirana_varijabla naziv="DomainObject.Predmet.StrankaNazivFormatedOIB_1">Rajko Gajčić, OIB 00451446597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Parnična pisarnica</izvorni_sadrzaj>
    <derivirana_varijabla naziv="DomainObject.Predmet.TrenutnaLokacijaSpisa.Naziv_1">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Rajko Gajčić</item>
    </izvorni_sadrzaj>
    <derivirana_varijabla naziv="DomainObject.Predmet.StrankaListFormated_1">
      <item>Rajko Gajčić</item>
    </derivirana_varijabla>
  </DomainObject.Predmet.StrankaListFormated>
  <DomainObject.Predmet.StrankaListFormatedOIB>
    <izvorni_sadrzaj>
      <item>Rajko Gajčić, OIB 00451446597</item>
    </izvorni_sadrzaj>
    <derivirana_varijabla naziv="DomainObject.Predmet.StrankaListFormatedOIB_1">
      <item>Rajko Gajčić, OIB 00451446597</item>
    </derivirana_varijabla>
  </DomainObject.Predmet.StrankaListFormatedOIB>
  <DomainObject.Predmet.StrankaListFormatedWithAdress>
    <izvorni_sadrzaj>
      <item>Rajko Gajčić, Krapinsko Naselje 5 C, 31000 Osijek</item>
    </izvorni_sadrzaj>
    <derivirana_varijabla naziv="DomainObject.Predmet.StrankaListFormatedWithAdress_1">
      <item>Rajko Gajčić, Krapinsko Naselje 5 C, 31000 Osijek</item>
    </derivirana_varijabla>
  </DomainObject.Predmet.StrankaListFormatedWithAdress>
  <DomainObject.Predmet.StrankaListFormatedWithAdressOIB>
    <izvorni_sadrzaj>
      <item>Rajko Gajčić, OIB 00451446597, Krapinsko Naselje 5 C, 31000 Osijek</item>
    </izvorni_sadrzaj>
    <derivirana_varijabla naziv="DomainObject.Predmet.StrankaListFormatedWithAdressOIB_1">
      <item>Rajko Gajčić, OIB 00451446597, Krapinsko Naselje 5 C, 31000 Osijek</item>
    </derivirana_varijabla>
  </DomainObject.Predmet.StrankaListFormatedWithAdressOIB>
  <DomainObject.Predmet.StrankaListNazivFormated>
    <izvorni_sadrzaj>
      <item>Rajko Gajčić</item>
    </izvorni_sadrzaj>
    <derivirana_varijabla naziv="DomainObject.Predmet.StrankaListNazivFormated_1">
      <item>Rajko Gajčić</item>
    </derivirana_varijabla>
  </DomainObject.Predmet.StrankaListNazivFormated>
  <DomainObject.Predmet.StrankaListNazivFormatedOIB>
    <izvorni_sadrzaj>
      <item>Rajko Gajčić, OIB 00451446597</item>
    </izvorni_sadrzaj>
    <derivirana_varijabla naziv="DomainObject.Predmet.StrankaListNazivFormatedOIB_1">
      <item>Rajko Gajčić, OIB 00451446597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  <item>Stečajni povjerenik Stjepan Rakarec</item>
    </izvorni_sadrzaj>
    <derivirana_varijabla naziv="DomainObject.Predmet.OstaliListFormated_1"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  <item>Stečajni povjerenik Stjepan Rakarec</item>
    </derivirana_varijabla>
  </DomainObject.Predmet.OstaliListFormated>
  <DomainObject.Predmet.OstaliListFormatedOIB>
    <izvorni_sadrzaj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  <item>Stečajni povjerenik Stjepan Rakarec</item>
    </izvorni_sadrzaj>
    <derivirana_varijabla naziv="DomainObject.Predmet.OstaliListFormatedOIB_1"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  <item>Stečajni povjerenik Stjepan Rakarec</item>
    </derivirana_varijabla>
  </DomainObject.Predmet.OstaliListFormatedOIB>
  <DomainObject.Predmet.OstaliListFormatedWithAdress>
    <izvorni_sadrzaj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  <item>Stečajni povjerenik Stjepan Rakarec, Črnkovec 16, 10410 Velika Gorica</item>
    </izvorni_sadrzaj>
    <derivirana_varijabla naziv="DomainObject.Predmet.OstaliListFormatedWithAdress_1"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  <item>Stečajni povjerenik Stjepan Rakarec, Črnkovec 16, 10410 Velika Gorica</item>
    </derivirana_varijabla>
  </DomainObject.Predmet.OstaliListFormatedWithAdress>
  <DomainObject.Predmet.OstaliListFormatedWithAdressOIB>
    <izvorni_sadrzaj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  <item>Stečajni povjerenik Stjepan Rakarec, Črnkovec 16, 10410 Velika Gorica</item>
    </izvorni_sadrzaj>
    <derivirana_varijabla naziv="DomainObject.Predmet.OstaliListFormatedWithAdressOIB_1"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  <item>Stečajni povjerenik Stjepan Rakarec, Črnkovec 16, 10410 Velika Gorica</item>
    </derivirana_varijabla>
  </DomainObject.Predmet.OstaliListFormatedWithAdressOIB>
  <DomainObject.Predmet.OstaliListNazivFormated>
    <izvorni_sadrzaj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  <item>Stečajni povjerenik Stjepan Rakarec</item>
    </izvorni_sadrzaj>
    <derivirana_varijabla naziv="DomainObject.Predmet.OstaliListNazivFormated_1"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  <item>Stečajni povjerenik Stjepan Rakarec</item>
    </derivirana_varijabla>
  </DomainObject.Predmet.OstaliListNazivFormated>
  <DomainObject.Predmet.OstaliListNazivFormatedOIB>
    <izvorni_sadrzaj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  <item>Stečajni povjerenik Stjepan Rakarec</item>
    </izvorni_sadrzaj>
    <derivirana_varijabla naziv="DomainObject.Predmet.OstaliListNazivFormatedOIB_1"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  <item>Stečajni povjerenik 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Rajko Gajčić</izvorni_sadrzaj>
    <derivirana_varijabla naziv="DomainObject.Predmet.StrankaIDrugi_1">Rajko Gajčić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Rajko Gajčić, OIB 00451446597, Krapinsko Naselje 5 C, 31000 Osijek</izvorni_sadrzaj>
    <derivirana_varijabla naziv="DomainObject.Predmet.StrankaIDrugiAdressOIB_1">Rajko Gajčić, OIB 00451446597, Krapinsko Naselje 5 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2018.</izvorni_sadrzaj>
    <derivirana_varijabla naziv="DomainObject.Predmet.OdlukaRjesenje.DatumDonosenjaOdluke_1">11.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Sp-25/2017-7</izvorni_sadrzaj>
    <derivirana_varijabla naziv="DomainObject.Predmet.OdlukaRjesenje.Oznaka_1">Sp-25/2017-7</derivirana_varijabla>
  </DomainObject.Predmet.OdlukaRjesenje.Oznaka>
  <DomainObject.Predmet.SudioniciListNaziv>
    <izvorni_sadrzaj>
      <item>Rajko Gajčić</item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  <item>Stečajni povjerenik Stjepan Rakarec</item>
    </izvorni_sadrzaj>
    <derivirana_varijabla naziv="DomainObject.Predmet.SudioniciListNaziv_1">
      <item>Rajko Gajčić</item>
      <item>Hrvatski telekom</item>
      <item>Erste &amp; Steiermärkische bank</item>
      <item>EOS Matrix d.o.o. Zagreb</item>
      <item>Croatia osiguranje d.d. Zagreb</item>
      <item>Optima telekom d.d. Zagreb</item>
      <item>FINA Zagreb</item>
      <item>Euroherc osiguranje d.d. Fil. Osijek</item>
      <item>VIPnet d.o.o. Zagreb</item>
      <item>HPB d.d. Zagreb</item>
      <item>Stečajni povjerenik Stjepan Rakarec</item>
    </derivirana_varijabla>
  </DomainObject.Predmet.SudioniciListNaziv>
  <DomainObject.Predmet.SudioniciListAdressOIB>
    <izvorni_sadrzaj>
      <item>Rajko Gajčić, OIB 00451446597, Krapinsko Naselje 5 C,31000 Osijek</item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  <item>Stečajni povjerenik Stjepan Rakarec, Črnkovec 16,10410 Velika Gorica</item>
    </izvorni_sadrzaj>
    <derivirana_varijabla naziv="DomainObject.Predmet.SudioniciListAdressOIB_1">
      <item>Rajko Gajčić, OIB 00451446597, Krapinsko Naselje 5 C,31000 Osijek</item>
      <item>Hrvatski telekom, OIB 81793146560</item>
      <item>Erste &amp; Steiermärkische bank, OIB 23057039320</item>
      <item>EOS Matrix d.o.o. Zagreb, OIB 76674680107</item>
      <item>Croatia osiguranje d.d. Zagreb, OIB 26187994862</item>
      <item>Optima telekom d.d. Zagreb, OIB 36004425025</item>
      <item>FINA Zagreb, OIB 85821130368</item>
      <item>Euroherc osiguranje d.d. Fil. Osijek, OIB 22694857747</item>
      <item>VIPnet d.o.o. Zagreb, OIB 29524210204</item>
      <item>HPB d.d. Zagreb, OIB 87939104217</item>
      <item>Stečajni povjerenik Stjepan Rakarec,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00451446597</item>
      <item>, OIB 81793146560</item>
      <item>, OIB 23057039320</item>
      <item>, OIB 76674680107</item>
      <item>, OIB 26187994862</item>
      <item>, OIB 36004425025</item>
      <item>, OIB 85821130368</item>
      <item>, OIB 22694857747</item>
      <item>, OIB 29524210204</item>
      <item>, OIB 87939104217</item>
      <item>, OIB null</item>
    </izvorni_sadrzaj>
    <derivirana_varijabla naziv="DomainObject.Predmet.SudioniciListNazivOIB_1">
      <item>, OIB 00451446597</item>
      <item>, OIB 81793146560</item>
      <item>, OIB 23057039320</item>
      <item>, OIB 76674680107</item>
      <item>, OIB 26187994862</item>
      <item>, OIB 36004425025</item>
      <item>, OIB 85821130368</item>
      <item>, OIB 22694857747</item>
      <item>, OIB 29524210204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1299</properties:Characters>
  <properties:Lines>52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2018-08-29T09:03:00Z</dcterms:created>
  <dc:creator>liscicd</dc:creator>
  <cp:lastModifiedBy>Tonkica Topić</cp:lastModifiedBy>
  <cp:lastPrinted>2018-08-29T09:06:00Z</cp:lastPrinted>
  <dcterms:modified xmlns:xsi="http://www.w3.org/2001/XMLSchema-instance" xsi:type="dcterms:W3CDTF">2018-08-29T09:10:00Z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(Sp-25-17 ISPRAVAK RJEŠENJA-OIB.docx)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