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1624" w14:paraId="6dd1624" w:rsidRDefault="005D1A47" w:rsidP="005D1A47" w:rsidR="005D1A4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1A47" w:rsidP="005D1A47" w:rsidR="005D1A4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D1A47" w:rsidP="005D1A47" w:rsidR="005D1A4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D1A47" w:rsidP="005D1A47" w:rsidR="005D1A4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D1A47" w:rsidP="005D1A47" w:rsidR="005D1A4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D1A47" w:rsidP="005D1A47" w:rsidR="005D1A4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D1A47" w:rsidP="005D1A47" w:rsidR="005D1A47" w:rsidRPr="005D578C">
      <w:pPr>
        <w:jc w:val="center"/>
        <w:rPr>
          <w:rFonts w:cs="Times New Roman" w:eastAsia="Times New Roman"/>
          <w:szCs w:val="24"/>
        </w:rPr>
      </w:pPr>
    </w:p>
    <w:p w:rsidRDefault="005D1A47" w:rsidP="005D1A47" w:rsidR="005D1A4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D1A47" w:rsidP="005D1A47" w:rsidR="005D1A47" w:rsidRPr="005D578C">
      <w:pPr>
        <w:rPr>
          <w:rFonts w:cs="Times New Roman" w:eastAsia="Times New Roman"/>
          <w:szCs w:val="24"/>
        </w:rPr>
      </w:pPr>
    </w:p>
    <w:p w:rsidRDefault="005D1A47" w:rsidP="005D1A47" w:rsidR="005D1A4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CERTISSA j. d. o. o. Rovinj, Trg Ulika 10, OIB </w:t>
      </w:r>
      <w:r w:rsidRPr="005D1A47">
        <w:rPr>
          <w:rFonts w:cs="Times New Roman" w:eastAsia="Times New Roman"/>
          <w:szCs w:val="24"/>
        </w:rPr>
        <w:t>50257152081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D1A47">
        <w:rPr>
          <w:rFonts w:cs="Times New Roman" w:eastAsia="Times New Roman"/>
          <w:szCs w:val="24"/>
        </w:rPr>
        <w:t>040314974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E70767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2016.</w:t>
      </w:r>
    </w:p>
    <w:p w:rsidRDefault="005D1A47" w:rsidP="005D1A47" w:rsidR="005D1A47" w:rsidRPr="005D578C">
      <w:pPr>
        <w:rPr>
          <w:rFonts w:cs="Times New Roman" w:eastAsia="Times New Roman"/>
          <w:szCs w:val="24"/>
        </w:rPr>
      </w:pPr>
    </w:p>
    <w:p w:rsidRDefault="005D1A47" w:rsidP="005D1A47" w:rsidR="005D1A4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D1A47" w:rsidP="005D1A47" w:rsidR="005D1A47" w:rsidRPr="005D578C">
      <w:pPr>
        <w:rPr>
          <w:rFonts w:cs="Times New Roman" w:eastAsia="Times New Roman"/>
          <w:szCs w:val="24"/>
        </w:rPr>
      </w:pPr>
    </w:p>
    <w:p w:rsidRDefault="005D1A47" w:rsidP="005D1A47" w:rsidR="005D1A4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CERTISSA j. d. o. o. Rovinj, Trg Ulika 10, OIB </w:t>
      </w:r>
      <w:r w:rsidRPr="005D1A47">
        <w:rPr>
          <w:rFonts w:cs="Times New Roman" w:eastAsia="Times New Roman"/>
          <w:szCs w:val="24"/>
        </w:rPr>
        <w:t>50257152081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D1A47">
        <w:rPr>
          <w:rFonts w:cs="Times New Roman" w:eastAsia="Times New Roman"/>
          <w:szCs w:val="24"/>
        </w:rPr>
        <w:t>040314974</w:t>
      </w:r>
      <w:r>
        <w:rPr>
          <w:rFonts w:cs="Times New Roman" w:eastAsia="Times New Roman"/>
          <w:szCs w:val="24"/>
        </w:rPr>
        <w:t>.</w:t>
      </w:r>
    </w:p>
    <w:p w:rsidRDefault="005D1A47" w:rsidP="005D1A47" w:rsidR="005D1A47" w:rsidRPr="005D578C">
      <w:pPr>
        <w:rPr>
          <w:rFonts w:cs="Times New Roman" w:eastAsia="Times New Roman"/>
          <w:szCs w:val="24"/>
        </w:rPr>
      </w:pPr>
    </w:p>
    <w:p w:rsidRDefault="005D1A47" w:rsidP="005D1A47" w:rsidR="005D1A4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5D1A47" w:rsidP="005D1A47" w:rsidR="005D1A47">
      <w:pPr>
        <w:rPr>
          <w:rFonts w:cs="Times New Roman" w:eastAsia="Times New Roman"/>
          <w:szCs w:val="20"/>
        </w:rPr>
      </w:pPr>
    </w:p>
    <w:p w:rsidRDefault="005D1A47" w:rsidP="005D1A47" w:rsidR="005D1A4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CERTISSA j. d. o. o. Rovinj, Trg Ulika 10, OIB </w:t>
      </w:r>
      <w:r w:rsidRPr="005D1A47">
        <w:rPr>
          <w:rFonts w:cs="Times New Roman" w:eastAsia="Times New Roman"/>
          <w:szCs w:val="24"/>
        </w:rPr>
        <w:t>50257152081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D1A47">
        <w:rPr>
          <w:rFonts w:cs="Times New Roman" w:eastAsia="Times New Roman"/>
          <w:szCs w:val="24"/>
        </w:rPr>
        <w:t>040314974</w:t>
      </w:r>
      <w:r>
        <w:rPr>
          <w:rFonts w:cs="Times New Roman" w:eastAsia="Times New Roman"/>
          <w:szCs w:val="24"/>
        </w:rPr>
        <w:t>.</w:t>
      </w:r>
    </w:p>
    <w:p w:rsidRDefault="005D1A47" w:rsidP="005D1A47" w:rsidR="005D1A47">
      <w:pPr>
        <w:ind w:firstLine="709"/>
        <w:rPr>
          <w:rFonts w:cs="Times New Roman" w:eastAsia="Times New Roman"/>
          <w:szCs w:val="24"/>
        </w:rPr>
      </w:pPr>
    </w:p>
    <w:p w:rsidRDefault="005D1A47" w:rsidP="005D1A47" w:rsidR="005D1A4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CERTISSA j. d. o. o. Rovinj, Trg Ulika 10, OIB </w:t>
      </w:r>
      <w:r w:rsidRPr="005D1A47">
        <w:rPr>
          <w:rFonts w:cs="Times New Roman" w:eastAsia="Times New Roman"/>
          <w:szCs w:val="24"/>
        </w:rPr>
        <w:t>50257152081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D1A47">
        <w:rPr>
          <w:rFonts w:cs="Times New Roman" w:eastAsia="Times New Roman"/>
          <w:szCs w:val="24"/>
        </w:rPr>
        <w:t>040314974</w:t>
      </w:r>
      <w:r>
        <w:rPr>
          <w:rFonts w:cs="Times New Roman" w:eastAsia="Times New Roman"/>
          <w:szCs w:val="24"/>
        </w:rPr>
        <w:t>.</w:t>
      </w:r>
    </w:p>
    <w:p w:rsidRDefault="005D1A47" w:rsidP="005D1A47" w:rsidR="005D1A47">
      <w:pPr>
        <w:rPr>
          <w:rFonts w:cs="Times New Roman" w:eastAsia="Times New Roman"/>
          <w:szCs w:val="24"/>
        </w:rPr>
      </w:pPr>
    </w:p>
    <w:p w:rsidRDefault="005D1A47" w:rsidP="005D1A47" w:rsidR="005D1A47" w:rsidRPr="005D578C">
      <w:pPr>
        <w:rPr>
          <w:rFonts w:cs="Times New Roman" w:eastAsia="Times New Roman"/>
          <w:szCs w:val="24"/>
        </w:rPr>
      </w:pPr>
    </w:p>
    <w:p w:rsidRDefault="005D1A47" w:rsidP="005D1A47" w:rsidR="005D1A4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D1A47" w:rsidP="005D1A47" w:rsidR="005D1A47">
      <w:pPr>
        <w:ind w:firstLine="708"/>
        <w:rPr>
          <w:rFonts w:cs="Times New Roman" w:eastAsia="Times New Roman"/>
          <w:szCs w:val="24"/>
        </w:rPr>
      </w:pPr>
    </w:p>
    <w:p w:rsidRDefault="005D1A47" w:rsidP="005D1A47" w:rsidR="005D1A4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CERTISSA j. d. o. o. Rovinj. </w:t>
      </w:r>
      <w:r>
        <w:rPr>
          <w:rFonts w:eastAsiaTheme="minorHAnsi"/>
          <w:lang w:eastAsia="en-US"/>
        </w:rPr>
        <w:t>Kako su za to bile ispunjene pretpostavke predviđene čl. 428. Stečajnog zakona, sud je 8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St-223/2016-3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D1A47" w:rsidP="005D1A47" w:rsidR="005D1A4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D1A47" w:rsidP="005D1A47" w:rsidR="005D1A47" w:rsidRPr="005D578C">
      <w:pPr>
        <w:rPr>
          <w:rFonts w:cs="Times New Roman" w:eastAsia="Times New Roman"/>
          <w:szCs w:val="24"/>
        </w:rPr>
      </w:pPr>
    </w:p>
    <w:p w:rsidRDefault="005D1A47" w:rsidP="005D1A47" w:rsidR="005D1A4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70767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D1A47" w:rsidP="005D1A47" w:rsidR="005D1A47">
      <w:pPr>
        <w:rPr>
          <w:rFonts w:cs="Times New Roman" w:eastAsia="Times New Roman"/>
          <w:szCs w:val="24"/>
        </w:rPr>
      </w:pPr>
    </w:p>
    <w:p w:rsidRDefault="005D1A47" w:rsidP="005D1A47" w:rsidR="005D1A4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5D1A47" w:rsidP="005D1A47" w:rsidR="005D1A4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5D1A47" w:rsidP="005D1A47" w:rsidR="005D1A47">
      <w:pPr>
        <w:jc w:val="left"/>
        <w:rPr>
          <w:rFonts w:cs="Times New Roman" w:eastAsia="Times New Roman"/>
          <w:szCs w:val="24"/>
        </w:rPr>
      </w:pPr>
    </w:p>
    <w:p w:rsidRDefault="005D1A47" w:rsidP="005D1A47" w:rsidR="005D1A47" w:rsidRPr="005D578C">
      <w:pPr>
        <w:jc w:val="left"/>
        <w:rPr>
          <w:rFonts w:cs="Times New Roman" w:eastAsia="Times New Roman"/>
          <w:szCs w:val="24"/>
        </w:rPr>
      </w:pPr>
    </w:p>
    <w:p w:rsidRDefault="00E70767" w:rsidP="005D1A47" w:rsidR="00E70767">
      <w:pPr>
        <w:jc w:val="left"/>
        <w:rPr>
          <w:rFonts w:cs="Times New Roman" w:eastAsia="Times New Roman"/>
          <w:szCs w:val="24"/>
        </w:rPr>
      </w:pPr>
    </w:p>
    <w:p w:rsidRDefault="00E70767" w:rsidP="005D1A47" w:rsidR="00E70767">
      <w:pPr>
        <w:jc w:val="left"/>
        <w:rPr>
          <w:rFonts w:cs="Times New Roman" w:eastAsia="Times New Roman"/>
          <w:szCs w:val="24"/>
        </w:rPr>
      </w:pPr>
    </w:p>
    <w:p w:rsidRDefault="005D1A47" w:rsidP="005D1A47" w:rsidR="005D1A4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D1A47" w:rsidP="005D1A47" w:rsidR="005D1A4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5D1A47" w:rsidP="005D1A47" w:rsidR="005D1A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D1A47" w:rsidP="005D1A47" w:rsidR="005D1A47">
      <w:pPr>
        <w:rPr>
          <w:rFonts w:cs="Times New Roman" w:eastAsia="Times New Roman"/>
          <w:szCs w:val="24"/>
        </w:rPr>
      </w:pPr>
    </w:p>
    <w:p w:rsidRDefault="005D1A47" w:rsidP="005D1A47" w:rsidR="005D1A47" w:rsidRPr="005D578C">
      <w:pPr>
        <w:rPr>
          <w:rFonts w:cs="Times New Roman" w:eastAsia="Times New Roman"/>
          <w:szCs w:val="24"/>
        </w:rPr>
      </w:pPr>
    </w:p>
    <w:p w:rsidRDefault="005D1A47" w:rsidP="005D1A47" w:rsidR="005D1A4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D1A47" w:rsidP="005D1A47" w:rsidR="005D1A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D1A47" w:rsidP="005D1A47" w:rsidR="005D1A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CERTISSA j. d. o. o. Rovinj, Trg Ulika 10,</w:t>
      </w:r>
    </w:p>
    <w:p w:rsidRDefault="005D1A47" w:rsidP="005D1A47" w:rsidR="005D1A4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5D1A47" w:rsidP="005D1A47" w:rsidR="005D1A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D1A47" w:rsidP="005D1A47" w:rsidR="005D1A4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5D1A47" w:rsidP="005D1A47" w:rsidR="005D1A4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5D1A47" w:rsidP="005D1A47" w:rsidR="005D1A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5D1A47" w:rsidP="005D1A47" w:rsidR="005D1A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5D1A47" w:rsidP="005D1A47" w:rsidR="005D1A47"/>
    <w:p w:rsidRDefault="005D1A47" w:rsidP="005D1A47" w:rsidR="005D1A47"/>
    <w:p w:rsidRDefault="005D1A47" w:rsidP="005D1A47" w:rsidR="005D1A47"/>
    <w:p w:rsidRDefault="00DB3826" w:rsidR="00387208"/>
    <w:sectPr w:rsidSect="005A4666" w:rsidR="0038720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A47" w:rsidP="005D1A47" w:rsidR="005D1A47">
      <w:r>
        <w:separator/>
      </w:r>
    </w:p>
  </w:endnote>
  <w:endnote w:id="0" w:type="continuationSeparator">
    <w:p w:rsidRDefault="005D1A47" w:rsidP="005D1A47" w:rsidR="005D1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A47" w:rsidP="005D1A47" w:rsidR="005D1A47">
      <w:r>
        <w:separator/>
      </w:r>
    </w:p>
  </w:footnote>
  <w:footnote w:id="0" w:type="continuationSeparator">
    <w:p w:rsidRDefault="005D1A47" w:rsidP="005D1A47" w:rsidR="005D1A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1A47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B382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St-223/2016-5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1A47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St-223/2016-5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3CE"/>
    <w:rsid w:val="004073CE"/>
    <w:rsid w:val="004C0235"/>
    <w:rsid w:val="005D1A47"/>
    <w:rsid w:val="005D5A41"/>
    <w:rsid w:val="0075528E"/>
    <w:rsid w:val="0079403F"/>
    <w:rsid w:val="00DB3826"/>
    <w:rsid w:val="00E7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1A4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1A4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D1A4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1A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1A4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1A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1A4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3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82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B382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B38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B38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1A4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1A4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D1A4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1A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1A4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1A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D1A4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3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82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B382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B38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B38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CERTISSA j.d.o.o. ROVINJ</izvorni_sadrzaj>
    <derivirana_varijabla naziv="DomainObject.Predmet.ProtustrankaFormated_1">  CERTISSA j.d.o.o. ROVINJ</derivirana_varijabla>
  </DomainObject.Predmet.ProtustrankaFormated>
  <DomainObject.Predmet.ProtustrankaFormatedOIB>
    <izvorni_sadrzaj>  CERTISSA j.d.o.o. ROVINJ, OIB 50257152081</izvorni_sadrzaj>
    <derivirana_varijabla naziv="DomainObject.Predmet.ProtustrankaFormatedOIB_1">  CERTISSA j.d.o.o. ROVINJ, OIB 50257152081</derivirana_varijabla>
  </DomainObject.Predmet.ProtustrankaFormatedOIB>
  <DomainObject.Predmet.ProtustrankaFormatedWithAdress>
    <izvorni_sadrzaj> CERTISSA j.d.o.o. ROVINJ, Trg Ulika 10, 52210 Rovinj</izvorni_sadrzaj>
    <derivirana_varijabla naziv="DomainObject.Predmet.ProtustrankaFormatedWithAdress_1"> CERTISSA j.d.o.o. ROVINJ, Trg Ulika 10, 52210 Rovinj</derivirana_varijabla>
  </DomainObject.Predmet.ProtustrankaFormatedWithAdress>
  <DomainObject.Predmet.ProtustrankaFormatedWithAdressOIB>
    <izvorni_sadrzaj> CERTISSA j.d.o.o. ROVINJ, OIB 50257152081, Trg Ulika 10, 52210 Rovinj</izvorni_sadrzaj>
    <derivirana_varijabla naziv="DomainObject.Predmet.ProtustrankaFormatedWithAdressOIB_1"> CERTISSA j.d.o.o. ROVINJ, OIB 50257152081, Trg Ulika 10, 52210 Rovinj</derivirana_varijabla>
  </DomainObject.Predmet.ProtustrankaFormatedWithAdressOIB>
  <DomainObject.Predmet.ProtustrankaWithAdress>
    <izvorni_sadrzaj>CERTISSA j.d.o.o. ROVINJ Trg Ulika 10, 52210 Rovinj</izvorni_sadrzaj>
    <derivirana_varijabla naziv="DomainObject.Predmet.ProtustrankaWithAdress_1">CERTISSA j.d.o.o. ROVINJ Trg Ulika 10, 52210 Rovinj</derivirana_varijabla>
  </DomainObject.Predmet.ProtustrankaWithAdress>
  <DomainObject.Predmet.ProtustrankaWithAdressOIB>
    <izvorni_sadrzaj>CERTISSA j.d.o.o. ROVINJ, OIB 50257152081, Trg Ulika 10, 52210 Rovinj</izvorni_sadrzaj>
    <derivirana_varijabla naziv="DomainObject.Predmet.ProtustrankaWithAdressOIB_1">CERTISSA j.d.o.o. ROVINJ, OIB 50257152081, Trg Ulika 10, 52210 Rovinj</derivirana_varijabla>
  </DomainObject.Predmet.ProtustrankaWithAdressOIB>
  <DomainObject.Predmet.ProtustrankaNazivFormated>
    <izvorni_sadrzaj>CERTISSA j.d.o.o. ROVINJ</izvorni_sadrzaj>
    <derivirana_varijabla naziv="DomainObject.Predmet.ProtustrankaNazivFormated_1">CERTISSA j.d.o.o. ROVINJ</derivirana_varijabla>
  </DomainObject.Predmet.ProtustrankaNazivFormated>
  <DomainObject.Predmet.ProtustrankaNazivFormatedOIB>
    <izvorni_sadrzaj>CERTISSA j.d.o.o. ROVINJ, OIB 50257152081</izvorni_sadrzaj>
    <derivirana_varijabla naziv="DomainObject.Predmet.ProtustrankaNazivFormatedOIB_1">CERTISSA j.d.o.o. ROVINJ, OIB 50257152081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14743.52</izvorni_sadrzaj>
    <derivirana_varijabla naziv="DomainObject.Predmet.TrenutnaVrijednost_1">14743.52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CERTISSA j.d.o.o. ROVINJ</item>
    </izvorni_sadrzaj>
    <derivirana_varijabla naziv="DomainObject.Predmet.ProtuStrankaListFormated_1">
      <item>CERTISSA j.d.o.o. ROVINJ</item>
    </derivirana_varijabla>
  </DomainObject.Predmet.ProtuStrankaListFormated>
  <DomainObject.Predmet.ProtuStrankaListFormatedOIB>
    <izvorni_sadrzaj>
      <item>CERTISSA j.d.o.o. ROVINJ, OIB 50257152081</item>
    </izvorni_sadrzaj>
    <derivirana_varijabla naziv="DomainObject.Predmet.ProtuStrankaListFormatedOIB_1">
      <item>CERTISSA j.d.o.o. ROVINJ, OIB 50257152081</item>
    </derivirana_varijabla>
  </DomainObject.Predmet.ProtuStrankaListFormatedOIB>
  <DomainObject.Predmet.ProtuStrankaListFormatedWithAdress>
    <izvorni_sadrzaj>
      <item>CERTISSA j.d.o.o. ROVINJ, Trg Ulika 10, 52210 Rovinj</item>
    </izvorni_sadrzaj>
    <derivirana_varijabla naziv="DomainObject.Predmet.ProtuStrankaListFormatedWithAdress_1">
      <item>CERTISSA j.d.o.o. ROVINJ, Trg Ulika 10, 52210 Rovinj</item>
    </derivirana_varijabla>
  </DomainObject.Predmet.ProtuStrankaListFormatedWithAdress>
  <DomainObject.Predmet.ProtuStrankaListFormatedWithAdressOIB>
    <izvorni_sadrzaj>
      <item>CERTISSA j.d.o.o. ROVINJ, OIB 50257152081, Trg Ulika 10, 52210 Rovinj</item>
    </izvorni_sadrzaj>
    <derivirana_varijabla naziv="DomainObject.Predmet.ProtuStrankaListFormatedWithAdressOIB_1">
      <item>CERTISSA j.d.o.o. ROVINJ, OIB 50257152081, Trg Ulika 10, 52210 Rovinj</item>
    </derivirana_varijabla>
  </DomainObject.Predmet.ProtuStrankaListFormatedWithAdressOIB>
  <DomainObject.Predmet.ProtuStrankaListNazivFormated>
    <izvorni_sadrzaj>
      <item>CERTISSA j.d.o.o. ROVINJ</item>
    </izvorni_sadrzaj>
    <derivirana_varijabla naziv="DomainObject.Predmet.ProtuStrankaListNazivFormated_1">
      <item>CERTISSA j.d.o.o. ROVINJ</item>
    </derivirana_varijabla>
  </DomainObject.Predmet.ProtuStrankaListNazivFormated>
  <DomainObject.Predmet.ProtuStrankaListNazivFormatedOIB>
    <izvorni_sadrzaj>
      <item>CERTISSA j.d.o.o. ROVINJ, OIB 50257152081</item>
    </izvorni_sadrzaj>
    <derivirana_varijabla naziv="DomainObject.Predmet.ProtuStrankaListNazivFormatedOIB_1">
      <item>CERTISSA j.d.o.o. ROVINJ, OIB 50257152081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CERTISSA j.d.o.o. ROVINJ</izvorni_sadrzaj>
    <derivirana_varijabla naziv="DomainObject.Predmet.ProtustrankaIDrugi_1">CERTISSA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CERTISSA j.d.o.o. ROVINJ, OIB 50257152081, Trg Ulika 10, 52210 Rovinj</izvorni_sadrzaj>
    <derivirana_varijabla naziv="DomainObject.Predmet.ProtustrankaIDrugiAdressOIB_1">CERTISSA j.d.o.o. ROVINJ, OIB 50257152081, Trg Ulika 10,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CERTISSA j.d.o.o. ROVINJ</item>
    </izvorni_sadrzaj>
    <derivirana_varijabla naziv="DomainObject.Predmet.SudioniciListNaziv_1">
      <item>FINANCIJSKA AGENCIJA, RC RIJEKA, PODRUŽNICA PULA, PULA</item>
      <item>CERTISSA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CERTISSA j.d.o.o. ROVINJ, OIB 50257152081, Trg Ulika 10,52210 Rovinj</item>
    </izvorni_sadrzaj>
    <derivirana_varijabla naziv="DomainObject.Predmet.SudioniciListAdressOIB_1">
      <item>FINANCIJSKA AGENCIJA, RC RIJEKA, PODRUŽNICA PULA, PULA, OIB 85821130368, Ulica grada Vukovara 70,10000 Zagreb</item>
      <item>CERTISSA j.d.o.o. ROVINJ, OIB 50257152081, Trg Ulika 10,52210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50257152081</item>
    </izvorni_sadrzaj>
    <derivirana_varijabla naziv="DomainObject.Predmet.SudioniciListNazivOIB_1">
      <item>, OIB 85821130368</item>
      <item>, OIB 50257152081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20284C-00B1-4C1B-90FF-A1839504C4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2960</properties:Characters>
  <properties:Lines>80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2016-04-20T05:42:00Z</dcterms:created>
  <dc:creator>Mihaela Kaligari</dc:creator>
  <cp:lastModifiedBy>Sanja Lakošeljac</cp:lastModifiedBy>
  <cp:lastPrinted>2016-04-20T05:43:00Z</cp:lastPrinted>
  <dcterms:modified xmlns:xsi="http://www.w3.org/2001/XMLSchema-instance" xsi:type="dcterms:W3CDTF">2016-04-20T05:44:00Z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