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5601" w14:paraId="1e75601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5700CA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5700CA">
                    <w:rPr>
                      <w:sz w:val="22"/>
                      <w:szCs w:val="22"/>
                    </w:rPr>
                    <w:t>77</w:t>
                  </w:r>
                  <w:r w:rsidRPr="00CD5369">
                    <w:rPr>
                      <w:sz w:val="22"/>
                      <w:szCs w:val="22"/>
                    </w:rPr>
                    <w:t>/2017</w:t>
                  </w:r>
                  <w:r w:rsidR="00DC448D">
                    <w:rPr>
                      <w:sz w:val="22"/>
                      <w:szCs w:val="22"/>
                    </w:rPr>
                    <w:t>-1</w:t>
                  </w:r>
                  <w:r w:rsidR="005700CA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</w:t>
      </w:r>
      <w:r w:rsidR="008504D7">
        <w:t xml:space="preserve"> svibanjskih žrtava 1995. br. 1,</w:t>
      </w:r>
      <w:r w:rsidR="00C87DEF">
        <w:t xml:space="preserve"> nad dužnikom </w:t>
      </w:r>
      <w:r w:rsidR="005700CA">
        <w:t>OD A DO Ž j.d.o.o. OIB: 23873006169, MBS: 080833764, Zagreb, Bolnička cesta 34b</w:t>
      </w:r>
      <w:r w:rsidRPr="00CD5369">
        <w:t xml:space="preserve">, </w:t>
      </w:r>
      <w:r w:rsidR="00DC448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504D7">
        <w:t>Nadi Gagro, OIB: 04212100945, Vinkovci, Glagoljaška 52</w:t>
      </w:r>
      <w:r w:rsidR="00CD5369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5700CA">
        <w:t>OD A DO Ž j.d.o.o. OIB: 23873006169, MBS: 080833764, Zagreb, Bolnička cesta 34b</w:t>
      </w:r>
      <w:r w:rsidR="008504D7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8504D7">
        <w:t>HR27 2340 0093 1000 9258 3</w:t>
      </w:r>
      <w:r w:rsidR="00757841">
        <w:t>,</w:t>
      </w:r>
      <w:r w:rsidR="00C87DEF">
        <w:t xml:space="preserve">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5700CA">
        <w:t>77</w:t>
      </w:r>
      <w:r w:rsidR="00757841">
        <w:t>/2017-</w:t>
      </w:r>
      <w:r w:rsidR="005700CA">
        <w:t>8</w:t>
      </w:r>
      <w:r w:rsidR="009B0F1B">
        <w:t xml:space="preserve"> od </w:t>
      </w:r>
      <w:r w:rsidR="008504D7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8504D7">
        <w:t xml:space="preserve">Nada Gagro, iz Vinkovaca, </w:t>
      </w:r>
      <w:proofErr w:type="spellStart"/>
      <w:r w:rsidR="008504D7">
        <w:t>Glagoljšaka</w:t>
      </w:r>
      <w:proofErr w:type="spellEnd"/>
      <w:r w:rsidR="008504D7">
        <w:t xml:space="preserve"> 52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5369">
        <w:t xml:space="preserve">la </w:t>
      </w:r>
      <w:r>
        <w:t xml:space="preserve">svoje pisano izvješće i </w:t>
      </w:r>
      <w:proofErr w:type="spellStart"/>
      <w:r>
        <w:t>nazoči</w:t>
      </w:r>
      <w:r w:rsidR="00CD5369">
        <w:t>la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5369">
        <w:t>te je dostavi</w:t>
      </w:r>
      <w:r w:rsidR="00556D9C">
        <w:t>la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0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</w:t>
    </w:r>
    <w:r w:rsidR="005700CA">
      <w:t>77</w:t>
    </w:r>
    <w:r w:rsidR="008504D7">
      <w:t>/</w:t>
    </w:r>
    <w:r w:rsidR="00556D9C">
      <w:t>2017</w:t>
    </w:r>
    <w:r w:rsidR="008504D7">
      <w:t>-</w:t>
    </w:r>
    <w:r w:rsidR="00B81D74">
      <w:t>1</w:t>
    </w:r>
    <w:r w:rsidR="005700CA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700CA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8246D-9761-4985-937D-5CC51B512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426</properties:Words>
  <properties:Characters>2213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2018-07-30T08:02:00Z</dcterms:created>
  <dc:creator>banka</dc:creator>
  <cp:lastModifiedBy>Snježana Andrijanić</cp:lastModifiedBy>
  <cp:lastPrinted>2018-07-30T08:02:00Z</cp:lastPrinted>
  <dcterms:modified xmlns:xsi="http://www.w3.org/2001/XMLSchema-instance" xsi:type="dcterms:W3CDTF">2018-07-30T08:02:00Z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