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9c7e" w14:paraId="41f9c7e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147B9" w:rsidRPr="008147B9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F60A98">
        <w:t>05. rujna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DE6A0B" w:rsidRPr="00DE6A0B">
        <w:t>GRAD</w:t>
      </w:r>
      <w:r w:rsidR="00B364F2">
        <w:t>U</w:t>
      </w:r>
      <w:r w:rsidR="00DE6A0B" w:rsidRPr="00DE6A0B">
        <w:t xml:space="preserve"> PAKRAC, Trg bana Josipa Jelačića 18, Pakrac, OIB 79689915301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F60A98" w:rsidR="00F60A98" w:rsidRPr="00F60A98">
      <w:pPr>
        <w:jc w:val="both"/>
      </w:pPr>
      <w:r>
        <w:t xml:space="preserve"> </w:t>
      </w:r>
      <w:r>
        <w:tab/>
      </w:r>
      <w:r>
        <w:tab/>
      </w:r>
      <w:r w:rsidR="00F60A98" w:rsidRPr="00F60A98">
        <w:t xml:space="preserve">- nekretnine upisane u  </w:t>
      </w:r>
      <w:proofErr w:type="spellStart"/>
      <w:r w:rsidR="00F60A98" w:rsidRPr="00F60A98">
        <w:t>zk.ul</w:t>
      </w:r>
      <w:proofErr w:type="spellEnd"/>
      <w:r w:rsidR="00F60A98" w:rsidRPr="00F60A98">
        <w:t>. 1748 k.o. 321982 Pakrac i to:</w:t>
      </w:r>
    </w:p>
    <w:p w:rsidRDefault="00F60A98" w:rsidP="00F60A98" w:rsidR="00F60A98" w:rsidRPr="00F60A98">
      <w:pPr>
        <w:jc w:val="both"/>
      </w:pPr>
      <w:r w:rsidRPr="00F60A98">
        <w:t xml:space="preserve"> </w:t>
      </w:r>
      <w:r w:rsidRPr="00F60A98">
        <w:tab/>
      </w:r>
    </w:p>
    <w:p w:rsidRDefault="00F60A98" w:rsidP="00F60A98" w:rsidR="00F60A98" w:rsidRPr="00F60A98">
      <w:pPr>
        <w:jc w:val="both"/>
      </w:pPr>
      <w:r w:rsidRPr="00F60A98">
        <w:t xml:space="preserve"> </w:t>
      </w:r>
      <w:r w:rsidRPr="00F60A98">
        <w:tab/>
      </w:r>
      <w:r w:rsidRPr="00F60A98">
        <w:tab/>
        <w:t xml:space="preserve">- kč.br. 2383 - dvorište i zgrada sa 6740 m2 </w:t>
      </w:r>
    </w:p>
    <w:p w:rsidRDefault="00F60A98" w:rsidP="00F60A98" w:rsidR="00F60A98" w:rsidRPr="00F60A98">
      <w:pPr>
        <w:jc w:val="both"/>
      </w:pPr>
      <w:r w:rsidRPr="00F60A98">
        <w:t xml:space="preserve"> </w:t>
      </w:r>
      <w:r w:rsidRPr="00F60A98">
        <w:tab/>
      </w:r>
      <w:r w:rsidRPr="00F60A98">
        <w:tab/>
        <w:t xml:space="preserve">- dvorište sa 5530 m2 </w:t>
      </w:r>
    </w:p>
    <w:p w:rsidRDefault="00F60A98" w:rsidP="00F60A98" w:rsidR="00F60A98" w:rsidRPr="00F60A98">
      <w:pPr>
        <w:jc w:val="both"/>
      </w:pPr>
      <w:r w:rsidRPr="00F60A98">
        <w:t xml:space="preserve"> </w:t>
      </w:r>
      <w:r w:rsidRPr="00F60A98">
        <w:tab/>
      </w:r>
      <w:r w:rsidRPr="00F60A98">
        <w:tab/>
        <w:t xml:space="preserve"> - zgrada sa 1210 m2</w:t>
      </w:r>
    </w:p>
    <w:p w:rsidRDefault="00F60A98" w:rsidP="00F60A98" w:rsidR="00F60A98" w:rsidRPr="00F60A98">
      <w:pPr>
        <w:ind w:firstLine="708" w:left="708"/>
        <w:jc w:val="both"/>
      </w:pPr>
      <w:r w:rsidRPr="00F60A98">
        <w:t>odnosno ukupno 6740 m2,</w:t>
      </w:r>
    </w:p>
    <w:p w:rsidRDefault="00027ADB" w:rsidP="00F60A98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9573AC">
        <w:t>743/2016-119</w:t>
      </w:r>
      <w:r w:rsidR="009C1C7E">
        <w:t xml:space="preserve"> </w:t>
      </w:r>
      <w:r>
        <w:t xml:space="preserve">od </w:t>
      </w:r>
      <w:r w:rsidR="009573AC">
        <w:t>13. kolovoza</w:t>
      </w:r>
      <w:r w:rsidR="00490F6D">
        <w:t xml:space="preserve"> 2018</w:t>
      </w:r>
      <w:r>
        <w:t xml:space="preserve">. godine pravomoćno je dana </w:t>
      </w:r>
      <w:r w:rsidR="009573AC">
        <w:t>30. kolovoza</w:t>
      </w:r>
      <w:r w:rsidR="007200AE" w:rsidRPr="007200AE">
        <w:t xml:space="preserve"> 2018</w:t>
      </w:r>
      <w:r>
        <w:t xml:space="preserve">. godine, a kupac </w:t>
      </w:r>
      <w:r w:rsidR="009C1C7E" w:rsidRPr="009C1C7E">
        <w:t>GRAD PAKRAC, Trg bana Josipa Jelačića 18, Pakrac, OIB 79689915301</w:t>
      </w:r>
      <w:r>
        <w:t xml:space="preserve">, uplatio je u roku </w:t>
      </w:r>
      <w:proofErr w:type="spellStart"/>
      <w:r>
        <w:t>kupovninu</w:t>
      </w:r>
      <w:proofErr w:type="spellEnd"/>
      <w:r>
        <w:t xml:space="preserve"> u iznosu od </w:t>
      </w:r>
      <w:r w:rsidR="009573AC">
        <w:t>294.843,94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526D66">
        <w:t>05. rujna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86E66" w:rsidR="00445837" w:rsidRPr="00445837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Mirna Vujčić</w:t>
      </w:r>
    </w:p>
    <w:p w:rsidRDefault="00704A5A" w:rsidP="004B1784" w:rsidR="00704A5A">
      <w:pPr>
        <w:rPr>
          <w:lang w:eastAsia="en-US"/>
        </w:rPr>
      </w:pPr>
    </w:p>
    <w:p w:rsidRDefault="004B1784" w:rsidP="004B1784" w:rsidR="004B1784" w:rsidRPr="00704A5A">
      <w:pPr>
        <w:rPr>
          <w:lang w:eastAsia="en-US"/>
        </w:rPr>
      </w:pP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486E66" w:rsidP="00027ADB" w:rsidR="00486E66">
      <w:pPr>
        <w:jc w:val="both"/>
      </w:pPr>
    </w:p>
    <w:p w:rsidRDefault="00486E66" w:rsidP="00027ADB" w:rsidR="00486E66">
      <w:pPr>
        <w:jc w:val="both"/>
      </w:pP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lastRenderedPageBreak/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E22" w:rsidP="007200AE" w:rsidR="00662E22">
      <w:r>
        <w:separator/>
      </w:r>
    </w:p>
  </w:endnote>
  <w:endnote w:id="0" w:type="continuationSeparator">
    <w:p w:rsidRDefault="00662E22" w:rsidP="007200AE" w:rsidR="00662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E22" w:rsidP="007200AE" w:rsidR="00662E22">
      <w:r>
        <w:separator/>
      </w:r>
    </w:p>
  </w:footnote>
  <w:footnote w:id="0" w:type="continuationSeparator">
    <w:p w:rsidRDefault="00662E22" w:rsidP="007200AE" w:rsidR="00662E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8147B9">
      <w:rPr>
        <w:b/>
      </w:rPr>
      <w:t>743</w:t>
    </w:r>
    <w:r>
      <w:rPr>
        <w:b/>
      </w:rPr>
      <w:t>/201</w:t>
    </w:r>
    <w:r w:rsidR="008147B9">
      <w:rPr>
        <w:b/>
      </w:rPr>
      <w:t>6-</w:t>
    </w:r>
    <w:r w:rsidR="00F60A98">
      <w:rPr>
        <w:b/>
      </w:rPr>
      <w:t>134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1B01A9"/>
    <w:rsid w:val="00445837"/>
    <w:rsid w:val="00486E66"/>
    <w:rsid w:val="00490F6D"/>
    <w:rsid w:val="004B1784"/>
    <w:rsid w:val="00526D66"/>
    <w:rsid w:val="00540D21"/>
    <w:rsid w:val="00620A0B"/>
    <w:rsid w:val="00662E22"/>
    <w:rsid w:val="006F66EB"/>
    <w:rsid w:val="00704A5A"/>
    <w:rsid w:val="007200AE"/>
    <w:rsid w:val="007B5FF1"/>
    <w:rsid w:val="00813BD2"/>
    <w:rsid w:val="008147B9"/>
    <w:rsid w:val="00855492"/>
    <w:rsid w:val="00900BA5"/>
    <w:rsid w:val="009573AC"/>
    <w:rsid w:val="009C1C7E"/>
    <w:rsid w:val="009C39D4"/>
    <w:rsid w:val="009D5553"/>
    <w:rsid w:val="00A16F66"/>
    <w:rsid w:val="00A616BC"/>
    <w:rsid w:val="00B364F2"/>
    <w:rsid w:val="00BB48A2"/>
    <w:rsid w:val="00C463EA"/>
    <w:rsid w:val="00D62E14"/>
    <w:rsid w:val="00DB052E"/>
    <w:rsid w:val="00DE6A0B"/>
    <w:rsid w:val="00E62345"/>
    <w:rsid w:val="00F0189B"/>
    <w:rsid w:val="00F02184"/>
    <w:rsid w:val="00F05D40"/>
    <w:rsid w:val="00F60A98"/>
    <w:rsid w:val="00FC07DD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6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6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6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6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6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6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6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6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257</properties:Words>
  <properties:Characters>1260</properties:Characters>
  <properties:Lines>52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2018-09-05T11:05:00Z</dcterms:created>
  <dc:creator>wsadmin</dc:creator>
  <cp:lastModifiedBy>wsadmin</cp:lastModifiedBy>
  <cp:lastPrinted>2018-06-14T10:17:00Z</cp:lastPrinted>
  <dcterms:modified xmlns:xsi="http://www.w3.org/2001/XMLSchema-instance" xsi:type="dcterms:W3CDTF">2018-09-05T11:51:00Z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(St-743-2016-05.09.18.-GRUPA FERDINAND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