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8607" w14:paraId="270860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AF1FB5">
        <w:t>753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AF1FB5">
        <w:t>753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F1FB5">
        <w:t>INTELIGENTNE INTERNET SOLUCIJE d.o.o., OIB 59297589604, Zagreb, Ulica grada Vukovara 20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F1FB5">
        <w:t>89.382,30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1FB5"/>
    <w:rsid w:val="00AF31FC"/>
    <w:rsid w:val="00B00AAF"/>
    <w:rsid w:val="00B37548"/>
    <w:rsid w:val="00B6306E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7753</izvorni_sadrzaj>
    <derivirana_varijabla naziv="DomainObject.Predmet.Broj_1">7753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St-7753/2015</izvorni_sadrzaj>
    <derivirana_varijabla naziv="DomainObject.Predmet.OznakaBroj_1">St-7753/2015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INTELIGENTNE INTERNET SOLUCIJE d.o.o. zastupanog po punomoćniku JOZO BAZINA</izvorni_sadrzaj>
    <derivirana_varijabla naziv="DomainObject.Predmet.ProtustrankaFormated_1">  INTELIGENTNE INTERNET SOLUCIJE d.o.o. zastupanog po punomoćniku JOZO BAZINA</derivirana_varijabla>
  </DomainObject.Predmet.ProtustrankaFormated>
  <DomainObject.Predmet.ProtustrankaFormatedOIB>
    <izvorni_sadrzaj>  INTELIGENTNE INTERNET SOLUCIJE d.o.o., OIB 59297589604 zastupanog po punomoćniku JOZO BAZINA</izvorni_sadrzaj>
    <derivirana_varijabla naziv="DomainObject.Predmet.ProtustrankaFormatedOIB_1">  INTELIGENTNE INTERNET SOLUCIJE d.o.o., OIB 59297589604 zastupanog po punomoćniku JOZO BAZINA</derivirana_varijabla>
  </DomainObject.Predmet.ProtustrankaFormatedOIB>
  <DomainObject.Predmet.ProtustrankaFormatedWithAdress>
    <izvorni_sadrzaj> INTELIGENTNE INTERNET SOLUCIJE d.o.o., Ulica grada Vukovara 20, 10000 Zagreb zastupanog po punomoćniku JOZO BAZINA</izvorni_sadrzaj>
    <derivirana_varijabla naziv="DomainObject.Predmet.ProtustrankaFormatedWithAdress_1"> INTELIGENTNE INTERNET SOLUCIJE d.o.o., Ulica grada Vukovara 20, 10000 Zagreb zastupanog po punomoćniku JOZO BAZINA</derivirana_varijabla>
  </DomainObject.Predmet.ProtustrankaFormatedWithAdress>
  <DomainObject.Predmet.ProtustrankaFormatedWithAdressOIB>
    <izvorni_sadrzaj> INTELIGENTNE INTERNET SOLUCIJE d.o.o., OIB 59297589604, Ulica grada Vukovara 20, 10000 Zagreb zastupanog po punomoćniku JOZO BAZINA</izvorni_sadrzaj>
    <derivirana_varijabla naziv="DomainObject.Predmet.ProtustrankaFormatedWithAdressOIB_1"> INTELIGENTNE INTERNET SOLUCIJE d.o.o., OIB 59297589604, Ulica grada Vukovara 20, 10000 Zagreb zastupanog po punomoćniku JOZO BAZINA</derivirana_varijabla>
  </DomainObject.Predmet.ProtustrankaFormatedWithAdressOIB>
  <DomainObject.Predmet.ProtustrankaWithAdress>
    <izvorni_sadrzaj>INTELIGENTNE INTERNET SOLUCIJE d.o.o. Ulica grada Vukovara 20, 10000 Zagreb</izvorni_sadrzaj>
    <derivirana_varijabla naziv="DomainObject.Predmet.ProtustrankaWithAdress_1">INTELIGENTNE INTERNET SOLUCIJE d.o.o. Ulica grada Vukovara 20, 10000 Zagreb</derivirana_varijabla>
  </DomainObject.Predmet.ProtustrankaWithAdress>
  <DomainObject.Predmet.ProtustrankaWithAdressOIB>
    <izvorni_sadrzaj>INTELIGENTNE INTERNET SOLUCIJE d.o.o., OIB 59297589604, Ulica grada Vukovara 20, 10000 Zagreb</izvorni_sadrzaj>
    <derivirana_varijabla naziv="DomainObject.Predmet.ProtustrankaWithAdressOIB_1">INTELIGENTNE INTERNET SOLUCIJE d.o.o., OIB 59297589604, Ulica grada Vukovara 20, 10000 Zagreb</derivirana_varijabla>
  </DomainObject.Predmet.ProtustrankaWithAdressOIB>
  <DomainObject.Predmet.ProtustrankaNazivFormated>
    <izvorni_sadrzaj>INTELIGENTNE INTERNET SOLUCIJE d.o.o.</izvorni_sadrzaj>
    <derivirana_varijabla naziv="DomainObject.Predmet.ProtustrankaNazivFormated_1">INTELIGENTNE INTERNET SOLUCIJE d.o.o.</derivirana_varijabla>
  </DomainObject.Predmet.ProtustrankaNazivFormated>
  <DomainObject.Predmet.ProtustrankaNazivFormatedOIB>
    <izvorni_sadrzaj>INTELIGENTNE INTERNET SOLUCIJE d.o.o., OIB 59297589604</izvorni_sadrzaj>
    <derivirana_varijabla naziv="DomainObject.Predmet.ProtustrankaNazivFormatedOIB_1">INTELIGENTNE INTERNET SOLUCIJE d.o.o., OIB 59297589604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INTELIGENTNE INTERNET SOLUCIJE d.o.o. zastupanog po punomoćniku JOZO BAZINA</item>
    </izvorni_sadrzaj>
    <derivirana_varijabla naziv="DomainObject.Predmet.ProtuStrankaListFormated_1">
      <item>INTELIGENTNE INTERNET SOLUCIJE d.o.o. zastupanog po punomoćniku JOZO BAZINA</item>
    </derivirana_varijabla>
  </DomainObject.Predmet.ProtuStrankaListFormated>
  <DomainObject.Predmet.ProtuStrankaListFormatedOIB>
    <izvorni_sadrzaj>
      <item>INTELIGENTNE INTERNET SOLUCIJE d.o.o., OIB 59297589604 zastupanog po punomoćniku JOZO BAZINA</item>
    </izvorni_sadrzaj>
    <derivirana_varijabla naziv="DomainObject.Predmet.ProtuStrankaListFormatedOIB_1">
      <item>INTELIGENTNE INTERNET SOLUCIJE d.o.o., OIB 59297589604 zastupanog po punomoćniku JOZO BAZINA</item>
    </derivirana_varijabla>
  </DomainObject.Predmet.ProtuStrankaListFormatedOIB>
  <DomainObject.Predmet.ProtuStrankaListFormatedWithAdress>
    <izvorni_sadrzaj>
      <item>INTELIGENTNE INTERNET SOLUCIJE d.o.o., Ulica grada Vukovara 20, 10000 Zagreb zastupanog po punomoćniku JOZO BAZINA</item>
    </izvorni_sadrzaj>
    <derivirana_varijabla naziv="DomainObject.Predmet.ProtuStrankaListFormatedWithAdress_1">
      <item>INTELIGENTNE INTERNET SOLUCIJE d.o.o., Ulica grada Vukovara 20, 10000 Zagreb zastupanog po punomoćniku JOZO BAZINA</item>
    </derivirana_varijabla>
  </DomainObject.Predmet.ProtuStrankaListFormatedWithAdress>
  <DomainObject.Predmet.ProtuStrankaListFormatedWithAdressOIB>
    <izvorni_sadrzaj>
      <item>INTELIGENTNE INTERNET SOLUCIJE d.o.o., OIB 59297589604, Ulica grada Vukovara 20, 10000 Zagreb zastupanog po punomoćniku JOZO BAZINA</item>
    </izvorni_sadrzaj>
    <derivirana_varijabla naziv="DomainObject.Predmet.ProtuStrankaListFormatedWithAdressOIB_1">
      <item>INTELIGENTNE INTERNET SOLUCIJE d.o.o., OIB 59297589604, Ulica grada Vukovara 20, 10000 Zagreb zastupanog po punomoćniku JOZO BAZINA</item>
    </derivirana_varijabla>
  </DomainObject.Predmet.ProtuStrankaListFormatedWithAdressOIB>
  <DomainObject.Predmet.ProtuStrankaListNazivFormated>
    <izvorni_sadrzaj>
      <item>INTELIGENTNE INTERNET SOLUCIJE d.o.o.</item>
    </izvorni_sadrzaj>
    <derivirana_varijabla naziv="DomainObject.Predmet.ProtuStrankaListNazivFormated_1">
      <item>INTELIGENTNE INTERNET SOLUCIJE d.o.o.</item>
    </derivirana_varijabla>
  </DomainObject.Predmet.ProtuStrankaListNazivFormated>
  <DomainObject.Predmet.ProtuStrankaListNazivFormatedOIB>
    <izvorni_sadrzaj>
      <item>INTELIGENTNE INTERNET SOLUCIJE d.o.o., OIB 59297589604</item>
    </izvorni_sadrzaj>
    <derivirana_varijabla naziv="DomainObject.Predmet.ProtuStrankaListNazivFormatedOIB_1">
      <item>INTELIGENTNE INTERNET SOLUCIJE d.o.o., OIB 59297589604</item>
    </derivirana_varijabla>
  </DomainObject.Predmet.ProtuStrankaListNazivFormatedOIB>
  <DomainObject.Predmet.OstaliListFormated>
    <izvorni_sadrzaj>
      <item>JOZO BAZINA punomoćnik sudionika u postupku INTELIGENTNE INTERNET SOLUCIJE d.o.o.</item>
    </izvorni_sadrzaj>
    <derivirana_varijabla naziv="DomainObject.Predmet.OstaliListFormated_1">
      <item>JOZO BAZINA punomoćnik sudionika u postupku INTELIGENTNE INTERNET SOLUCIJE d.o.o.</item>
    </derivirana_varijabla>
  </DomainObject.Predmet.OstaliListFormated>
  <DomainObject.Predmet.OstaliListFormatedOIB>
    <izvorni_sadrzaj>
      <item>JOZO BAZINA, OIB 82511532409 punomoćnik sudionika u postupku INTELIGENTNE INTERNET SOLUCIJE d.o.o.</item>
    </izvorni_sadrzaj>
    <derivirana_varijabla naziv="DomainObject.Predmet.OstaliListFormatedOIB_1">
      <item>JOZO BAZINA, OIB 82511532409 punomoćnik sudionika u postupku INTELIGENTNE INTERNET SOLUCIJE d.o.o.</item>
    </derivirana_varijabla>
  </DomainObject.Predmet.OstaliListFormatedOIB>
  <DomainObject.Predmet.OstaliListFormatedWithAdress>
    <izvorni_sadrzaj>
      <item>JOZO BAZINA, Počiteljska 1, 10000 Zagreb punomoćnik sudionika u postupku INTELIGENTNE INTERNET SOLUCIJE d.o.o.</item>
    </izvorni_sadrzaj>
    <derivirana_varijabla naziv="DomainObject.Predmet.OstaliListFormatedWithAdress_1">
      <item>JOZO BAZINA, Počiteljska 1, 10000 Zagreb punomoćnik sudionika u postupku INTELIGENTNE INTERNET SOLUCIJE d.o.o.</item>
    </derivirana_varijabla>
  </DomainObject.Predmet.OstaliListFormatedWithAdress>
  <DomainObject.Predmet.OstaliListFormatedWithAdressOIB>
    <izvorni_sadrzaj>
      <item>JOZO BAZINA, OIB 82511532409, Počiteljska 1, 10000 Zagreb punomoćnik sudionika u postupku INTELIGENTNE INTERNET SOLUCIJE d.o.o.</item>
    </izvorni_sadrzaj>
    <derivirana_varijabla naziv="DomainObject.Predmet.OstaliListFormatedWithAdressOIB_1">
      <item>JOZO BAZINA, OIB 82511532409, Počiteljska 1, 10000 Zagreb punomoćnik sudionika u postupku INTELIGENTNE INTERNET SOLUCIJE d.o.o.</item>
    </derivirana_varijabla>
  </DomainObject.Predmet.OstaliListFormatedWithAdressOIB>
  <DomainObject.Predmet.OstaliListNazivFormated>
    <izvorni_sadrzaj>
      <item>JOZO BAZINA</item>
    </izvorni_sadrzaj>
    <derivirana_varijabla naziv="DomainObject.Predmet.OstaliListNazivFormated_1">
      <item>JOZO BAZINA</item>
    </derivirana_varijabla>
  </DomainObject.Predmet.OstaliListNazivFormated>
  <DomainObject.Predmet.OstaliListNazivFormatedOIB>
    <izvorni_sadrzaj>
      <item>JOZO BAZINA, OIB 82511532409</item>
    </izvorni_sadrzaj>
    <derivirana_varijabla naziv="DomainObject.Predmet.OstaliListNazivFormatedOIB_1">
      <item>JOZO BAZINA, OIB 82511532409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INTELIGENTNE INTERNET SOLUCIJE d.o.o.</izvorni_sadrzaj>
    <derivirana_varijabla naziv="DomainObject.Predmet.ProtustrankaIDrugi_1">INTELIGENTNE INTERNET SOLUCIJE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INTELIGENTNE INTERNET SOLUCIJE d.o.o., OIB 59297589604, Ulica grada Vukovara 20, 10000 Zagreb</izvorni_sadrzaj>
    <derivirana_varijabla naziv="DomainObject.Predmet.ProtustrankaIDrugiAdressOIB_1">INTELIGENTNE INTERNET SOLUCIJE d.o.o., OIB 59297589604, Ulica grada Vukovara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INTELIGENTNE INTERNET SOLUCIJE d.o.o.</item>
      <item>FINA Regionalni centar Zagreb</item>
      <item>JOZO BAZINA</item>
    </izvorni_sadrzaj>
    <derivirana_varijabla naziv="DomainObject.Predmet.SudioniciListNaziv_1">
      <item>INTELIGENTNE INTERNET SOLUCIJE d.o.o.</item>
      <item>FINA Regionalni centar Zagreb</item>
      <item>JOZO BAZINA</item>
    </derivirana_varijabla>
  </DomainObject.Predmet.SudioniciListNaziv>
  <DomainObject.Predmet.SudioniciListAdressOIB>
    <izvorni_sadrzaj>
      <item>INTELIGENTNE INTERNET SOLUCIJE d.o.o., OIB 59297589604, Ulica grada Vukovara 20,10000 Zagreb</item>
      <item>FINA Regionalni centar Zagreb, OIB 85821130368, Trg svibanjskih žrtava 1995. 1,10000 Zagreb</item>
      <item>JOZO BAZINA, OIB 82511532409, Počiteljska 1,10000 Zagreb</item>
    </izvorni_sadrzaj>
    <derivirana_varijabla naziv="DomainObject.Predmet.SudioniciListAdressOIB_1">
      <item>INTELIGENTNE INTERNET SOLUCIJE d.o.o., OIB 59297589604, Ulica grada Vukovara 20,10000 Zagreb</item>
      <item>FINA Regionalni centar Zagreb, OIB 85821130368, Trg svibanjskih žrtava 1995. 1,10000 Zagreb</item>
      <item>JOZO BAZINA, OIB 82511532409, Počiteljska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59297589604</item>
      <item>, OIB 85821130368</item>
      <item>, OIB 82511532409</item>
    </izvorni_sadrzaj>
    <derivirana_varijabla naziv="DomainObject.Predmet.SudioniciListNazivOIB_1">
      <item>, OIB 59297589604</item>
      <item>, OIB 85821130368</item>
      <item>, OIB 82511532409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B3CEA-8792-40A7-AF56-0DA691453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1347</properties:Characters>
  <properties:Lines>48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