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087f" w14:paraId="33c087f" w:rsidRDefault="0001611F" w:rsidP="00910611" w:rsidR="0001611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611F" w:rsidP="00910611" w:rsidR="0001611F">
      <w:r>
        <w:rPr>
          <w:rFonts w:eastAsia="MS Mincho"/>
          <w:szCs w:val="24"/>
        </w:rPr>
        <w:t>REPUBLIKA HRVATSKA</w:t>
      </w:r>
    </w:p>
    <w:p w:rsidRDefault="0001611F" w:rsidP="00910611" w:rsidR="0001611F">
      <w:r>
        <w:rPr>
          <w:rFonts w:eastAsia="MS Mincho"/>
          <w:szCs w:val="24"/>
        </w:rPr>
        <w:t>TRGOVAČKI SUD U RIJECI</w:t>
      </w:r>
    </w:p>
    <w:p w:rsidRDefault="0001611F" w:rsidR="0001611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026279">
      <w:pPr>
        <w:jc w:val="center"/>
        <w:rPr>
          <w:sz w:val="24"/>
          <w:szCs w:val="24"/>
        </w:rPr>
      </w:pP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02627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026279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026279">
        <w:rPr>
          <w:rFonts w:cs="Times New Roman" w:hAnsi="Times New Roman" w:ascii="Times New Roman"/>
          <w:szCs w:val="24"/>
          <w:lang w:val="hr-HR"/>
        </w:rPr>
        <w:t>og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026279">
        <w:rPr>
          <w:rFonts w:cs="Times New Roman" w:hAnsi="Times New Roman" w:ascii="Times New Roman"/>
          <w:szCs w:val="24"/>
          <w:lang w:val="hr-HR"/>
        </w:rPr>
        <w:t>a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026279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1611F">
        <w:rPr>
          <w:rFonts w:cs="Times New Roman" w:hAnsi="Times New Roman" w:ascii="Times New Roman"/>
          <w:szCs w:val="24"/>
          <w:lang w:val="hr-HR"/>
        </w:rPr>
        <w:t>26</w:t>
      </w:r>
      <w:r w:rsidR="002D61B1" w:rsidRPr="00026279">
        <w:rPr>
          <w:rFonts w:cs="Times New Roman" w:hAnsi="Times New Roman" w:ascii="Times New Roman"/>
          <w:szCs w:val="24"/>
          <w:lang w:val="hr-HR"/>
        </w:rPr>
        <w:t xml:space="preserve">. </w:t>
      </w:r>
      <w:r w:rsidR="0001611F">
        <w:rPr>
          <w:rFonts w:cs="Times New Roman" w:hAnsi="Times New Roman" w:ascii="Times New Roman"/>
          <w:szCs w:val="24"/>
          <w:lang w:val="hr-HR"/>
        </w:rPr>
        <w:t xml:space="preserve">siječnja </w:t>
      </w:r>
      <w:r w:rsidR="002B10FE" w:rsidRPr="00026279">
        <w:rPr>
          <w:rFonts w:cs="Times New Roman" w:hAnsi="Times New Roman" w:ascii="Times New Roman"/>
          <w:szCs w:val="24"/>
          <w:lang w:val="hr-HR"/>
        </w:rPr>
        <w:t>2016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026279">
      <w:pPr>
        <w:jc w:val="center"/>
        <w:rPr>
          <w:sz w:val="24"/>
          <w:szCs w:val="24"/>
        </w:rPr>
      </w:pPr>
      <w:r w:rsidRPr="00026279">
        <w:rPr>
          <w:sz w:val="24"/>
          <w:szCs w:val="24"/>
        </w:rPr>
        <w:t>O G L A S</w:t>
      </w: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26279">
        <w:rPr>
          <w:sz w:val="24"/>
          <w:szCs w:val="24"/>
        </w:rPr>
        <w:t xml:space="preserve">Dužnik </w:t>
      </w:r>
      <w:r w:rsidR="009F7919">
        <w:rPr>
          <w:sz w:val="24"/>
          <w:szCs w:val="24"/>
        </w:rPr>
        <w:t xml:space="preserve">ŠEREMET d. o. o. za proizvodnju, trgovinu i usluge Fužine (Općina Fužine), Sveti križ 9, </w:t>
      </w:r>
      <w:r w:rsidR="009F7919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9F7919">
        <w:rPr>
          <w:sz w:val="24"/>
          <w:szCs w:val="24"/>
        </w:rPr>
        <w:t>040251759, OIB: 66807332043</w:t>
      </w:r>
      <w:r w:rsidR="002B10FE" w:rsidRPr="00026279">
        <w:rPr>
          <w:sz w:val="24"/>
          <w:szCs w:val="24"/>
        </w:rPr>
        <w:t>,</w:t>
      </w:r>
      <w:r w:rsidRPr="00026279">
        <w:rPr>
          <w:sz w:val="24"/>
          <w:szCs w:val="24"/>
        </w:rPr>
        <w:t xml:space="preserve"> ima ukupan dug evidentiran na temelju neizvršenih </w:t>
      </w:r>
      <w:r w:rsidR="00692ECB" w:rsidRPr="00026279">
        <w:rPr>
          <w:sz w:val="24"/>
          <w:szCs w:val="24"/>
        </w:rPr>
        <w:t xml:space="preserve">osnova za plaćanje  u iznosu </w:t>
      </w:r>
      <w:r w:rsidR="009F7919">
        <w:rPr>
          <w:sz w:val="24"/>
          <w:szCs w:val="24"/>
        </w:rPr>
        <w:t>1.540.114,88</w:t>
      </w:r>
      <w:r w:rsidR="001D022D" w:rsidRPr="00026279">
        <w:rPr>
          <w:sz w:val="24"/>
          <w:szCs w:val="24"/>
        </w:rPr>
        <w:t xml:space="preserve"> </w:t>
      </w:r>
      <w:r w:rsidRPr="00026279">
        <w:rPr>
          <w:sz w:val="24"/>
          <w:szCs w:val="24"/>
        </w:rPr>
        <w:t xml:space="preserve">kn. </w:t>
      </w: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F7919">
        <w:rPr>
          <w:sz w:val="24"/>
          <w:szCs w:val="24"/>
        </w:rPr>
        <w:t>Poziva se osoba ovlaštena za zastupanje dužnika po zakonu (</w:t>
      </w:r>
      <w:r w:rsidR="009F7919" w:rsidRPr="009F7919">
        <w:rPr>
          <w:sz w:val="24"/>
          <w:szCs w:val="24"/>
        </w:rPr>
        <w:t>Ile Šeremet, Fužine, Sveti Križ 9</w:t>
      </w:r>
      <w:r w:rsidRPr="009F7919">
        <w:rPr>
          <w:sz w:val="24"/>
          <w:szCs w:val="24"/>
        </w:rPr>
        <w:t xml:space="preserve">) da u </w:t>
      </w:r>
      <w:r w:rsidRPr="00026279">
        <w:rPr>
          <w:sz w:val="24"/>
          <w:szCs w:val="24"/>
        </w:rPr>
        <w:t xml:space="preserve">roku od 15 dana od dana objave oglasa podnese sudu, pozivom na posl. br. </w:t>
      </w:r>
      <w:r w:rsidR="002B10FE" w:rsidRPr="00026279">
        <w:rPr>
          <w:sz w:val="24"/>
          <w:szCs w:val="24"/>
        </w:rPr>
        <w:t>14</w:t>
      </w:r>
      <w:r w:rsidRPr="00026279">
        <w:rPr>
          <w:sz w:val="24"/>
          <w:szCs w:val="24"/>
        </w:rPr>
        <w:t xml:space="preserve"> St-</w:t>
      </w:r>
      <w:r w:rsidR="00D820A1">
        <w:rPr>
          <w:sz w:val="24"/>
          <w:szCs w:val="24"/>
        </w:rPr>
        <w:t>7</w:t>
      </w:r>
      <w:r w:rsidR="00AE32A6">
        <w:rPr>
          <w:sz w:val="24"/>
          <w:szCs w:val="24"/>
        </w:rPr>
        <w:t>1</w:t>
      </w:r>
      <w:r w:rsidR="009F7919">
        <w:rPr>
          <w:sz w:val="24"/>
          <w:szCs w:val="24"/>
        </w:rPr>
        <w:t>5</w:t>
      </w:r>
      <w:r w:rsidR="00762965" w:rsidRPr="00026279">
        <w:rPr>
          <w:sz w:val="24"/>
          <w:szCs w:val="24"/>
        </w:rPr>
        <w:t>/2015</w:t>
      </w:r>
      <w:r w:rsidRPr="00026279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2627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026279">
      <w:pPr>
        <w:rPr>
          <w:sz w:val="24"/>
          <w:szCs w:val="24"/>
        </w:rPr>
      </w:pPr>
      <w:r w:rsidRPr="0002627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026279">
      <w:pPr>
        <w:rPr>
          <w:sz w:val="24"/>
          <w:szCs w:val="24"/>
        </w:rPr>
      </w:pPr>
    </w:p>
    <w:sectPr w:rsidSect="004624D4" w:rsidR="004F6C16" w:rsidRPr="0002627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754" w:rsidP="00FF2B80" w:rsidR="001D4754">
      <w:pPr>
        <w:spacing w:lineRule="auto" w:line="240" w:after="0"/>
      </w:pPr>
      <w:r>
        <w:separator/>
      </w:r>
    </w:p>
  </w:endnote>
  <w:endnote w:id="0" w:type="continuationSeparator">
    <w:p w:rsidRDefault="001D4754" w:rsidP="00FF2B80" w:rsidR="001D47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754" w:rsidP="00FF2B80" w:rsidR="001D4754">
      <w:pPr>
        <w:spacing w:lineRule="auto" w:line="240" w:after="0"/>
      </w:pPr>
      <w:r>
        <w:separator/>
      </w:r>
    </w:p>
  </w:footnote>
  <w:footnote w:id="0" w:type="continuationSeparator">
    <w:p w:rsidRDefault="001D4754" w:rsidP="00FF2B80" w:rsidR="001D47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3273E">
      <w:rPr>
        <w:sz w:val="24"/>
        <w:szCs w:val="24"/>
      </w:rPr>
      <w:t>7</w:t>
    </w:r>
    <w:r w:rsidR="00AE32A6">
      <w:rPr>
        <w:sz w:val="24"/>
        <w:szCs w:val="24"/>
      </w:rPr>
      <w:t>1</w:t>
    </w:r>
    <w:r w:rsidR="009F7919">
      <w:rPr>
        <w:sz w:val="24"/>
        <w:szCs w:val="24"/>
      </w:rPr>
      <w:t>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70309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1611F"/>
    <w:rsid w:val="00026279"/>
    <w:rsid w:val="0003273E"/>
    <w:rsid w:val="00071870"/>
    <w:rsid w:val="000E7348"/>
    <w:rsid w:val="001150A3"/>
    <w:rsid w:val="00121BA2"/>
    <w:rsid w:val="00131A61"/>
    <w:rsid w:val="00171F48"/>
    <w:rsid w:val="001A022E"/>
    <w:rsid w:val="001D022D"/>
    <w:rsid w:val="001D4754"/>
    <w:rsid w:val="001E0485"/>
    <w:rsid w:val="001E0C63"/>
    <w:rsid w:val="00222A86"/>
    <w:rsid w:val="002345B8"/>
    <w:rsid w:val="002B10FE"/>
    <w:rsid w:val="002B126B"/>
    <w:rsid w:val="002C5145"/>
    <w:rsid w:val="002D5710"/>
    <w:rsid w:val="002D61B1"/>
    <w:rsid w:val="00331EAE"/>
    <w:rsid w:val="00347763"/>
    <w:rsid w:val="00355A5E"/>
    <w:rsid w:val="00385D3D"/>
    <w:rsid w:val="003F7F10"/>
    <w:rsid w:val="004950E0"/>
    <w:rsid w:val="004A597A"/>
    <w:rsid w:val="004B790E"/>
    <w:rsid w:val="004F6C16"/>
    <w:rsid w:val="005A3B44"/>
    <w:rsid w:val="006140D3"/>
    <w:rsid w:val="006345D2"/>
    <w:rsid w:val="00663750"/>
    <w:rsid w:val="00687220"/>
    <w:rsid w:val="006877F8"/>
    <w:rsid w:val="00692ECB"/>
    <w:rsid w:val="006C6E81"/>
    <w:rsid w:val="006F5D11"/>
    <w:rsid w:val="00703097"/>
    <w:rsid w:val="0075527B"/>
    <w:rsid w:val="00762965"/>
    <w:rsid w:val="007A5B96"/>
    <w:rsid w:val="007A78FC"/>
    <w:rsid w:val="008964C2"/>
    <w:rsid w:val="008A2A60"/>
    <w:rsid w:val="008D513E"/>
    <w:rsid w:val="00904ACC"/>
    <w:rsid w:val="0091243A"/>
    <w:rsid w:val="00914B23"/>
    <w:rsid w:val="00942A0F"/>
    <w:rsid w:val="009A4D90"/>
    <w:rsid w:val="009C7873"/>
    <w:rsid w:val="009D3F74"/>
    <w:rsid w:val="009F7919"/>
    <w:rsid w:val="00A042E2"/>
    <w:rsid w:val="00A61B46"/>
    <w:rsid w:val="00AA1614"/>
    <w:rsid w:val="00AE32A6"/>
    <w:rsid w:val="00B1443B"/>
    <w:rsid w:val="00BA3EB5"/>
    <w:rsid w:val="00BC7C8F"/>
    <w:rsid w:val="00BE6228"/>
    <w:rsid w:val="00BF46A5"/>
    <w:rsid w:val="00C02DD1"/>
    <w:rsid w:val="00C50E66"/>
    <w:rsid w:val="00C66979"/>
    <w:rsid w:val="00C72A22"/>
    <w:rsid w:val="00C74875"/>
    <w:rsid w:val="00C7724E"/>
    <w:rsid w:val="00CA5450"/>
    <w:rsid w:val="00CC755C"/>
    <w:rsid w:val="00D13822"/>
    <w:rsid w:val="00D40D4E"/>
    <w:rsid w:val="00D554E5"/>
    <w:rsid w:val="00D820A1"/>
    <w:rsid w:val="00E513C2"/>
    <w:rsid w:val="00E518D1"/>
    <w:rsid w:val="00EC63A3"/>
    <w:rsid w:val="00F36AEF"/>
    <w:rsid w:val="00FA71F4"/>
    <w:rsid w:val="00FE5B6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611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11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3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611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11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3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St-714/2015</izvorni_sadrzaj>
    <derivirana_varijabla naziv="DomainObject.Predmet.OznakaBroj_1">St-714/2015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 za ljubav i mir među narodima MIRTA  Rijeka</izvorni_sadrzaj>
    <derivirana_varijabla naziv="DomainObject.Predmet.ProtustrankaFormated_1">  Pokret za ljubav i mir među narodima MIRTA  Rijeka</derivirana_varijabla>
  </DomainObject.Predmet.ProtustrankaFormated>
  <DomainObject.Predmet.ProtustrankaFormatedOIB>
    <izvorni_sadrzaj>  Pokret za ljubav i mir među narodima MIRTA  Rijeka, OIB 57338889396</izvorni_sadrzaj>
    <derivirana_varijabla naziv="DomainObject.Predmet.ProtustrankaFormatedOIB_1">  Pokret za ljubav i mir među narodima MIRTA  Rijeka, OIB 57338889396</derivirana_varijabla>
  </DomainObject.Predmet.ProtustrankaFormatedOIB>
  <DomainObject.Predmet.ProtustrankaFormatedWithAdress>
    <izvorni_sadrzaj> Pokret za ljubav i mir među narodima MIRTA  Rijeka, Minakovo 8, 51000 Rijeka</izvorni_sadrzaj>
    <derivirana_varijabla naziv="DomainObject.Predmet.ProtustrankaFormatedWithAdress_1"> Pokret za ljubav i mir među narodima MIRTA  Rijeka, Minakovo 8, 51000 Rijeka</derivirana_varijabla>
  </DomainObject.Predmet.ProtustrankaFormatedWithAdress>
  <DomainObject.Predmet.ProtustrankaFormatedWithAdressOIB>
    <izvorni_sadrzaj> Pokret za ljubav i mir među narodima MIRTA  Rijeka, OIB 57338889396, Minakovo 8, 51000 Rijeka</izvorni_sadrzaj>
    <derivirana_varijabla naziv="DomainObject.Predmet.ProtustrankaFormatedWithAdressOIB_1"> Pokret za ljubav i mir među narodima MIRTA  Rijeka, OIB 57338889396, Minakovo 8, 51000 Rijeka</derivirana_varijabla>
  </DomainObject.Predmet.ProtustrankaFormatedWithAdressOIB>
  <DomainObject.Predmet.ProtustrankaWithAdress>
    <izvorni_sadrzaj>Pokret za ljubav i mir među narodima MIRTA  Rijeka Minakovo 8, 51000 Rijeka</izvorni_sadrzaj>
    <derivirana_varijabla naziv="DomainObject.Predmet.ProtustrankaWithAdress_1">Pokret za ljubav i mir među narodima MIRTA  Rijeka Minakovo 8, 51000 Rijeka</derivirana_varijabla>
  </DomainObject.Predmet.ProtustrankaWithAdress>
  <DomainObject.Predmet.ProtustrankaWithAdressOIB>
    <izvorni_sadrzaj>Pokret za ljubav i mir među narodima MIRTA  Rijeka, OIB 57338889396, Minakovo 8, 51000 Rijeka</izvorni_sadrzaj>
    <derivirana_varijabla naziv="DomainObject.Predmet.ProtustrankaWithAdressOIB_1">Pokret za ljubav i mir među narodima MIRTA  Rijeka, OIB 57338889396, Minakovo 8, 51000 Rijeka</derivirana_varijabla>
  </DomainObject.Predmet.ProtustrankaWithAdressOIB>
  <DomainObject.Predmet.ProtustrankaNazivFormated>
    <izvorni_sadrzaj>Pokret za ljubav i mir među narodima MIRTA  Rijeka</izvorni_sadrzaj>
    <derivirana_varijabla naziv="DomainObject.Predmet.ProtustrankaNazivFormated_1">Pokret za ljubav i mir među narodima MIRTA  Rijeka</derivirana_varijabla>
  </DomainObject.Predmet.ProtustrankaNazivFormated>
  <DomainObject.Predmet.ProtustrankaNazivFormatedOIB>
    <izvorni_sadrzaj>Pokret za ljubav i mir među narodima MIRTA  Rijeka, OIB 57338889396</izvorni_sadrzaj>
    <derivirana_varijabla naziv="DomainObject.Predmet.ProtustrankaNazivFormatedOIB_1">Pokret za ljubav i mir među narodima MIRTA  Rijeka, OIB 57338889396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Pokret za ljubav i mir među narodima MIRTA  Rijeka</item>
    </izvorni_sadrzaj>
    <derivirana_varijabla naziv="DomainObject.Predmet.ProtuStrankaListFormated_1">
      <item>Pokret za ljubav i mir među narodima MIRTA  Rijeka</item>
    </derivirana_varijabla>
  </DomainObject.Predmet.ProtuStrankaListFormated>
  <DomainObject.Predmet.ProtuStrankaListFormatedOIB>
    <izvorni_sadrzaj>
      <item>Pokret za ljubav i mir među narodima MIRTA  Rijeka, OIB 57338889396</item>
    </izvorni_sadrzaj>
    <derivirana_varijabla naziv="DomainObject.Predmet.ProtuStrankaListFormatedOIB_1">
      <item>Pokret za ljubav i mir među narodima MIRTA  Rijeka, OIB 57338889396</item>
    </derivirana_varijabla>
  </DomainObject.Predmet.ProtuStrankaListFormatedOIB>
  <DomainObject.Predmet.ProtuStrankaListFormatedWithAdress>
    <izvorni_sadrzaj>
      <item>Pokret za ljubav i mir među narodima MIRTA  Rijeka, Minakovo 8, 51000 Rijeka</item>
    </izvorni_sadrzaj>
    <derivirana_varijabla naziv="DomainObject.Predmet.ProtuStrankaListFormatedWithAdress_1">
      <item>Pokret za ljubav i mir među narodima MIRTA  Rijeka, Minakovo 8, 51000 Rijeka</item>
    </derivirana_varijabla>
  </DomainObject.Predmet.ProtuStrankaListFormatedWithAdress>
  <DomainObject.Predmet.ProtuStrankaListFormatedWithAdressOIB>
    <izvorni_sadrzaj>
      <item>Pokret za ljubav i mir među narodima MIRTA  Rijeka, OIB 57338889396, Minakovo 8, 51000 Rijeka</item>
    </izvorni_sadrzaj>
    <derivirana_varijabla naziv="DomainObject.Predmet.ProtuStrankaListFormatedWithAdressOIB_1">
      <item>Pokret za ljubav i mir među narodima MIRTA  Rijeka, OIB 57338889396, Minakovo 8, 51000 Rijeka</item>
    </derivirana_varijabla>
  </DomainObject.Predmet.ProtuStrankaListFormatedWithAdressOIB>
  <DomainObject.Predmet.ProtuStrankaListNazivFormated>
    <izvorni_sadrzaj>
      <item>Pokret za ljubav i mir među narodima MIRTA  Rijeka</item>
    </izvorni_sadrzaj>
    <derivirana_varijabla naziv="DomainObject.Predmet.ProtuStrankaListNazivFormated_1">
      <item>Pokret za ljubav i mir među narodima MIRTA  Rijeka</item>
    </derivirana_varijabla>
  </DomainObject.Predmet.ProtuStrankaListNazivFormated>
  <DomainObject.Predmet.ProtuStrankaListNazivFormatedOIB>
    <izvorni_sadrzaj>
      <item>Pokret za ljubav i mir među narodima MIRTA  Rijeka, OIB 57338889396</item>
    </izvorni_sadrzaj>
    <derivirana_varijabla naziv="DomainObject.Predmet.ProtuStrankaListNazivFormatedOIB_1">
      <item>Pokret za ljubav i mir među narodima MIRTA  Rijeka, OIB 57338889396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Pokret za ljubav i mir među narodima MIRTA  Rijeka</izvorni_sadrzaj>
    <derivirana_varijabla naziv="DomainObject.Predmet.ProtustrankaIDrugi_1">Pokret za ljubav i mir među narodima MIRTA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Pokret za ljubav i mir među narodima MIRTA  Rijeka, OIB 57338889396, Minakovo 8, 51000 Rijeka</izvorni_sadrzaj>
    <derivirana_varijabla naziv="DomainObject.Predmet.ProtustrankaIDrugiAdressOIB_1">Pokret za ljubav i mir među narodima MIRTA  Rijeka, OIB 57338889396, Minakovo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Pokret za ljubav i mir među narodima MIRTA  Rijeka</item>
    </izvorni_sadrzaj>
    <derivirana_varijabla naziv="DomainObject.Predmet.SudioniciListNaziv_1">
      <item>FINA Rijeka</item>
      <item>Pokret za ljubav i mir među narodima MIRTA  Rijeka</item>
    </derivirana_varijabla>
  </DomainObject.Predmet.SudioniciListNaziv>
  <DomainObject.Predmet.SudioniciListAdressOIB>
    <izvorni_sadrzaj>
      <item>FINA Rijeka, OIB 85821130368, Frana Kurelca 8,51000 Rijeka</item>
      <item>Pokret za ljubav i mir među narodima MIRTA  Rijeka, OIB 57338889396, Minakovo 8,51000 Rijeka</item>
    </izvorni_sadrzaj>
    <derivirana_varijabla naziv="DomainObject.Predmet.SudioniciListAdressOIB_1">
      <item>FINA Rijeka, OIB 85821130368, Frana Kurelca 8,51000 Rijeka</item>
      <item>Pokret za ljubav i mir među narodima MIRTA  Rijeka, OIB 57338889396, Minakovo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57338889396</item>
    </izvorni_sadrzaj>
    <derivirana_varijabla naziv="DomainObject.Predmet.SudioniciListNazivOIB_1">
      <item>, OIB 85821130368</item>
      <item>, OIB 57338889396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1340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2016-01-26T12:51:00Z</dcterms:created>
  <dc:creator>Vera Jelenović</dc:creator>
  <cp:lastModifiedBy>Danijela Fumić</cp:lastModifiedBy>
  <cp:lastPrinted>2016-01-26T12:50:00Z</cp:lastPrinted>
  <dcterms:modified xmlns:xsi="http://www.w3.org/2001/XMLSchema-instance" xsi:type="dcterms:W3CDTF">2016-01-26T12:51:00Z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