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e2da" w14:paraId="03be2da" w:rsidRDefault="00A17B73" w:rsidP="004730BE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745B7D">
        <w:rPr>
          <w:rFonts w:cs="Times New Roman" w:eastAsia="Times New Roman" w:hAnsi="Times New Roman" w:ascii="Times New Roman"/>
          <w:sz w:val="24"/>
          <w:szCs w:val="24"/>
          <w:lang w:eastAsia="hr-HR"/>
        </w:rPr>
        <w:t>44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1E8D" w:rsidP="00A17B73" w:rsidR="00B01E8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745B7D">
        <w:rPr>
          <w:szCs w:val="24"/>
        </w:rPr>
        <w:t>11</w:t>
      </w:r>
      <w:r w:rsidR="007C4748">
        <w:rPr>
          <w:szCs w:val="24"/>
        </w:rPr>
        <w:t>. siječnja</w:t>
      </w:r>
      <w:r>
        <w:rPr>
          <w:szCs w:val="24"/>
        </w:rPr>
        <w:t xml:space="preserve"> 2016. za provedbu skraćenog stečajnoga postupka nad dužnikom </w:t>
      </w:r>
      <w:r w:rsidR="00745B7D">
        <w:t>LIBERTAS j.d.o.o.</w:t>
      </w:r>
      <w:r>
        <w:t xml:space="preserve">, sa sjedištem u </w:t>
      </w:r>
      <w:r w:rsidR="00745B7D">
        <w:t>Mrljane (Općina Pašman)</w:t>
      </w:r>
      <w:r w:rsidR="00253010">
        <w:t xml:space="preserve">, </w:t>
      </w:r>
      <w:r w:rsidR="000F5206">
        <w:t>Mrljane 24</w:t>
      </w:r>
      <w:r>
        <w:t xml:space="preserve">, OIB: </w:t>
      </w:r>
      <w:r w:rsidR="000F5206">
        <w:t>12870286442</w:t>
      </w:r>
      <w:r w:rsidR="00253010">
        <w:rPr>
          <w:szCs w:val="24"/>
        </w:rPr>
        <w:t>, 3</w:t>
      </w:r>
      <w:r>
        <w:rPr>
          <w:szCs w:val="24"/>
        </w:rPr>
        <w:t xml:space="preserve">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5301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745B7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B7D" w:rsidR="00745B7D">
      <w:pPr>
        <w:spacing w:lineRule="auto" w:line="240" w:after="0"/>
      </w:pPr>
      <w:r>
        <w:separator/>
      </w:r>
    </w:p>
  </w:endnote>
  <w:endnote w:id="0" w:type="continuationSeparator">
    <w:p w:rsidRDefault="00745B7D" w:rsidR="00745B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B7D" w:rsidR="00745B7D">
      <w:pPr>
        <w:spacing w:lineRule="auto" w:line="240" w:after="0"/>
      </w:pPr>
      <w:r>
        <w:separator/>
      </w:r>
    </w:p>
  </w:footnote>
  <w:footnote w:id="0" w:type="continuationSeparator">
    <w:p w:rsidRDefault="00745B7D" w:rsidR="00745B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B7D" w:rsidP="00745B7D" w:rsidR="00745B7D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046EAE"/>
    <w:rsid w:val="00050C36"/>
    <w:rsid w:val="00053ED4"/>
    <w:rsid w:val="000F5206"/>
    <w:rsid w:val="00253010"/>
    <w:rsid w:val="00355A1F"/>
    <w:rsid w:val="003A4FE3"/>
    <w:rsid w:val="004730BE"/>
    <w:rsid w:val="00544E52"/>
    <w:rsid w:val="00581576"/>
    <w:rsid w:val="006C0527"/>
    <w:rsid w:val="007211F5"/>
    <w:rsid w:val="00745B7D"/>
    <w:rsid w:val="00750908"/>
    <w:rsid w:val="00767251"/>
    <w:rsid w:val="007C4748"/>
    <w:rsid w:val="008B5820"/>
    <w:rsid w:val="008C0EC0"/>
    <w:rsid w:val="0099290D"/>
    <w:rsid w:val="00A17B73"/>
    <w:rsid w:val="00A34F71"/>
    <w:rsid w:val="00A530A9"/>
    <w:rsid w:val="00A56A7E"/>
    <w:rsid w:val="00B01E8D"/>
    <w:rsid w:val="00B96ABA"/>
    <w:rsid w:val="00CF77DF"/>
    <w:rsid w:val="00D365A6"/>
    <w:rsid w:val="00E1237E"/>
    <w:rsid w:val="00E756DF"/>
    <w:rsid w:val="00F74B52"/>
    <w:rsid w:val="00F9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5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052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052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052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5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05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05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05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LIBERTAS j.d.o.o. za pomorski prijevoz</izvorni_sadrzaj>
    <derivirana_varijabla naziv="DomainObject.Predmet.ProtustrankaFormated_1">  LIBERTAS j.d.o.o. za pomorski prijevoz</derivirana_varijabla>
  </DomainObject.Predmet.ProtustrankaFormated>
  <DomainObject.Predmet.ProtustrankaFormatedOIB>
    <izvorni_sadrzaj>  LIBERTAS j.d.o.o. za pomorski prijevoz, OIB 12870286442</izvorni_sadrzaj>
    <derivirana_varijabla naziv="DomainObject.Predmet.ProtustrankaFormatedOIB_1">  LIBERTAS j.d.o.o. za pomorski prijevoz, OIB 12870286442</derivirana_varijabla>
  </DomainObject.Predmet.ProtustrankaFormatedOIB>
  <DomainObject.Predmet.ProtustrankaFormatedWithAdress>
    <izvorni_sadrzaj> LIBERTAS j.d.o.o. za pomorski prijevoz, Mrljane 24, 23262 Mrljane</izvorni_sadrzaj>
    <derivirana_varijabla naziv="DomainObject.Predmet.ProtustrankaFormatedWithAdress_1"> LIBERTAS j.d.o.o. za pomorski prijevoz, Mrljane 24, 23262 Mrljane</derivirana_varijabla>
  </DomainObject.Predmet.ProtustrankaFormatedWithAdress>
  <DomainObject.Predmet.ProtustrankaFormatedWithAdressOIB>
    <izvorni_sadrzaj> LIBERTAS j.d.o.o. za pomorski prijevoz, OIB 12870286442, Mrljane 24, 23262 Mrljane</izvorni_sadrzaj>
    <derivirana_varijabla naziv="DomainObject.Predmet.ProtustrankaFormatedWithAdressOIB_1"> LIBERTAS j.d.o.o. za pomorski prijevoz, OIB 12870286442, Mrljane 24, 23262 Mrljane</derivirana_varijabla>
  </DomainObject.Predmet.ProtustrankaFormatedWithAdressOIB>
  <DomainObject.Predmet.ProtustrankaWithAdress>
    <izvorni_sadrzaj>LIBERTAS j.d.o.o. za pomorski prijevoz Mrljane 24, 23262 Mrljane</izvorni_sadrzaj>
    <derivirana_varijabla naziv="DomainObject.Predmet.ProtustrankaWithAdress_1">LIBERTAS j.d.o.o. za pomorski prijevoz Mrljane 24, 23262 Mrljane</derivirana_varijabla>
  </DomainObject.Predmet.ProtustrankaWithAdress>
  <DomainObject.Predmet.ProtustrankaWithAdressOIB>
    <izvorni_sadrzaj>LIBERTAS j.d.o.o. za pomorski prijevoz, OIB 12870286442, Mrljane 24, 23262 Mrljane</izvorni_sadrzaj>
    <derivirana_varijabla naziv="DomainObject.Predmet.ProtustrankaWithAdressOIB_1">LIBERTAS j.d.o.o. za pomorski prijevoz, OIB 12870286442, Mrljane 24, 23262 Mrljane</derivirana_varijabla>
  </DomainObject.Predmet.ProtustrankaWithAdressOIB>
  <DomainObject.Predmet.ProtustrankaNazivFormated>
    <izvorni_sadrzaj>LIBERTAS j.d.o.o. za pomorski prijevoz</izvorni_sadrzaj>
    <derivirana_varijabla naziv="DomainObject.Predmet.ProtustrankaNazivFormated_1">LIBERTAS j.d.o.o. za pomorski prijevoz</derivirana_varijabla>
  </DomainObject.Predmet.ProtustrankaNazivFormated>
  <DomainObject.Predmet.ProtustrankaNazivFormatedOIB>
    <izvorni_sadrzaj>LIBERTAS j.d.o.o. za pomorski prijevoz, OIB 12870286442</izvorni_sadrzaj>
    <derivirana_varijabla naziv="DomainObject.Predmet.ProtustrankaNazivFormatedOIB_1">LIBERTAS j.d.o.o. za pomorski prijevoz, OIB 12870286442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LIBERTAS j.d.o.o. za pomorski prijevoz</item>
    </izvorni_sadrzaj>
    <derivirana_varijabla naziv="DomainObject.Predmet.ProtuStrankaListFormated_1">
      <item>LIBERTAS j.d.o.o. za pomorski prijevoz</item>
    </derivirana_varijabla>
  </DomainObject.Predmet.ProtuStrankaListFormated>
  <DomainObject.Predmet.ProtuStrankaListFormatedOIB>
    <izvorni_sadrzaj>
      <item>LIBERTAS j.d.o.o. za pomorski prijevoz, OIB 12870286442</item>
    </izvorni_sadrzaj>
    <derivirana_varijabla naziv="DomainObject.Predmet.ProtuStrankaListFormatedOIB_1">
      <item>LIBERTAS j.d.o.o. za pomorski prijevoz, OIB 12870286442</item>
    </derivirana_varijabla>
  </DomainObject.Predmet.ProtuStrankaListFormatedOIB>
  <DomainObject.Predmet.ProtuStrankaListFormatedWithAdress>
    <izvorni_sadrzaj>
      <item>LIBERTAS j.d.o.o. za pomorski prijevoz, Mrljane 24, 23262 Mrljane</item>
    </izvorni_sadrzaj>
    <derivirana_varijabla naziv="DomainObject.Predmet.ProtuStrankaListFormatedWithAdress_1">
      <item>LIBERTAS j.d.o.o. za pomorski prijevoz, Mrljane 24, 23262 Mrljane</item>
    </derivirana_varijabla>
  </DomainObject.Predmet.ProtuStrankaListFormatedWithAdress>
  <DomainObject.Predmet.ProtuStrankaListFormatedWithAdressOIB>
    <izvorni_sadrzaj>
      <item>LIBERTAS j.d.o.o. za pomorski prijevoz, OIB 12870286442, Mrljane 24, 23262 Mrljane</item>
    </izvorni_sadrzaj>
    <derivirana_varijabla naziv="DomainObject.Predmet.ProtuStrankaListFormatedWithAdressOIB_1">
      <item>LIBERTAS j.d.o.o. za pomorski prijevoz, OIB 12870286442, Mrljane 24, 23262 Mrljane</item>
    </derivirana_varijabla>
  </DomainObject.Predmet.ProtuStrankaListFormatedWithAdressOIB>
  <DomainObject.Predmet.ProtuStrankaListNazivFormated>
    <izvorni_sadrzaj>
      <item>LIBERTAS j.d.o.o. za pomorski prijevoz</item>
    </izvorni_sadrzaj>
    <derivirana_varijabla naziv="DomainObject.Predmet.ProtuStrankaListNazivFormated_1">
      <item>LIBERTAS j.d.o.o. za pomorski prijevoz</item>
    </derivirana_varijabla>
  </DomainObject.Predmet.ProtuStrankaListNazivFormated>
  <DomainObject.Predmet.ProtuStrankaListNazivFormatedOIB>
    <izvorni_sadrzaj>
      <item>LIBERTAS j.d.o.o. za pomorski prijevoz, OIB 12870286442</item>
    </izvorni_sadrzaj>
    <derivirana_varijabla naziv="DomainObject.Predmet.ProtuStrankaListNazivFormatedOIB_1">
      <item>LIBERTAS j.d.o.o. za pomorski prijevoz, OIB 12870286442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LIBERTAS j.d.o.o. za pomorski prijevoz</izvorni_sadrzaj>
    <derivirana_varijabla naziv="DomainObject.Predmet.ProtustrankaIDrugi_1">LIBERTAS j.d.o.o. za pomorski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LIBERTAS j.d.o.o. za pomorski prijevoz, OIB 12870286442, Mrljane 24, 23262 Mrljane</izvorni_sadrzaj>
    <derivirana_varijabla naziv="DomainObject.Predmet.ProtustrankaIDrugiAdressOIB_1">LIBERTAS j.d.o.o. za pomorski prijevoz, OIB 12870286442, Mrljane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LIBERTAS j.d.o.o. za pomorski prijevoz</item>
    </izvorni_sadrzaj>
    <derivirana_varijabla naziv="DomainObject.Predmet.SudioniciListNaziv_1">
      <item>FINA</item>
      <item>LIBERTAS j.d.o.o. za pomorski prijevoz</item>
    </derivirana_varijabla>
  </DomainObject.Predmet.SudioniciListNaziv>
  <DomainObject.Predmet.SudioniciListAdressOIB>
    <izvorni_sadrzaj>
      <item>FINA, OIB 85821130368</item>
      <item>LIBERTAS j.d.o.o. za pomorski prijevoz, OIB 12870286442, Mrljane 24,23262 Mrljane</item>
    </izvorni_sadrzaj>
    <derivirana_varijabla naziv="DomainObject.Predmet.SudioniciListAdressOIB_1">
      <item>FINA, OIB 85821130368</item>
      <item>LIBERTAS j.d.o.o. za pomorski prijevoz, OIB 12870286442, Mrljane 24,23262 Mrljane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12870286442</item>
    </izvorni_sadrzaj>
    <derivirana_varijabla naziv="DomainObject.Predmet.SudioniciListNazivOIB_1">
      <item>, OIB 85821130368</item>
      <item>, OIB 12870286442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1178</properties:Characters>
  <properties:Lines>47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2017-02-03T08:04:00Z</dcterms:created>
  <dc:creator>Nena Mužanović</dc:creator>
  <cp:lastModifiedBy>Nena Mužanović</cp:lastModifiedBy>
  <cp:lastPrinted>2017-02-03T08:01:00Z</cp:lastPrinted>
  <dcterms:modified xmlns:xsi="http://www.w3.org/2001/XMLSchema-instance" xsi:type="dcterms:W3CDTF">2017-02-03T09:18:00Z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