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47f0" w14:paraId="9ad47f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0C35F9">
        <w:t>7121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C35F9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C35F9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</w:t>
      </w:r>
      <w:r w:rsidR="00A723F1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0C35F9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67F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0C35F9">
          <w:t>7121</w:t>
        </w:r>
        <w:r w:rsidR="00A754A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C1DA7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9E67F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15730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6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6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St-7121/2016</izvorni_sadrzaj>
    <derivirana_varijabla naziv="DomainObject.Predmet.OznakaBroj_1">St-7121/2016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ČUJKOLJEŠNJAK d.o.o.</izvorni_sadrzaj>
    <derivirana_varijabla naziv="DomainObject.Predmet.ProtustrankaFormated_1">  ČUJKOLJEŠNJAK d.o.o.</derivirana_varijabla>
  </DomainObject.Predmet.ProtustrankaFormated>
  <DomainObject.Predmet.ProtustrankaFormatedOIB>
    <izvorni_sadrzaj>  ČUJKOLJEŠNJAK d.o.o., OIB 52934307138</izvorni_sadrzaj>
    <derivirana_varijabla naziv="DomainObject.Predmet.ProtustrankaFormatedOIB_1">  ČUJKOLJEŠNJAK d.o.o., OIB 52934307138</derivirana_varijabla>
  </DomainObject.Predmet.ProtustrankaFormatedOIB>
  <DomainObject.Predmet.ProtustrankaFormatedWithAdress>
    <izvorni_sadrzaj> ČUJKOLJEŠNJAK d.o.o., Donja Kupčina 96, 10451 Donja Kupčina</izvorni_sadrzaj>
    <derivirana_varijabla naziv="DomainObject.Predmet.ProtustrankaFormatedWithAdress_1"> ČUJKOLJEŠNJAK d.o.o., Donja Kupčina 96, 10451 Donja Kupčina</derivirana_varijabla>
  </DomainObject.Predmet.ProtustrankaFormatedWithAdress>
  <DomainObject.Predmet.ProtustrankaFormatedWithAdressOIB>
    <izvorni_sadrzaj> ČUJKOLJEŠNJAK d.o.o., OIB 52934307138, Donja Kupčina 96, 10451 Donja Kupčina</izvorni_sadrzaj>
    <derivirana_varijabla naziv="DomainObject.Predmet.ProtustrankaFormatedWithAdressOIB_1"> ČUJKOLJEŠNJAK d.o.o., OIB 52934307138, Donja Kupčina 96, 10451 Donja Kupčina</derivirana_varijabla>
  </DomainObject.Predmet.ProtustrankaFormatedWithAdressOIB>
  <DomainObject.Predmet.ProtustrankaWithAdress>
    <izvorni_sadrzaj>ČUJKOLJEŠNJAK d.o.o. Donja Kupčina 96, 10451 Donja Kupčina</izvorni_sadrzaj>
    <derivirana_varijabla naziv="DomainObject.Predmet.ProtustrankaWithAdress_1">ČUJKOLJEŠNJAK d.o.o. Donja Kupčina 96, 10451 Donja Kupčina</derivirana_varijabla>
  </DomainObject.Predmet.ProtustrankaWithAdress>
  <DomainObject.Predmet.ProtustrankaWithAdressOIB>
    <izvorni_sadrzaj>ČUJKOLJEŠNJAK d.o.o., OIB 52934307138, Donja Kupčina 96, 10451 Donja Kupčina</izvorni_sadrzaj>
    <derivirana_varijabla naziv="DomainObject.Predmet.ProtustrankaWithAdressOIB_1">ČUJKOLJEŠNJAK d.o.o., OIB 52934307138, Donja Kupčina 96, 10451 Donja Kupčina</derivirana_varijabla>
  </DomainObject.Predmet.ProtustrankaWithAdressOIB>
  <DomainObject.Predmet.ProtustrankaNazivFormated>
    <izvorni_sadrzaj>ČUJKOLJEŠNJAK d.o.o.</izvorni_sadrzaj>
    <derivirana_varijabla naziv="DomainObject.Predmet.ProtustrankaNazivFormated_1">ČUJKOLJEŠNJAK d.o.o.</derivirana_varijabla>
  </DomainObject.Predmet.ProtustrankaNazivFormated>
  <DomainObject.Predmet.ProtustrankaNazivFormatedOIB>
    <izvorni_sadrzaj>ČUJKOLJEŠNJAK d.o.o., OIB 52934307138</izvorni_sadrzaj>
    <derivirana_varijabla naziv="DomainObject.Predmet.ProtustrankaNazivFormatedOIB_1">ČUJKOLJEŠNJAK d.o.o., OIB 52934307138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ČUJKOLJEŠNJAK d.o.o.</item>
    </izvorni_sadrzaj>
    <derivirana_varijabla naziv="DomainObject.Predmet.ProtuStrankaListFormated_1">
      <item>ČUJKOLJEŠNJAK d.o.o.</item>
    </derivirana_varijabla>
  </DomainObject.Predmet.ProtuStrankaListFormated>
  <DomainObject.Predmet.ProtuStrankaListFormatedOIB>
    <izvorni_sadrzaj>
      <item>ČUJKOLJEŠNJAK d.o.o., OIB 52934307138</item>
    </izvorni_sadrzaj>
    <derivirana_varijabla naziv="DomainObject.Predmet.ProtuStrankaListFormatedOIB_1">
      <item>ČUJKOLJEŠNJAK d.o.o., OIB 52934307138</item>
    </derivirana_varijabla>
  </DomainObject.Predmet.ProtuStrankaListFormatedOIB>
  <DomainObject.Predmet.ProtuStrankaListFormatedWithAdress>
    <izvorni_sadrzaj>
      <item>ČUJKOLJEŠNJAK d.o.o., Donja Kupčina 96, 10451 Donja Kupčina</item>
    </izvorni_sadrzaj>
    <derivirana_varijabla naziv="DomainObject.Predmet.ProtuStrankaListFormatedWithAdress_1">
      <item>ČUJKOLJEŠNJAK d.o.o., Donja Kupčina 96, 10451 Donja Kupčina</item>
    </derivirana_varijabla>
  </DomainObject.Predmet.ProtuStrankaListFormatedWithAdress>
  <DomainObject.Predmet.ProtuStrankaListFormatedWithAdressOIB>
    <izvorni_sadrzaj>
      <item>ČUJKOLJEŠNJAK d.o.o., OIB 52934307138, Donja Kupčina 96, 10451 Donja Kupčina</item>
    </izvorni_sadrzaj>
    <derivirana_varijabla naziv="DomainObject.Predmet.ProtuStrankaListFormatedWithAdressOIB_1">
      <item>ČUJKOLJEŠNJAK d.o.o., OIB 52934307138, Donja Kupčina 96, 10451 Donja Kupčina</item>
    </derivirana_varijabla>
  </DomainObject.Predmet.ProtuStrankaListFormatedWithAdressOIB>
  <DomainObject.Predmet.ProtuStrankaListNazivFormated>
    <izvorni_sadrzaj>
      <item>ČUJKOLJEŠNJAK d.o.o.</item>
    </izvorni_sadrzaj>
    <derivirana_varijabla naziv="DomainObject.Predmet.ProtuStrankaListNazivFormated_1">
      <item>ČUJKOLJEŠNJAK d.o.o.</item>
    </derivirana_varijabla>
  </DomainObject.Predmet.ProtuStrankaListNazivFormated>
  <DomainObject.Predmet.ProtuStrankaListNazivFormatedOIB>
    <izvorni_sadrzaj>
      <item>ČUJKOLJEŠNJAK d.o.o., OIB 52934307138</item>
    </izvorni_sadrzaj>
    <derivirana_varijabla naziv="DomainObject.Predmet.ProtuStrankaListNazivFormatedOIB_1">
      <item>ČUJKOLJEŠNJAK d.o.o., OIB 52934307138</item>
    </derivirana_varijabla>
  </DomainObject.Predmet.ProtuStrankaListNazivFormatedOIB>
  <DomainObject.Predmet.OstaliListFormated>
    <izvorni_sadrzaj>
      <item>Davor Čujko</item>
      <item>Kristijan Čujko</item>
    </izvorni_sadrzaj>
    <derivirana_varijabla naziv="DomainObject.Predmet.OstaliListFormated_1">
      <item>Davor Čujko</item>
      <item>Kristijan Čujko</item>
    </derivirana_varijabla>
  </DomainObject.Predmet.OstaliListFormated>
  <DomainObject.Predmet.OstaliListFormatedOIB>
    <izvorni_sadrzaj>
      <item>Davor Čujko, OIB 81261568193</item>
      <item>Kristijan Čujko, OIB 93232376220</item>
    </izvorni_sadrzaj>
    <derivirana_varijabla naziv="DomainObject.Predmet.OstaliListFormatedOIB_1">
      <item>Davor Čujko, OIB 81261568193</item>
      <item>Kristijan Čujko, OIB 93232376220</item>
    </derivirana_varijabla>
  </DomainObject.Predmet.OstaliListFormatedOIB>
  <DomainObject.Predmet.OstaliListFormatedWithAdress>
    <izvorni_sadrzaj>
      <item>Davor Čujko, Donja Kupčina 96, 10451 Donja Kupčina</item>
      <item>Kristijan Čujko, Marina Držića 1/C, 47000 Karlovac</item>
    </izvorni_sadrzaj>
    <derivirana_varijabla naziv="DomainObject.Predmet.OstaliListFormatedWithAdress_1">
      <item>Davor Čujko, Donja Kupčina 96, 10451 Donja Kupčina</item>
      <item>Kristijan Čujko, Marina Držića 1/C, 47000 Karlovac</item>
    </derivirana_varijabla>
  </DomainObject.Predmet.OstaliListFormatedWithAdress>
  <DomainObject.Predmet.OstaliListFormatedWithAdressOIB>
    <izvorni_sadrzaj>
      <item>Davor Čujko, OIB 81261568193, Donja Kupčina 96, 10451 Donja Kupčina</item>
      <item>Kristijan Čujko, OIB 93232376220, Marina Držića 1/C, 47000 Karlovac</item>
    </izvorni_sadrzaj>
    <derivirana_varijabla naziv="DomainObject.Predmet.OstaliListFormatedWithAdressOIB_1">
      <item>Davor Čujko, OIB 81261568193, Donja Kupčina 96, 10451 Donja Kupčina</item>
      <item>Kristijan Čujko, OIB 93232376220, Marina Držića 1/C, 47000 Karlovac</item>
    </derivirana_varijabla>
  </DomainObject.Predmet.OstaliListFormatedWithAdressOIB>
  <DomainObject.Predmet.OstaliListNazivFormated>
    <izvorni_sadrzaj>
      <item>Davor Čujko</item>
      <item>Kristijan Čujko</item>
    </izvorni_sadrzaj>
    <derivirana_varijabla naziv="DomainObject.Predmet.OstaliListNazivFormated_1">
      <item>Davor Čujko</item>
      <item>Kristijan Čujko</item>
    </derivirana_varijabla>
  </DomainObject.Predmet.OstaliListNazivFormated>
  <DomainObject.Predmet.OstaliListNazivFormatedOIB>
    <izvorni_sadrzaj>
      <item>Davor Čujko, OIB 81261568193</item>
      <item>Kristijan Čujko, OIB 93232376220</item>
    </izvorni_sadrzaj>
    <derivirana_varijabla naziv="DomainObject.Predmet.OstaliListNazivFormatedOIB_1">
      <item>Davor Čujko, OIB 81261568193</item>
      <item>Kristijan Čujko, OIB 93232376220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ČUJKOLJEŠNJAK d.o.o.</izvorni_sadrzaj>
    <derivirana_varijabla naziv="DomainObject.Predmet.ProtustrankaIDrugi_1">ČUJKOLJEŠNJAK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ČUJKOLJEŠNJAK d.o.o., OIB 52934307138, Donja Kupčina 96, 10451 Donja Kupčina</izvorni_sadrzaj>
    <derivirana_varijabla naziv="DomainObject.Predmet.ProtustrankaIDrugiAdressOIB_1">ČUJKOLJEŠNJAK d.o.o., OIB 52934307138, Donja Kupčina 96,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ČUJKOLJEŠNJAK d.o.o.</item>
      <item>Davor Čujko</item>
      <item>Kristijan Čujko</item>
    </izvorni_sadrzaj>
    <derivirana_varijabla naziv="DomainObject.Predmet.SudioniciListNaziv_1">
      <item>FINA Regionalni centar Zagreb</item>
      <item>ČUJKOLJEŠNJAK d.o.o.</item>
      <item>Davor Čujko</item>
      <item>Kristijan Čujko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ČUJKOLJEŠNJAK d.o.o., OIB 52934307138, Donja Kupčina 96,10451 Donja Kupčina</item>
      <item>Davor Čujko, OIB 81261568193, Donja Kupčina 96,10451 Donja Kupčina</item>
      <item>Kristijan Čujko, OIB 93232376220, Marina Držića 1/C,47000 Karlovac</item>
    </izvorni_sadrzaj>
    <derivirana_varijabla naziv="DomainObject.Predmet.SudioniciListAdressOIB_1">
      <item>FINA Regionalni centar Zagreb, OIB 85821130368, Trg svibanjskih žrtava 1995. br. 1,10000 Zagreb</item>
      <item>ČUJKOLJEŠNJAK d.o.o., OIB 52934307138, Donja Kupčina 96,10451 Donja Kupčina</item>
      <item>Davor Čujko, OIB 81261568193, Donja Kupčina 96,10451 Donja Kupčina</item>
      <item>Kristijan Čujko, OIB 93232376220, Marina Držića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52934307138</item>
      <item>, OIB 81261568193</item>
      <item>, OIB 93232376220</item>
    </izvorni_sadrzaj>
    <derivirana_varijabla naziv="DomainObject.Predmet.SudioniciListNazivOIB_1">
      <item>, OIB 85821130368</item>
      <item>, OIB 52934307138</item>
      <item>, OIB 81261568193</item>
      <item>, OIB 93232376220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1826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2017-03-23T09:49:00Z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