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499b" w14:paraId="ac6499b" w:rsidRDefault="00EF311F" w:rsidP="00126F44" w:rsidR="00E543AD">
      <w:pPr>
        <w15:collapsed w:val="false"/>
      </w:pPr>
      <w:bookmarkStart w:name="_GoBack" w:id="0"/>
      <w:bookmarkEnd w:id="0"/>
      <w:r>
        <w:tab/>
      </w:r>
      <w:r>
        <w:tab/>
      </w:r>
      <w:r>
        <w:tab/>
      </w:r>
      <w:r>
        <w:tab/>
      </w:r>
      <w:r>
        <w:tab/>
      </w:r>
      <w:r>
        <w:tab/>
      </w:r>
      <w:r>
        <w:tab/>
      </w:r>
      <w:r>
        <w:tab/>
      </w:r>
      <w:r>
        <w:tab/>
      </w:r>
      <w:r>
        <w:tab/>
        <w:t>14 St-</w:t>
      </w:r>
      <w:r w:rsidR="00621138">
        <w:t>329</w:t>
      </w:r>
      <w:r>
        <w:t>/1</w:t>
      </w:r>
      <w:r w:rsidR="004109AE">
        <w:t>6</w:t>
      </w:r>
      <w:r>
        <w:t>-</w:t>
      </w:r>
      <w:r w:rsidR="001D776D">
        <w:t>2</w:t>
      </w:r>
      <w:r w:rsidR="00621138">
        <w:t>8</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477A18" w:rsidR="00477A18">
      <w:pPr>
        <w:rPr>
          <w:b/>
          <w:bCs/>
        </w:rPr>
      </w:pPr>
    </w:p>
    <w:p w:rsidRDefault="00577BAA" w:rsidP="005A6B71" w:rsidR="002B27B2">
      <w:pPr>
        <w:jc w:val="both"/>
      </w:pPr>
      <w:r>
        <w:tab/>
      </w:r>
      <w:r w:rsidR="007F1946" w:rsidRPr="007F1946">
        <w:t>Trgovački sud u Osijeku, po sucu mr. sc. Tihomiru Kovačević, kao stečajnom sucu, povodom prijedloga predlagatelja FINANCIJSKE AGENCIJE ZAGREB, Regionalni centar Osijek, Podružnica Osijek, L. Jagera 3, za otvaranje stečajnog postupka nad dužnikom SLAVONAC VALPOVO d.o.o. za proizvodnju, trgovinu i usluge, Valpovo, Trg kralja Tomislava 6, MBS 030119751, OIB 51762675102, dana 22. kolovoza 2016.</w:t>
      </w:r>
    </w:p>
    <w:p w:rsidRDefault="0096087F" w:rsidP="005A6B71" w:rsidR="0096087F">
      <w:pPr>
        <w:jc w:val="both"/>
      </w:pPr>
    </w:p>
    <w:p w:rsidRDefault="00E543AD" w:rsidR="00E543AD" w:rsidRPr="00703147">
      <w:pPr>
        <w:jc w:val="center"/>
      </w:pPr>
      <w:r w:rsidRPr="00703147">
        <w:t>r i j e š i o  j e</w:t>
      </w:r>
    </w:p>
    <w:p w:rsidRDefault="00477A18" w:rsidP="005A6B71" w:rsidR="00477A18">
      <w:pPr>
        <w:rPr>
          <w:b/>
          <w:bCs/>
        </w:rPr>
      </w:pPr>
    </w:p>
    <w:p w:rsidRDefault="006C55C7" w:rsidP="007F1946"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7F1946" w:rsidRPr="007F1946">
        <w:rPr>
          <w:bCs/>
        </w:rPr>
        <w:t>SLAVONAC VALPOVO d.o.o. za proizvodnju, trgovinu i usluge, Valpovo, Trg kralja Tomislava 6, MBS 030119751, OIB 51762675102</w:t>
      </w:r>
      <w:r w:rsidRPr="00557979">
        <w:rPr>
          <w:bCs/>
        </w:rPr>
        <w:t>.</w:t>
      </w:r>
    </w:p>
    <w:p w:rsidRDefault="006C55C7" w:rsidP="006C55C7" w:rsidR="006C55C7">
      <w:pPr>
        <w:ind w:left="1065"/>
        <w:jc w:val="both"/>
        <w:rPr>
          <w:bCs/>
        </w:rPr>
      </w:pPr>
    </w:p>
    <w:p w:rsidRDefault="006C55C7" w:rsidP="0069065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69065E" w:rsidRPr="0069065E">
        <w:t>Marko Tominac, Vinkovci, V. Nazora 3, OIB 98361792494</w:t>
      </w:r>
      <w:r w:rsidR="00A50384">
        <w:t xml:space="preserve"> izabrana metodom slučajnog odabira – automatskom dodjelom s iznimkom.</w:t>
      </w:r>
      <w:r w:rsidR="00107392">
        <w:t xml:space="preserve">                            </w:t>
      </w:r>
    </w:p>
    <w:p w:rsidRDefault="006C55C7" w:rsidP="006C55C7" w:rsidR="006C55C7">
      <w:pPr>
        <w:ind w:left="705"/>
        <w:jc w:val="both"/>
      </w:pPr>
    </w:p>
    <w:p w:rsidRDefault="006C55C7" w:rsidP="007F1946" w:rsidR="006C55C7" w:rsidRPr="00A8678A">
      <w:pPr>
        <w:numPr>
          <w:ilvl w:val="0"/>
          <w:numId w:val="28"/>
        </w:numPr>
        <w:jc w:val="both"/>
      </w:pPr>
      <w:r w:rsidRPr="00692327">
        <w:rPr>
          <w:bCs/>
        </w:rPr>
        <w:t>ZAKLJUČUJE</w:t>
      </w:r>
      <w:r w:rsidRPr="00557979">
        <w:t xml:space="preserve"> se stečajni postupak nad dužnikom: </w:t>
      </w:r>
      <w:r w:rsidR="007F1946" w:rsidRPr="007F1946">
        <w:rPr>
          <w:bCs/>
        </w:rPr>
        <w:t>SLAVONAC VALPOVO d.o.o. za proizvodnju, trgovinu i usluge, Valpovo, Trg kralja Tomislava 6, MBS 030119751, OIB 51762675102</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69065E" w:rsidR="006C55C7">
      <w:pPr>
        <w:numPr>
          <w:ilvl w:val="0"/>
          <w:numId w:val="28"/>
        </w:numPr>
        <w:jc w:val="both"/>
      </w:pPr>
      <w:r>
        <w:t xml:space="preserve">Nalaže se bivšem zakonskom zastupniku </w:t>
      </w:r>
      <w:r w:rsidR="0069065E">
        <w:t>Sunčica Mandić</w:t>
      </w:r>
      <w:r w:rsidR="007613DA">
        <w:t>,</w:t>
      </w:r>
      <w:r w:rsidR="0069065E" w:rsidRPr="0069065E">
        <w:rPr>
          <w:bCs/>
        </w:rPr>
        <w:t xml:space="preserve"> Valpovo, Lj. Gaja 101</w:t>
      </w:r>
      <w:r>
        <w:rPr>
          <w:bCs/>
        </w:rPr>
        <w:t>,</w:t>
      </w:r>
      <w:r>
        <w:t xml:space="preserve"> </w:t>
      </w:r>
      <w:r w:rsidR="007613DA">
        <w:t xml:space="preserve">OIB 75436188147 </w:t>
      </w:r>
      <w:r>
        <w:t>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477A18" w:rsidP="00101441" w:rsidR="00477A18">
      <w:pPr>
        <w:ind w:firstLine="720"/>
        <w:jc w:val="both"/>
      </w:pPr>
    </w:p>
    <w:p w:rsidRDefault="007613DA" w:rsidP="007613DA" w:rsidR="007613DA">
      <w:pPr>
        <w:ind w:firstLine="720"/>
        <w:jc w:val="both"/>
      </w:pPr>
      <w:r w:rsidRPr="00641CA9">
        <w:t xml:space="preserve">Predlagatelj </w:t>
      </w:r>
      <w:r>
        <w:t>FINA je</w:t>
      </w:r>
      <w:r w:rsidRPr="00641CA9">
        <w:t xml:space="preserve"> dana </w:t>
      </w:r>
      <w:r>
        <w:t>12</w:t>
      </w:r>
      <w:r w:rsidRPr="00641CA9">
        <w:t>.</w:t>
      </w:r>
      <w:r>
        <w:t>02</w:t>
      </w:r>
      <w:r w:rsidRPr="00641CA9">
        <w:t>.201</w:t>
      </w:r>
      <w:r>
        <w:t>6</w:t>
      </w:r>
      <w:r w:rsidRPr="00641CA9">
        <w:t>. godine podni</w:t>
      </w:r>
      <w:r>
        <w:t>jela</w:t>
      </w:r>
      <w:r w:rsidRPr="00641CA9">
        <w:t xml:space="preserve"> ovome sudu prijedlog za pokretanje stečajnog postupka nad dužnikom </w:t>
      </w:r>
      <w:r w:rsidRPr="007B32CE">
        <w:t>SLAVONAC VALPOVO d.o.o. za proizvodnju, trgovinu i usluge, Valpovo, Trg kralja Tomislava 6, MBS 030119751, OIB 51762675102</w:t>
      </w:r>
      <w:r w:rsidRPr="00641CA9">
        <w:t xml:space="preserve">, </w:t>
      </w:r>
      <w:r>
        <w:t>temeljem odredbe čl. 110. st. 1. Stečajnog zakona (NN 71/15: dalje SZ).</w:t>
      </w:r>
    </w:p>
    <w:p w:rsidRDefault="007613DA" w:rsidP="007613DA" w:rsidR="007613DA">
      <w:pPr>
        <w:ind w:firstLine="720"/>
        <w:jc w:val="both"/>
      </w:pPr>
    </w:p>
    <w:p w:rsidRDefault="007613DA" w:rsidP="007613DA" w:rsidR="007613DA">
      <w:pPr>
        <w:ind w:firstLine="720"/>
        <w:jc w:val="both"/>
      </w:pPr>
      <w:r>
        <w:t>U prijedlogu je navela da na dan 9.02.2016. dužnik u Očevidniku redoslijeda osnova za plaćanje ima evidentirane neizvršene osnove za plaćanje u neprekinutom razdoblju od 120 dana u ukupnom iznosu od 22.261,56 kn, u koji iznos je uračunata kamata i naknada FINE za provedbe ovrhe na novčanim sredstvima dužnika. Navodi da dužnik ima 1 zaposlenog radnika.</w:t>
      </w:r>
    </w:p>
    <w:p w:rsidRDefault="007613DA" w:rsidP="007613DA" w:rsidR="007613DA">
      <w:pPr>
        <w:ind w:firstLine="720"/>
        <w:jc w:val="both"/>
      </w:pPr>
    </w:p>
    <w:p w:rsidRDefault="007613DA" w:rsidP="007613DA" w:rsidR="007613DA">
      <w:pPr>
        <w:ind w:firstLine="720"/>
        <w:jc w:val="both"/>
      </w:pPr>
      <w:r>
        <w:t>Dostavlja popis računa i oročenih novčanih sredstava dužnika na dan 9.02.2016., te navodi da na temelju čl. 112. st. 5. SZ-a dužnik na dan 9.02.2016. na ime predujma za namirenje troškova stečajnog postupka ima zaplijenjena novčana sredstva u iznosu od 0,00 kn.</w:t>
      </w:r>
    </w:p>
    <w:p w:rsidRDefault="00EE63CA" w:rsidP="007613DA" w:rsidR="00EE63CA">
      <w:pPr>
        <w:jc w:val="both"/>
      </w:pPr>
    </w:p>
    <w:p w:rsidRDefault="00CB5A35" w:rsidP="00CB5A35" w:rsidR="00CB5A35">
      <w:pPr>
        <w:ind w:firstLine="720"/>
        <w:jc w:val="both"/>
      </w:pPr>
      <w:r w:rsidRPr="00176811">
        <w:t xml:space="preserve">Sud je utvrdio da je predlagatelj ovlašten za podnošenje predmetnoga prijedloga temeljem odredbe čl. 110. st. </w:t>
      </w:r>
      <w:r>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 te dao nalog FINI (čl. 112. st. 6. SZ-a).</w:t>
      </w:r>
    </w:p>
    <w:p w:rsidRDefault="00FD785A" w:rsidP="00EE63CA" w:rsidR="00FD785A">
      <w:pPr>
        <w:jc w:val="both"/>
        <w:rPr>
          <w:color w:val="000000"/>
        </w:rPr>
      </w:pPr>
    </w:p>
    <w:p w:rsidRDefault="00761CF0" w:rsidP="00105E79" w:rsidR="00105E79">
      <w:pPr>
        <w:ind w:firstLine="708"/>
        <w:jc w:val="both"/>
      </w:pPr>
      <w:r>
        <w:rPr>
          <w:color w:val="000000"/>
        </w:rPr>
        <w:t xml:space="preserve">U određenom mu roku privremeni stečajni upravitelj dostavio je svoje pisano izvješće u kojem navodi </w:t>
      </w:r>
      <w:r w:rsidR="00105E79">
        <w:t>da je dužnik</w:t>
      </w:r>
      <w:r w:rsidR="00105E79" w:rsidRPr="00E469C5">
        <w:t xml:space="preserve"> radio kao frizerski salon u Valpovu tijekom cijele godine do ljeta 2014 godine</w:t>
      </w:r>
      <w:r w:rsidR="00105E79">
        <w:t>,</w:t>
      </w:r>
      <w:r w:rsidR="00105E79" w:rsidRPr="00E469C5">
        <w:t xml:space="preserve"> </w:t>
      </w:r>
      <w:r w:rsidR="00105E79">
        <w:t>a</w:t>
      </w:r>
      <w:r w:rsidR="00105E79" w:rsidRPr="00E469C5">
        <w:t xml:space="preserve"> sezonski na Jadranu kao kozmetički salon i iznajmljivanje skutera. </w:t>
      </w:r>
      <w:r w:rsidR="00105E79">
        <w:t>Kod dužnika je z</w:t>
      </w:r>
      <w:r w:rsidR="00105E79" w:rsidRPr="00E469C5">
        <w:t>aposlena i prijavljena je</w:t>
      </w:r>
      <w:r w:rsidR="00105E79">
        <w:t>dna radnica i to</w:t>
      </w:r>
      <w:r w:rsidR="00105E79" w:rsidRPr="00E469C5">
        <w:t xml:space="preserve"> samo vlasnica.</w:t>
      </w:r>
    </w:p>
    <w:p w:rsidRDefault="00A77983" w:rsidP="00105E79" w:rsidR="00A77983" w:rsidRPr="00E469C5">
      <w:pPr>
        <w:ind w:firstLine="708"/>
        <w:jc w:val="both"/>
      </w:pPr>
    </w:p>
    <w:p w:rsidRDefault="00105E79" w:rsidP="00105E79" w:rsidR="00105E79" w:rsidRPr="00E469C5">
      <w:pPr>
        <w:pStyle w:val="Bezproreda"/>
        <w:rPr>
          <w:szCs w:val="24"/>
        </w:rPr>
      </w:pPr>
      <w:r>
        <w:rPr>
          <w:szCs w:val="24"/>
        </w:rPr>
        <w:tab/>
        <w:t xml:space="preserve">Privremeni stečajni upravitelj dalje navodi da je 27.4.2016. zaprimio </w:t>
      </w:r>
      <w:r w:rsidRPr="00E469C5">
        <w:rPr>
          <w:szCs w:val="24"/>
        </w:rPr>
        <w:t>ažuriranu dokumentaciju iz koje je vidljivo sljedeće:</w:t>
      </w:r>
    </w:p>
    <w:p w:rsidRDefault="00105E79" w:rsidP="00105E79" w:rsidR="00105E79" w:rsidRPr="00E469C5">
      <w:pPr>
        <w:pStyle w:val="Bezproreda"/>
        <w:ind w:hanging="285" w:left="993"/>
        <w:rPr>
          <w:szCs w:val="24"/>
        </w:rPr>
      </w:pPr>
      <w:r>
        <w:rPr>
          <w:szCs w:val="24"/>
        </w:rPr>
        <w:t xml:space="preserve">- popis dugotrajne imovine u ukupnom iznosu od </w:t>
      </w:r>
      <w:r w:rsidRPr="00E469C5">
        <w:rPr>
          <w:szCs w:val="24"/>
        </w:rPr>
        <w:t xml:space="preserve">11.452,46 kn </w:t>
      </w:r>
      <w:r>
        <w:rPr>
          <w:szCs w:val="24"/>
        </w:rPr>
        <w:t>sadašnje knjigovodstvene vrijednosti (oprema kozmetičkog salona i 3 skutera i jedna auto prikolica)</w:t>
      </w:r>
    </w:p>
    <w:p w:rsidRDefault="00105E79" w:rsidP="00105E79" w:rsidR="00105E79" w:rsidRPr="00E469C5">
      <w:pPr>
        <w:pStyle w:val="Bezproreda"/>
        <w:ind w:firstLine="708"/>
        <w:rPr>
          <w:szCs w:val="24"/>
        </w:rPr>
      </w:pPr>
      <w:r w:rsidRPr="00E469C5">
        <w:rPr>
          <w:szCs w:val="24"/>
        </w:rPr>
        <w:t xml:space="preserve">- </w:t>
      </w:r>
      <w:r>
        <w:rPr>
          <w:szCs w:val="24"/>
        </w:rPr>
        <w:t xml:space="preserve">  </w:t>
      </w:r>
      <w:r w:rsidRPr="00E469C5">
        <w:rPr>
          <w:szCs w:val="24"/>
        </w:rPr>
        <w:t xml:space="preserve">bilanca na dan 31.12.2015: </w:t>
      </w:r>
    </w:p>
    <w:p w:rsidRDefault="00105E79" w:rsidP="00105E79" w:rsidR="00105E79" w:rsidRPr="00E469C5">
      <w:pPr>
        <w:pStyle w:val="Bezproreda"/>
        <w:ind w:firstLine="708" w:left="708"/>
        <w:rPr>
          <w:szCs w:val="24"/>
        </w:rPr>
      </w:pPr>
      <w:r w:rsidRPr="00E469C5">
        <w:rPr>
          <w:szCs w:val="24"/>
        </w:rPr>
        <w:t>- potraživanja nema</w:t>
      </w:r>
    </w:p>
    <w:p w:rsidRDefault="00105E79" w:rsidP="00105E79" w:rsidR="00105E79" w:rsidRPr="00E469C5">
      <w:pPr>
        <w:pStyle w:val="Bezproreda"/>
        <w:ind w:firstLine="708" w:left="708"/>
        <w:rPr>
          <w:szCs w:val="24"/>
        </w:rPr>
      </w:pPr>
      <w:r w:rsidRPr="00E469C5">
        <w:rPr>
          <w:szCs w:val="24"/>
        </w:rPr>
        <w:t>- preneseni gubitak iz prij. godina 111.621</w:t>
      </w:r>
      <w:r>
        <w:rPr>
          <w:szCs w:val="24"/>
        </w:rPr>
        <w:t>,00</w:t>
      </w:r>
      <w:r w:rsidRPr="00E469C5">
        <w:rPr>
          <w:szCs w:val="24"/>
        </w:rPr>
        <w:t xml:space="preserve"> kn, a iz tekuće 185.971,</w:t>
      </w:r>
      <w:r>
        <w:rPr>
          <w:szCs w:val="24"/>
        </w:rPr>
        <w:t>00</w:t>
      </w:r>
      <w:r w:rsidRPr="00E469C5">
        <w:rPr>
          <w:szCs w:val="24"/>
        </w:rPr>
        <w:t xml:space="preserve"> kn</w:t>
      </w:r>
    </w:p>
    <w:p w:rsidRDefault="00105E79" w:rsidP="00105E79" w:rsidR="00105E79" w:rsidRPr="00E469C5">
      <w:pPr>
        <w:pStyle w:val="Bezproreda"/>
        <w:ind w:firstLine="708" w:left="708"/>
        <w:rPr>
          <w:szCs w:val="24"/>
        </w:rPr>
      </w:pPr>
      <w:r w:rsidRPr="00E469C5">
        <w:rPr>
          <w:szCs w:val="24"/>
        </w:rPr>
        <w:t>- obveze za za</w:t>
      </w:r>
      <w:r>
        <w:rPr>
          <w:szCs w:val="24"/>
        </w:rPr>
        <w:t xml:space="preserve">jmove 170.940,00 kn </w:t>
      </w:r>
    </w:p>
    <w:p w:rsidRDefault="00105E79" w:rsidP="00105E79" w:rsidR="00105E79" w:rsidRPr="00E469C5">
      <w:pPr>
        <w:pStyle w:val="Bezproreda"/>
        <w:ind w:firstLine="708" w:left="708"/>
        <w:rPr>
          <w:szCs w:val="24"/>
        </w:rPr>
      </w:pPr>
      <w:r w:rsidRPr="00E469C5">
        <w:rPr>
          <w:szCs w:val="24"/>
        </w:rPr>
        <w:t>- obveze za poreze i doprinose 36.752</w:t>
      </w:r>
      <w:r>
        <w:rPr>
          <w:szCs w:val="24"/>
        </w:rPr>
        <w:t>,00</w:t>
      </w:r>
      <w:r w:rsidRPr="00E469C5">
        <w:rPr>
          <w:szCs w:val="24"/>
        </w:rPr>
        <w:t xml:space="preserve"> kn</w:t>
      </w:r>
    </w:p>
    <w:p w:rsidRDefault="00105E79" w:rsidP="00105E79" w:rsidR="00105E79" w:rsidRPr="00E469C5">
      <w:pPr>
        <w:pStyle w:val="Bezproreda"/>
        <w:ind w:firstLine="708"/>
        <w:rPr>
          <w:szCs w:val="24"/>
        </w:rPr>
      </w:pPr>
      <w:r w:rsidRPr="00E469C5">
        <w:rPr>
          <w:szCs w:val="24"/>
        </w:rPr>
        <w:t xml:space="preserve">- </w:t>
      </w:r>
      <w:r>
        <w:rPr>
          <w:szCs w:val="24"/>
        </w:rPr>
        <w:t xml:space="preserve">  </w:t>
      </w:r>
      <w:r w:rsidRPr="00E469C5">
        <w:rPr>
          <w:szCs w:val="24"/>
        </w:rPr>
        <w:t>račun dobiti i gubitka:</w:t>
      </w:r>
    </w:p>
    <w:p w:rsidRDefault="00105E79" w:rsidP="00105E79" w:rsidR="00105E79" w:rsidRPr="00E469C5">
      <w:pPr>
        <w:pStyle w:val="Bezproreda"/>
        <w:rPr>
          <w:szCs w:val="24"/>
        </w:rPr>
      </w:pPr>
      <w:r w:rsidRPr="00E469C5">
        <w:rPr>
          <w:szCs w:val="24"/>
        </w:rPr>
        <w:tab/>
      </w:r>
      <w:r w:rsidRPr="00E469C5">
        <w:rPr>
          <w:szCs w:val="24"/>
        </w:rPr>
        <w:tab/>
        <w:t>- prihodi u 2015: 63.118</w:t>
      </w:r>
      <w:r>
        <w:rPr>
          <w:szCs w:val="24"/>
        </w:rPr>
        <w:t>,00</w:t>
      </w:r>
      <w:r w:rsidRPr="00E469C5">
        <w:rPr>
          <w:szCs w:val="24"/>
        </w:rPr>
        <w:t xml:space="preserve"> kn</w:t>
      </w:r>
    </w:p>
    <w:p w:rsidRDefault="00105E79" w:rsidP="00105E79" w:rsidR="00105E79" w:rsidRPr="00E469C5">
      <w:pPr>
        <w:pStyle w:val="Bezproreda"/>
        <w:rPr>
          <w:szCs w:val="24"/>
        </w:rPr>
      </w:pPr>
      <w:r w:rsidRPr="00E469C5">
        <w:rPr>
          <w:szCs w:val="24"/>
        </w:rPr>
        <w:tab/>
      </w:r>
      <w:r w:rsidRPr="00E469C5">
        <w:rPr>
          <w:szCs w:val="24"/>
        </w:rPr>
        <w:tab/>
        <w:t>- rashodi u 2015.: 139.147</w:t>
      </w:r>
      <w:r>
        <w:rPr>
          <w:szCs w:val="24"/>
        </w:rPr>
        <w:t>,00</w:t>
      </w:r>
      <w:r w:rsidRPr="00E469C5">
        <w:rPr>
          <w:szCs w:val="24"/>
        </w:rPr>
        <w:t xml:space="preserve"> kn</w:t>
      </w:r>
    </w:p>
    <w:p w:rsidRDefault="00105E79" w:rsidP="00105E79" w:rsidR="00105E79">
      <w:pPr>
        <w:pStyle w:val="Bezproreda"/>
        <w:ind w:left="720"/>
        <w:rPr>
          <w:szCs w:val="24"/>
        </w:rPr>
      </w:pPr>
    </w:p>
    <w:p w:rsidRDefault="00105E79" w:rsidP="00105E79" w:rsidR="00105E79">
      <w:pPr>
        <w:pStyle w:val="Bezproreda"/>
        <w:rPr>
          <w:szCs w:val="24"/>
        </w:rPr>
      </w:pPr>
      <w:r>
        <w:rPr>
          <w:szCs w:val="24"/>
        </w:rPr>
        <w:tab/>
        <w:t>Iz potvrde P</w:t>
      </w:r>
      <w:r w:rsidRPr="00E469C5">
        <w:rPr>
          <w:szCs w:val="24"/>
        </w:rPr>
        <w:t xml:space="preserve">orezne ispostave Valpovo Stanje računa poreznog obveznika na dan 11.4.2016. vidljivo </w:t>
      </w:r>
      <w:r>
        <w:rPr>
          <w:szCs w:val="24"/>
        </w:rPr>
        <w:t xml:space="preserve">je </w:t>
      </w:r>
      <w:r w:rsidRPr="00E469C5">
        <w:rPr>
          <w:szCs w:val="24"/>
        </w:rPr>
        <w:t xml:space="preserve">da postoji dug prema </w:t>
      </w:r>
      <w:r>
        <w:rPr>
          <w:szCs w:val="24"/>
        </w:rPr>
        <w:t>P</w:t>
      </w:r>
      <w:r w:rsidRPr="00E469C5">
        <w:rPr>
          <w:szCs w:val="24"/>
        </w:rPr>
        <w:t>oreznoj upravi u iznosu od 37.401,79 kn</w:t>
      </w:r>
      <w:r>
        <w:rPr>
          <w:szCs w:val="24"/>
        </w:rPr>
        <w:t>.</w:t>
      </w:r>
    </w:p>
    <w:p w:rsidRDefault="00105E79" w:rsidP="00105E79" w:rsidR="00105E79">
      <w:pPr>
        <w:pStyle w:val="Bezproreda"/>
        <w:rPr>
          <w:szCs w:val="24"/>
        </w:rPr>
      </w:pPr>
    </w:p>
    <w:p w:rsidRDefault="00105E79" w:rsidP="00105E79" w:rsidR="00105E79" w:rsidRPr="00E469C5">
      <w:pPr>
        <w:pStyle w:val="Bezproreda"/>
        <w:rPr>
          <w:szCs w:val="24"/>
        </w:rPr>
      </w:pPr>
      <w:r>
        <w:rPr>
          <w:szCs w:val="24"/>
        </w:rPr>
        <w:tab/>
      </w:r>
      <w:r w:rsidRPr="00E469C5">
        <w:rPr>
          <w:szCs w:val="24"/>
        </w:rPr>
        <w:t>Prema prijedlogu za otvaranje stečajnog postupka od 10.2.2016 FINA-e postoji blokada duža od 120 dana na iznos od 22.261,56 kn</w:t>
      </w:r>
      <w:r>
        <w:rPr>
          <w:szCs w:val="24"/>
        </w:rPr>
        <w:t>, te se navodi da dužnik ima</w:t>
      </w:r>
      <w:r w:rsidRPr="00E469C5">
        <w:rPr>
          <w:szCs w:val="24"/>
        </w:rPr>
        <w:t xml:space="preserve"> </w:t>
      </w:r>
      <w:r>
        <w:rPr>
          <w:szCs w:val="24"/>
        </w:rPr>
        <w:t xml:space="preserve">zaposlenog </w:t>
      </w:r>
      <w:r w:rsidRPr="00E469C5">
        <w:rPr>
          <w:szCs w:val="24"/>
        </w:rPr>
        <w:t>jed</w:t>
      </w:r>
      <w:r>
        <w:rPr>
          <w:szCs w:val="24"/>
        </w:rPr>
        <w:t>nog</w:t>
      </w:r>
      <w:r w:rsidRPr="00E469C5">
        <w:rPr>
          <w:szCs w:val="24"/>
        </w:rPr>
        <w:t xml:space="preserve"> </w:t>
      </w:r>
      <w:r>
        <w:rPr>
          <w:szCs w:val="24"/>
        </w:rPr>
        <w:t>radnika.</w:t>
      </w:r>
    </w:p>
    <w:p w:rsidRDefault="00105E79" w:rsidP="00105E79" w:rsidR="00105E79" w:rsidRPr="00E469C5">
      <w:pPr>
        <w:pStyle w:val="Bezproreda"/>
        <w:rPr>
          <w:szCs w:val="24"/>
        </w:rPr>
      </w:pPr>
    </w:p>
    <w:p w:rsidRDefault="00105E79" w:rsidP="00105E79" w:rsidR="00105E79">
      <w:pPr>
        <w:pStyle w:val="Bezproreda"/>
        <w:rPr>
          <w:szCs w:val="24"/>
        </w:rPr>
      </w:pPr>
      <w:r>
        <w:rPr>
          <w:szCs w:val="24"/>
        </w:rPr>
        <w:tab/>
        <w:t>Privremeni stečajni upravitelj dalje navodi da dužnik</w:t>
      </w:r>
      <w:r w:rsidRPr="00E469C5">
        <w:rPr>
          <w:szCs w:val="24"/>
        </w:rPr>
        <w:t xml:space="preserve"> nema nekretnina niti je trgovao nekretninama u zadnje četiri godine</w:t>
      </w:r>
      <w:r>
        <w:rPr>
          <w:szCs w:val="24"/>
        </w:rPr>
        <w:t>, a poslovnu djelatnost obavljao je u iznajmljenom prostoru.</w:t>
      </w:r>
    </w:p>
    <w:p w:rsidRDefault="00105E79" w:rsidP="00105E79" w:rsidR="00105E79">
      <w:pPr>
        <w:pStyle w:val="Bezproreda"/>
        <w:ind w:left="720"/>
        <w:rPr>
          <w:szCs w:val="24"/>
        </w:rPr>
      </w:pPr>
    </w:p>
    <w:p w:rsidRDefault="00105E79" w:rsidP="00105E79" w:rsidR="00105E79" w:rsidRPr="00E469C5">
      <w:pPr>
        <w:pStyle w:val="Bezproreda"/>
        <w:rPr>
          <w:szCs w:val="24"/>
        </w:rPr>
      </w:pPr>
      <w:r>
        <w:rPr>
          <w:szCs w:val="24"/>
        </w:rPr>
        <w:lastRenderedPageBreak/>
        <w:tab/>
      </w:r>
      <w:r w:rsidRPr="00E469C5">
        <w:rPr>
          <w:szCs w:val="24"/>
        </w:rPr>
        <w:t xml:space="preserve">Prema izjavi </w:t>
      </w:r>
      <w:r w:rsidR="00FF534B">
        <w:rPr>
          <w:szCs w:val="24"/>
        </w:rPr>
        <w:t>zakonske zastupnice</w:t>
      </w:r>
      <w:r w:rsidRPr="00E469C5">
        <w:rPr>
          <w:szCs w:val="24"/>
        </w:rPr>
        <w:t xml:space="preserve"> </w:t>
      </w:r>
      <w:r>
        <w:rPr>
          <w:szCs w:val="24"/>
        </w:rPr>
        <w:t>dužnik je</w:t>
      </w:r>
      <w:r w:rsidRPr="00E469C5">
        <w:rPr>
          <w:szCs w:val="24"/>
        </w:rPr>
        <w:t xml:space="preserve"> zainteresiran za opstanak </w:t>
      </w:r>
      <w:r>
        <w:rPr>
          <w:szCs w:val="24"/>
        </w:rPr>
        <w:t>dužnik</w:t>
      </w:r>
      <w:r w:rsidRPr="00E469C5">
        <w:rPr>
          <w:szCs w:val="24"/>
        </w:rPr>
        <w:t xml:space="preserve">a </w:t>
      </w:r>
      <w:r>
        <w:rPr>
          <w:szCs w:val="24"/>
        </w:rPr>
        <w:t>te bi</w:t>
      </w:r>
      <w:r w:rsidRPr="00E469C5">
        <w:rPr>
          <w:szCs w:val="24"/>
        </w:rPr>
        <w:t xml:space="preserve"> platili sva dugovanja do 15.7.2016. jer </w:t>
      </w:r>
      <w:r>
        <w:rPr>
          <w:szCs w:val="24"/>
        </w:rPr>
        <w:t>dužnik</w:t>
      </w:r>
      <w:r w:rsidRPr="00E469C5">
        <w:rPr>
          <w:szCs w:val="24"/>
        </w:rPr>
        <w:t xml:space="preserve"> u šestom mjesecu počinje raditi na Jadranu</w:t>
      </w:r>
      <w:r>
        <w:rPr>
          <w:szCs w:val="24"/>
        </w:rPr>
        <w:t>.</w:t>
      </w:r>
    </w:p>
    <w:p w:rsidRDefault="00105E79" w:rsidP="00105E79" w:rsidR="00105E79" w:rsidRPr="00E469C5">
      <w:pPr>
        <w:pStyle w:val="Bezproreda"/>
        <w:rPr>
          <w:szCs w:val="24"/>
        </w:rPr>
      </w:pPr>
    </w:p>
    <w:p w:rsidRDefault="00105E79" w:rsidP="00105E79" w:rsidR="00105E79">
      <w:pPr>
        <w:pStyle w:val="Bezproreda"/>
        <w:ind w:firstLine="720"/>
        <w:rPr>
          <w:szCs w:val="24"/>
        </w:rPr>
      </w:pPr>
      <w:r>
        <w:rPr>
          <w:szCs w:val="24"/>
        </w:rPr>
        <w:t>Na kraju svoga izvješća privremeni stečajni upravitelj zaključuje da kod dužnika postoje stečajni razlozi pošto</w:t>
      </w:r>
      <w:r w:rsidRPr="00E469C5">
        <w:rPr>
          <w:szCs w:val="24"/>
        </w:rPr>
        <w:t xml:space="preserve"> je </w:t>
      </w:r>
      <w:r>
        <w:rPr>
          <w:szCs w:val="24"/>
        </w:rPr>
        <w:t xml:space="preserve">dužnik </w:t>
      </w:r>
      <w:r w:rsidRPr="00E469C5">
        <w:rPr>
          <w:szCs w:val="24"/>
        </w:rPr>
        <w:t>u blokadi duže od 120 dana</w:t>
      </w:r>
      <w:r>
        <w:rPr>
          <w:szCs w:val="24"/>
        </w:rPr>
        <w:t xml:space="preserve"> i da dužnik</w:t>
      </w:r>
      <w:r w:rsidRPr="00E469C5">
        <w:rPr>
          <w:szCs w:val="24"/>
        </w:rPr>
        <w:t xml:space="preserve"> nije uplatilo doprinose za plaće duže od dva mjeseca</w:t>
      </w:r>
      <w:r w:rsidR="00FF534B">
        <w:rPr>
          <w:szCs w:val="24"/>
        </w:rPr>
        <w:t>, te da dužnik obavlja registriranu djelatnost.</w:t>
      </w:r>
    </w:p>
    <w:p w:rsidRDefault="00105E79" w:rsidP="00105E79" w:rsidR="00105E79">
      <w:pPr>
        <w:pStyle w:val="Bezproreda"/>
        <w:ind w:firstLine="720"/>
        <w:rPr>
          <w:szCs w:val="24"/>
        </w:rPr>
      </w:pPr>
    </w:p>
    <w:p w:rsidRDefault="00105E79" w:rsidP="00105E79" w:rsidR="00105E79">
      <w:pPr>
        <w:pStyle w:val="Bezproreda"/>
        <w:ind w:firstLine="720"/>
        <w:rPr>
          <w:szCs w:val="24"/>
        </w:rPr>
      </w:pPr>
      <w:r>
        <w:rPr>
          <w:szCs w:val="24"/>
        </w:rPr>
        <w:t xml:space="preserve">Budući </w:t>
      </w:r>
      <w:r w:rsidR="00FF534B">
        <w:rPr>
          <w:szCs w:val="24"/>
        </w:rPr>
        <w:t>je dužnik</w:t>
      </w:r>
      <w:r>
        <w:rPr>
          <w:szCs w:val="24"/>
        </w:rPr>
        <w:t xml:space="preserve"> želi</w:t>
      </w:r>
      <w:r w:rsidR="00FF534B">
        <w:rPr>
          <w:szCs w:val="24"/>
        </w:rPr>
        <w:t>o</w:t>
      </w:r>
      <w:r>
        <w:rPr>
          <w:szCs w:val="24"/>
        </w:rPr>
        <w:t xml:space="preserve"> nastaviti rad </w:t>
      </w:r>
      <w:r w:rsidRPr="00E469C5">
        <w:rPr>
          <w:szCs w:val="24"/>
        </w:rPr>
        <w:t>i p</w:t>
      </w:r>
      <w:r>
        <w:rPr>
          <w:szCs w:val="24"/>
        </w:rPr>
        <w:t>odmiriti</w:t>
      </w:r>
      <w:r w:rsidRPr="00E469C5">
        <w:rPr>
          <w:szCs w:val="24"/>
        </w:rPr>
        <w:t xml:space="preserve"> dugove prema </w:t>
      </w:r>
      <w:r>
        <w:rPr>
          <w:szCs w:val="24"/>
        </w:rPr>
        <w:t>P</w:t>
      </w:r>
      <w:r w:rsidRPr="00E469C5">
        <w:rPr>
          <w:szCs w:val="24"/>
        </w:rPr>
        <w:t>orezn</w:t>
      </w:r>
      <w:r>
        <w:rPr>
          <w:szCs w:val="24"/>
        </w:rPr>
        <w:t>oj</w:t>
      </w:r>
      <w:r w:rsidRPr="00E469C5">
        <w:rPr>
          <w:szCs w:val="24"/>
        </w:rPr>
        <w:t xml:space="preserve"> uprav</w:t>
      </w:r>
      <w:r>
        <w:rPr>
          <w:szCs w:val="24"/>
        </w:rPr>
        <w:t>i privremeni stečajni upravitelj predl</w:t>
      </w:r>
      <w:r w:rsidR="00E503C8">
        <w:rPr>
          <w:szCs w:val="24"/>
        </w:rPr>
        <w:t>o</w:t>
      </w:r>
      <w:r>
        <w:rPr>
          <w:szCs w:val="24"/>
        </w:rPr>
        <w:t>ž</w:t>
      </w:r>
      <w:r w:rsidR="00E503C8">
        <w:rPr>
          <w:szCs w:val="24"/>
        </w:rPr>
        <w:t>io je</w:t>
      </w:r>
      <w:r>
        <w:rPr>
          <w:szCs w:val="24"/>
        </w:rPr>
        <w:t xml:space="preserve"> da se </w:t>
      </w:r>
      <w:r w:rsidR="00E503C8">
        <w:rPr>
          <w:szCs w:val="24"/>
        </w:rPr>
        <w:t>zakonskom zastupniku</w:t>
      </w:r>
      <w:r w:rsidRPr="00E469C5">
        <w:rPr>
          <w:szCs w:val="24"/>
        </w:rPr>
        <w:t xml:space="preserve"> </w:t>
      </w:r>
      <w:r>
        <w:rPr>
          <w:szCs w:val="24"/>
        </w:rPr>
        <w:t>dužnik</w:t>
      </w:r>
      <w:r w:rsidRPr="00E469C5">
        <w:rPr>
          <w:szCs w:val="24"/>
        </w:rPr>
        <w:t>a</w:t>
      </w:r>
      <w:r>
        <w:rPr>
          <w:szCs w:val="24"/>
        </w:rPr>
        <w:t xml:space="preserve"> </w:t>
      </w:r>
      <w:r w:rsidRPr="00E469C5">
        <w:rPr>
          <w:szCs w:val="24"/>
        </w:rPr>
        <w:t xml:space="preserve">da razumni rok za otklanjanje uvjeta za stečaj i time šansu za nastavak poslovanja. </w:t>
      </w:r>
    </w:p>
    <w:p w:rsidRDefault="00761CF0" w:rsidP="00105E79" w:rsidR="00761CF0">
      <w:pPr>
        <w:ind w:firstLine="708"/>
        <w:jc w:val="both"/>
      </w:pPr>
    </w:p>
    <w:p w:rsidRDefault="00761CF0" w:rsidP="00EB5ABB" w:rsidR="00EB5ABB">
      <w:pPr>
        <w:pStyle w:val="Bezproreda"/>
        <w:ind w:firstLine="720"/>
        <w:rPr>
          <w:szCs w:val="24"/>
        </w:rPr>
      </w:pPr>
      <w:r>
        <w:rPr>
          <w:color w:val="000000"/>
        </w:rPr>
        <w:t xml:space="preserve">Na ročištu radi očitovanja o prijedlogu za otvaranje stečajnog postupka i ročišta radi rasprave o pretpostavkama za otvaranje stečajnog postupka koje je održano </w:t>
      </w:r>
      <w:r w:rsidR="00A77983">
        <w:rPr>
          <w:color w:val="000000"/>
        </w:rPr>
        <w:t>3</w:t>
      </w:r>
      <w:r>
        <w:rPr>
          <w:color w:val="000000"/>
        </w:rPr>
        <w:t>.0</w:t>
      </w:r>
      <w:r w:rsidR="00A77983">
        <w:rPr>
          <w:color w:val="000000"/>
        </w:rPr>
        <w:t>5</w:t>
      </w:r>
      <w:r>
        <w:rPr>
          <w:color w:val="000000"/>
        </w:rPr>
        <w:t>.2016. privremeni stečajni upravitelj je ostao kod svoga pisanog izvješća od 2</w:t>
      </w:r>
      <w:r w:rsidR="00A77983">
        <w:rPr>
          <w:color w:val="000000"/>
        </w:rPr>
        <w:t>7</w:t>
      </w:r>
      <w:r>
        <w:rPr>
          <w:color w:val="000000"/>
        </w:rPr>
        <w:t>.0</w:t>
      </w:r>
      <w:r w:rsidR="00A77983">
        <w:rPr>
          <w:color w:val="000000"/>
        </w:rPr>
        <w:t>4</w:t>
      </w:r>
      <w:r>
        <w:rPr>
          <w:color w:val="000000"/>
        </w:rPr>
        <w:t xml:space="preserve">.2016. koje prileži u spisu na listu </w:t>
      </w:r>
      <w:r w:rsidR="00A77983">
        <w:rPr>
          <w:color w:val="000000"/>
        </w:rPr>
        <w:t>25</w:t>
      </w:r>
      <w:r>
        <w:rPr>
          <w:color w:val="000000"/>
        </w:rPr>
        <w:t xml:space="preserve">, </w:t>
      </w:r>
      <w:r w:rsidR="00105E79">
        <w:rPr>
          <w:color w:val="000000"/>
        </w:rPr>
        <w:t xml:space="preserve"> </w:t>
      </w:r>
      <w:r>
        <w:rPr>
          <w:color w:val="000000"/>
        </w:rPr>
        <w:t>a</w:t>
      </w:r>
      <w:r w:rsidR="00A77983">
        <w:rPr>
          <w:color w:val="000000"/>
        </w:rPr>
        <w:t xml:space="preserve"> </w:t>
      </w:r>
      <w:r>
        <w:rPr>
          <w:color w:val="000000"/>
        </w:rPr>
        <w:t>zakonsk</w:t>
      </w:r>
      <w:r w:rsidR="00EB5ABB">
        <w:rPr>
          <w:color w:val="000000"/>
        </w:rPr>
        <w:t>a</w:t>
      </w:r>
      <w:r>
        <w:rPr>
          <w:color w:val="000000"/>
        </w:rPr>
        <w:t xml:space="preserve"> zastupni</w:t>
      </w:r>
      <w:r w:rsidR="00EB5ABB">
        <w:rPr>
          <w:color w:val="000000"/>
        </w:rPr>
        <w:t>ca</w:t>
      </w:r>
      <w:r>
        <w:rPr>
          <w:color w:val="000000"/>
        </w:rPr>
        <w:t xml:space="preserve"> dužnika</w:t>
      </w:r>
      <w:r w:rsidR="00EB5ABB">
        <w:rPr>
          <w:color w:val="000000"/>
        </w:rPr>
        <w:t xml:space="preserve"> </w:t>
      </w:r>
      <w:r w:rsidR="00EB5ABB">
        <w:rPr>
          <w:szCs w:val="24"/>
        </w:rPr>
        <w:t>nije imala primjedbi na izvješće privremenog stečajnog upravitelja. Napomenula je da želi nastaviti s obavljanjem djelatnosti dužnik</w:t>
      </w:r>
      <w:r w:rsidR="0009616A">
        <w:rPr>
          <w:szCs w:val="24"/>
        </w:rPr>
        <w:t>a</w:t>
      </w:r>
      <w:r w:rsidR="00EB5ABB">
        <w:rPr>
          <w:szCs w:val="24"/>
        </w:rPr>
        <w:t xml:space="preserve">, </w:t>
      </w:r>
      <w:r w:rsidR="0009616A">
        <w:rPr>
          <w:szCs w:val="24"/>
        </w:rPr>
        <w:t>te</w:t>
      </w:r>
      <w:r w:rsidR="00EB5ABB">
        <w:rPr>
          <w:szCs w:val="24"/>
        </w:rPr>
        <w:t xml:space="preserve"> moli da </w:t>
      </w:r>
      <w:r w:rsidR="00203571">
        <w:rPr>
          <w:szCs w:val="24"/>
        </w:rPr>
        <w:t>joj</w:t>
      </w:r>
      <w:r w:rsidR="00EB5ABB">
        <w:rPr>
          <w:szCs w:val="24"/>
        </w:rPr>
        <w:t xml:space="preserve"> se da rok do 15.07.2016. do kada bi podmirila obaveze dužnika, odnosno dostavila dokaz da žiro-račun dužnika nije više blokiran. Također </w:t>
      </w:r>
      <w:r w:rsidR="00203571">
        <w:rPr>
          <w:szCs w:val="24"/>
        </w:rPr>
        <w:t>je</w:t>
      </w:r>
      <w:r w:rsidR="00EB5ABB">
        <w:rPr>
          <w:szCs w:val="24"/>
        </w:rPr>
        <w:t xml:space="preserve"> svjesna da su nastali troškovi prethodnog postupka u iznosu od 3.000,00 kn koje bi također u predmetnom roku podmirila.</w:t>
      </w:r>
    </w:p>
    <w:p w:rsidRDefault="00EB5ABB" w:rsidP="00761CF0" w:rsidR="00EB5ABB">
      <w:pPr>
        <w:autoSpaceDE w:val="false"/>
        <w:autoSpaceDN w:val="false"/>
        <w:adjustRightInd w:val="false"/>
        <w:ind w:firstLine="709"/>
        <w:jc w:val="both"/>
        <w:rPr>
          <w:color w:val="000000"/>
        </w:rPr>
      </w:pPr>
    </w:p>
    <w:p w:rsidRDefault="00203571" w:rsidP="00761CF0" w:rsidR="00761CF0">
      <w:pPr>
        <w:autoSpaceDE w:val="false"/>
        <w:autoSpaceDN w:val="false"/>
        <w:adjustRightInd w:val="false"/>
        <w:ind w:firstLine="709"/>
        <w:jc w:val="both"/>
        <w:rPr>
          <w:color w:val="000000"/>
        </w:rPr>
      </w:pPr>
      <w:r>
        <w:rPr>
          <w:color w:val="000000"/>
        </w:rPr>
        <w:t>P</w:t>
      </w:r>
      <w:r w:rsidR="00761CF0">
        <w:rPr>
          <w:color w:val="000000"/>
        </w:rPr>
        <w:t>unomoćnik ŽDO GUO Osijek n</w:t>
      </w:r>
      <w:r>
        <w:rPr>
          <w:color w:val="000000"/>
        </w:rPr>
        <w:t>ije imao</w:t>
      </w:r>
      <w:r w:rsidR="00761CF0">
        <w:rPr>
          <w:color w:val="000000"/>
        </w:rPr>
        <w:t xml:space="preserve"> primjedbi na izvješće p</w:t>
      </w:r>
      <w:r w:rsidR="008474AE">
        <w:rPr>
          <w:color w:val="000000"/>
        </w:rPr>
        <w:t>rivremenog stečajnog upravitelj, a odluku je prepustio sudu</w:t>
      </w:r>
      <w:r w:rsidR="00761CF0">
        <w:rPr>
          <w:color w:val="000000"/>
        </w:rPr>
        <w:t>.</w:t>
      </w:r>
    </w:p>
    <w:p w:rsidRDefault="0009616A" w:rsidP="00761CF0" w:rsidR="0009616A">
      <w:pPr>
        <w:autoSpaceDE w:val="false"/>
        <w:autoSpaceDN w:val="false"/>
        <w:adjustRightInd w:val="false"/>
        <w:ind w:firstLine="709"/>
        <w:jc w:val="both"/>
        <w:rPr>
          <w:color w:val="000000"/>
        </w:rPr>
      </w:pPr>
    </w:p>
    <w:p w:rsidRDefault="0009616A" w:rsidP="00761CF0" w:rsidR="0009616A">
      <w:pPr>
        <w:autoSpaceDE w:val="false"/>
        <w:autoSpaceDN w:val="false"/>
        <w:adjustRightInd w:val="false"/>
        <w:ind w:firstLine="709"/>
        <w:jc w:val="both"/>
        <w:rPr>
          <w:color w:val="000000"/>
        </w:rPr>
      </w:pPr>
      <w:r>
        <w:rPr>
          <w:color w:val="000000"/>
        </w:rPr>
        <w:t>Dana 2.08.2016. sud je zaprimio podnesak stečajnog upravitelja – izvješće privremenog stečajnog upravitelja u kojem navodi da je od zakonske zastupnice dobio očitovanje da neće</w:t>
      </w:r>
      <w:r w:rsidR="00577BAA">
        <w:rPr>
          <w:color w:val="000000"/>
        </w:rPr>
        <w:t xml:space="preserve"> biti u stanju izmiriti obveze dužnika i otkloniti stečajne razloge, te dostavlja i očitovanje iste u kojem navodi da je suglasna s pokretanjem stečajnog postupka jer nije u stanju otkloniti uvjete za stečaj.</w:t>
      </w:r>
    </w:p>
    <w:p w:rsidRDefault="00761CF0" w:rsidP="00761CF0" w:rsidR="00761CF0">
      <w:pPr>
        <w:pStyle w:val="Tijeloteksta2"/>
        <w:spacing w:lineRule="auto" w:line="240" w:after="0"/>
        <w:jc w:val="both"/>
      </w:pPr>
    </w:p>
    <w:p w:rsidRDefault="00761CF0" w:rsidP="00761CF0" w:rsidR="00761CF0">
      <w:pPr>
        <w:ind w:firstLine="708"/>
        <w:jc w:val="both"/>
      </w:pPr>
      <w:r>
        <w:t xml:space="preserve">Sud je svojim rješenjem od </w:t>
      </w:r>
      <w:r w:rsidR="0004223B">
        <w:t>22</w:t>
      </w:r>
      <w:r>
        <w:t>.0</w:t>
      </w:r>
      <w:r w:rsidR="0004223B">
        <w:t>8</w:t>
      </w:r>
      <w:r>
        <w:t>.2016. pozvao osobe koje imaju pravni interes da se provede stečajni postupak nad ovim dužnikom na uplatu predujma u iznosu od 20.000,00 kn u roku od 15 dana. Nakon bezuspješnog proteka roka za uplatu zatraženoga predujma troškova, te uvida u dokumentaciju u spisu i to</w:t>
      </w:r>
      <w:r w:rsidRPr="00200858">
        <w:t xml:space="preserve"> </w:t>
      </w:r>
      <w:r>
        <w:t xml:space="preserve">Izvadak iz sudskog registra, </w:t>
      </w:r>
      <w:r w:rsidR="0004223B">
        <w:t>Potvrdu Općinskog suda u Osijeku zemljišno knji</w:t>
      </w:r>
      <w:r w:rsidR="00032AB6">
        <w:t xml:space="preserve">žni odjel Valpovo od 29.03.2016., Uvjerenje MUP PU Osječko-baranjska, PP Belišće od 30.03.2016., Dopis FINE od 15.04.2016., Izvješće privremenog stečajnog upravitelja od </w:t>
      </w:r>
      <w:r w:rsidR="00FB0AE6">
        <w:t>27.04.2016., Popis dugotrajne imovine na dan 31.12.2015., Račun dobiti i gubitka od 1.01. do 31.12.2015., Bilanca stanja na dan 31.12.2015., Stanje računa poreznog obveznika na dan 11.04.2016.,</w:t>
      </w:r>
      <w:r w:rsidR="00964A95">
        <w:t xml:space="preserve"> Dopis FINE od 26.04.2016., od 4.08.2016. i 1.09.2016.</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477A18" w:rsidP="006C55C7" w:rsidR="00477A18">
      <w:pPr>
        <w:ind w:firstLine="708"/>
        <w:jc w:val="both"/>
      </w:pPr>
    </w:p>
    <w:p w:rsidRDefault="006C55C7" w:rsidP="006C55C7" w:rsidR="006C55C7" w:rsidRPr="00CE5270">
      <w:pPr>
        <w:pStyle w:val="Tijeloteksta"/>
        <w:jc w:val="center"/>
      </w:pPr>
      <w:r w:rsidRPr="00CE5270">
        <w:t xml:space="preserve">U Osijeku </w:t>
      </w:r>
      <w:r w:rsidR="00964A95">
        <w:t>7</w:t>
      </w:r>
      <w:r w:rsidRPr="00CE5270">
        <w:t xml:space="preserve">. </w:t>
      </w:r>
      <w:r w:rsidR="00964A95">
        <w:t>listopad</w:t>
      </w:r>
      <w:r>
        <w:t>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pPr>
        <w:pStyle w:val="Tijeloteksta"/>
        <w:rPr>
          <w:bCs/>
        </w:rPr>
      </w:pPr>
    </w:p>
    <w:p w:rsidRDefault="00964A95" w:rsidP="006C55C7" w:rsidR="00964A95">
      <w:pPr>
        <w:pStyle w:val="Tijeloteksta"/>
        <w:rPr>
          <w:bCs/>
        </w:rPr>
      </w:pPr>
    </w:p>
    <w:p w:rsidRDefault="00964A95" w:rsidP="006C55C7" w:rsidR="00964A95"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40B92">
        <w:rPr>
          <w:bCs/>
        </w:rPr>
        <w:t>i</w:t>
      </w:r>
      <w:r w:rsidRPr="00FF6293">
        <w:rPr>
          <w:bCs/>
        </w:rPr>
        <w:t xml:space="preserve"> upravitelj</w:t>
      </w:r>
      <w:r>
        <w:rPr>
          <w:bCs/>
        </w:rPr>
        <w:t xml:space="preserve"> </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C504CB" w:rsidR="006C55C7" w:rsidRPr="007E6923">
      <w:pPr>
        <w:numPr>
          <w:ilvl w:val="0"/>
          <w:numId w:val="29"/>
        </w:numPr>
        <w:jc w:val="both"/>
        <w:rPr>
          <w:bCs/>
        </w:rPr>
      </w:pPr>
      <w:r>
        <w:rPr>
          <w:bCs/>
        </w:rPr>
        <w:t xml:space="preserve">zakonski zastupnik dužnika </w:t>
      </w:r>
      <w:r w:rsidR="00C504CB" w:rsidRPr="00C504CB">
        <w:t>Sunčica Mandić, Valpovo, Lj. Gaja 101</w:t>
      </w:r>
    </w:p>
    <w:p w:rsidRDefault="006C55C7" w:rsidP="006C55C7" w:rsidR="006C55C7">
      <w:pPr>
        <w:numPr>
          <w:ilvl w:val="0"/>
          <w:numId w:val="29"/>
        </w:numPr>
        <w:jc w:val="both"/>
        <w:rPr>
          <w:bCs/>
        </w:rPr>
      </w:pPr>
      <w:r>
        <w:rPr>
          <w:bCs/>
        </w:rPr>
        <w:t xml:space="preserve">ŽDO GUO </w:t>
      </w:r>
      <w:r w:rsidR="00C504CB">
        <w:rPr>
          <w:bCs/>
        </w:rPr>
        <w:t>Osijek</w:t>
      </w:r>
    </w:p>
    <w:p w:rsidRDefault="00C504CB" w:rsidP="006C55C7" w:rsidR="00C504CB">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rsidR="00A0369A">
        <w:t>3</w:t>
      </w:r>
      <w:r>
        <w:t>.</w:t>
      </w:r>
      <w:r w:rsidR="00F540E7">
        <w:t>1</w:t>
      </w:r>
      <w:r w:rsidR="00C504CB">
        <w:t>1</w:t>
      </w:r>
      <w:r w:rsidR="002E77E9">
        <w:t>.</w:t>
      </w:r>
      <w:r w:rsidR="00D646BC">
        <w:t xml:space="preserve">                                                                                                                                                                                                                                                                                                                                                                                                                                                                                                                                                                                                                                                                                                                                                                                                                                                                                                                                                                                                                                                                                                                                                                                                                                                                                                                                                                                                                                                                                                                                                                                                                                                                                                                                                                                                                                                                                                                                                                                                                                                                                                                                                                                                                                                                                                                                                                                                                                                                                                                                                                                                                                                               </w:t>
      </w:r>
      <w:r w:rsidR="002E77E9">
        <w:t xml:space="preserve">       </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AA6">
      <w:rPr>
        <w:rStyle w:val="Brojstranice"/>
        <w:noProof/>
      </w:rPr>
      <w:t>4</w:t>
    </w:r>
    <w:r>
      <w:rPr>
        <w:rStyle w:val="Brojstranice"/>
      </w:rPr>
      <w:fldChar w:fldCharType="end"/>
    </w:r>
  </w:p>
  <w:p w:rsidRDefault="00621138" w:rsidP="00621138" w:rsidR="00AA5CB5">
    <w:pPr>
      <w:pStyle w:val="Zaglavlje"/>
      <w:jc w:val="right"/>
    </w:pPr>
    <w:r w:rsidRPr="00621138">
      <w:t>14 St-329/16-28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AB6"/>
    <w:rsid w:val="00032D44"/>
    <w:rsid w:val="000376CB"/>
    <w:rsid w:val="00040A11"/>
    <w:rsid w:val="0004223B"/>
    <w:rsid w:val="00043D09"/>
    <w:rsid w:val="00051919"/>
    <w:rsid w:val="0005461F"/>
    <w:rsid w:val="0006344B"/>
    <w:rsid w:val="00064829"/>
    <w:rsid w:val="00074CA4"/>
    <w:rsid w:val="000779B5"/>
    <w:rsid w:val="00086877"/>
    <w:rsid w:val="00090D7D"/>
    <w:rsid w:val="000919CC"/>
    <w:rsid w:val="00092079"/>
    <w:rsid w:val="0009616A"/>
    <w:rsid w:val="00097C50"/>
    <w:rsid w:val="000A0C0C"/>
    <w:rsid w:val="000A149E"/>
    <w:rsid w:val="000B0546"/>
    <w:rsid w:val="000B48AB"/>
    <w:rsid w:val="000B6511"/>
    <w:rsid w:val="000C0AF5"/>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3B28"/>
    <w:rsid w:val="00104A09"/>
    <w:rsid w:val="00105E79"/>
    <w:rsid w:val="00107392"/>
    <w:rsid w:val="00114738"/>
    <w:rsid w:val="00116795"/>
    <w:rsid w:val="0012080B"/>
    <w:rsid w:val="00120904"/>
    <w:rsid w:val="001209D9"/>
    <w:rsid w:val="00123E5C"/>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D776D"/>
    <w:rsid w:val="001E4DEA"/>
    <w:rsid w:val="001F3746"/>
    <w:rsid w:val="00203571"/>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0E2D"/>
    <w:rsid w:val="002B27B2"/>
    <w:rsid w:val="002B2EA4"/>
    <w:rsid w:val="002C5995"/>
    <w:rsid w:val="002D074C"/>
    <w:rsid w:val="002D19AC"/>
    <w:rsid w:val="002D2F4D"/>
    <w:rsid w:val="002D3A58"/>
    <w:rsid w:val="002D4A74"/>
    <w:rsid w:val="002E602C"/>
    <w:rsid w:val="002E71F0"/>
    <w:rsid w:val="002E77E9"/>
    <w:rsid w:val="002F2BDD"/>
    <w:rsid w:val="002F2D04"/>
    <w:rsid w:val="002F51EA"/>
    <w:rsid w:val="00302AAF"/>
    <w:rsid w:val="00315B67"/>
    <w:rsid w:val="00316C5C"/>
    <w:rsid w:val="00330B1A"/>
    <w:rsid w:val="00331C4B"/>
    <w:rsid w:val="00340F87"/>
    <w:rsid w:val="00342126"/>
    <w:rsid w:val="0034231B"/>
    <w:rsid w:val="0034372F"/>
    <w:rsid w:val="00346CAA"/>
    <w:rsid w:val="00347FF7"/>
    <w:rsid w:val="00351CBA"/>
    <w:rsid w:val="0035233E"/>
    <w:rsid w:val="00370DF9"/>
    <w:rsid w:val="00374830"/>
    <w:rsid w:val="00377D50"/>
    <w:rsid w:val="0038021C"/>
    <w:rsid w:val="0038168C"/>
    <w:rsid w:val="00382145"/>
    <w:rsid w:val="00396C39"/>
    <w:rsid w:val="00397083"/>
    <w:rsid w:val="003A0BE9"/>
    <w:rsid w:val="003A52F9"/>
    <w:rsid w:val="003A5E93"/>
    <w:rsid w:val="003A6023"/>
    <w:rsid w:val="003C161F"/>
    <w:rsid w:val="003C60D7"/>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51B2"/>
    <w:rsid w:val="0046741D"/>
    <w:rsid w:val="004720B9"/>
    <w:rsid w:val="00475136"/>
    <w:rsid w:val="00477A18"/>
    <w:rsid w:val="004804E4"/>
    <w:rsid w:val="0048351B"/>
    <w:rsid w:val="00487212"/>
    <w:rsid w:val="004903C1"/>
    <w:rsid w:val="00490587"/>
    <w:rsid w:val="004964C6"/>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FE6"/>
    <w:rsid w:val="004E6AA8"/>
    <w:rsid w:val="004E6E8F"/>
    <w:rsid w:val="004F5283"/>
    <w:rsid w:val="004F64FE"/>
    <w:rsid w:val="004F74FC"/>
    <w:rsid w:val="00501F94"/>
    <w:rsid w:val="00506FE1"/>
    <w:rsid w:val="0051094F"/>
    <w:rsid w:val="00513A00"/>
    <w:rsid w:val="005141EF"/>
    <w:rsid w:val="00515693"/>
    <w:rsid w:val="00523F2C"/>
    <w:rsid w:val="00530CD9"/>
    <w:rsid w:val="00532204"/>
    <w:rsid w:val="00537813"/>
    <w:rsid w:val="0054748A"/>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BAA"/>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C0D30"/>
    <w:rsid w:val="005C1824"/>
    <w:rsid w:val="005C20D9"/>
    <w:rsid w:val="005C3BEC"/>
    <w:rsid w:val="005C44A4"/>
    <w:rsid w:val="005C6486"/>
    <w:rsid w:val="005C7298"/>
    <w:rsid w:val="005D0C63"/>
    <w:rsid w:val="005D1A87"/>
    <w:rsid w:val="005D7EFD"/>
    <w:rsid w:val="005E3D32"/>
    <w:rsid w:val="005E5ED2"/>
    <w:rsid w:val="005F1F2A"/>
    <w:rsid w:val="005F5F1E"/>
    <w:rsid w:val="005F61B5"/>
    <w:rsid w:val="0060006D"/>
    <w:rsid w:val="006046EC"/>
    <w:rsid w:val="00605802"/>
    <w:rsid w:val="006109EE"/>
    <w:rsid w:val="00610AC5"/>
    <w:rsid w:val="006110B1"/>
    <w:rsid w:val="00611DC8"/>
    <w:rsid w:val="00613D6F"/>
    <w:rsid w:val="0061660E"/>
    <w:rsid w:val="006167B7"/>
    <w:rsid w:val="00621138"/>
    <w:rsid w:val="0062179D"/>
    <w:rsid w:val="00622FF2"/>
    <w:rsid w:val="00625D51"/>
    <w:rsid w:val="006403A0"/>
    <w:rsid w:val="00640EDA"/>
    <w:rsid w:val="00642487"/>
    <w:rsid w:val="00644FC4"/>
    <w:rsid w:val="0065114E"/>
    <w:rsid w:val="0065234A"/>
    <w:rsid w:val="00652A6D"/>
    <w:rsid w:val="00655210"/>
    <w:rsid w:val="00655A4E"/>
    <w:rsid w:val="00660064"/>
    <w:rsid w:val="0066419B"/>
    <w:rsid w:val="006644EB"/>
    <w:rsid w:val="006660FE"/>
    <w:rsid w:val="00671C21"/>
    <w:rsid w:val="006805A0"/>
    <w:rsid w:val="00680628"/>
    <w:rsid w:val="006816F1"/>
    <w:rsid w:val="006861E7"/>
    <w:rsid w:val="0069065E"/>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13DA"/>
    <w:rsid w:val="00761CF0"/>
    <w:rsid w:val="00763723"/>
    <w:rsid w:val="007649AE"/>
    <w:rsid w:val="00764E0A"/>
    <w:rsid w:val="007653A1"/>
    <w:rsid w:val="00767B66"/>
    <w:rsid w:val="00775A97"/>
    <w:rsid w:val="00784FB2"/>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7F1946"/>
    <w:rsid w:val="008021BD"/>
    <w:rsid w:val="00803D07"/>
    <w:rsid w:val="008042C7"/>
    <w:rsid w:val="00804D47"/>
    <w:rsid w:val="0080547B"/>
    <w:rsid w:val="00810235"/>
    <w:rsid w:val="00810F33"/>
    <w:rsid w:val="008122B1"/>
    <w:rsid w:val="00813686"/>
    <w:rsid w:val="00815565"/>
    <w:rsid w:val="008260FC"/>
    <w:rsid w:val="008342C9"/>
    <w:rsid w:val="00840A14"/>
    <w:rsid w:val="00841BB9"/>
    <w:rsid w:val="008431ED"/>
    <w:rsid w:val="0084342D"/>
    <w:rsid w:val="00844057"/>
    <w:rsid w:val="008474AE"/>
    <w:rsid w:val="00850D00"/>
    <w:rsid w:val="00850E63"/>
    <w:rsid w:val="00851DB6"/>
    <w:rsid w:val="00851F3D"/>
    <w:rsid w:val="00856DB1"/>
    <w:rsid w:val="0085749F"/>
    <w:rsid w:val="00861C98"/>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8B6"/>
    <w:rsid w:val="00901F9E"/>
    <w:rsid w:val="00902A42"/>
    <w:rsid w:val="00906972"/>
    <w:rsid w:val="009125DF"/>
    <w:rsid w:val="00916B34"/>
    <w:rsid w:val="00917321"/>
    <w:rsid w:val="00920529"/>
    <w:rsid w:val="00920854"/>
    <w:rsid w:val="009222CB"/>
    <w:rsid w:val="009242A7"/>
    <w:rsid w:val="0092580D"/>
    <w:rsid w:val="00925A3A"/>
    <w:rsid w:val="009310B0"/>
    <w:rsid w:val="00933051"/>
    <w:rsid w:val="0093535F"/>
    <w:rsid w:val="00935718"/>
    <w:rsid w:val="00935F94"/>
    <w:rsid w:val="00942491"/>
    <w:rsid w:val="00944C7A"/>
    <w:rsid w:val="00953ABE"/>
    <w:rsid w:val="0096087F"/>
    <w:rsid w:val="00964A95"/>
    <w:rsid w:val="009721F0"/>
    <w:rsid w:val="009738A7"/>
    <w:rsid w:val="00973A4B"/>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98E"/>
    <w:rsid w:val="00A475EE"/>
    <w:rsid w:val="00A50384"/>
    <w:rsid w:val="00A56402"/>
    <w:rsid w:val="00A5680F"/>
    <w:rsid w:val="00A56CE0"/>
    <w:rsid w:val="00A57668"/>
    <w:rsid w:val="00A61DBE"/>
    <w:rsid w:val="00A76017"/>
    <w:rsid w:val="00A770D1"/>
    <w:rsid w:val="00A77983"/>
    <w:rsid w:val="00A808CB"/>
    <w:rsid w:val="00A81889"/>
    <w:rsid w:val="00A82194"/>
    <w:rsid w:val="00A8678A"/>
    <w:rsid w:val="00A86FE6"/>
    <w:rsid w:val="00A87600"/>
    <w:rsid w:val="00A92823"/>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13693"/>
    <w:rsid w:val="00B14D5F"/>
    <w:rsid w:val="00B2073A"/>
    <w:rsid w:val="00B22E50"/>
    <w:rsid w:val="00B2352F"/>
    <w:rsid w:val="00B25DB6"/>
    <w:rsid w:val="00B273E8"/>
    <w:rsid w:val="00B33751"/>
    <w:rsid w:val="00B373DC"/>
    <w:rsid w:val="00B40680"/>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04CB"/>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76AA"/>
    <w:rsid w:val="00CB1707"/>
    <w:rsid w:val="00CB5A35"/>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DFC"/>
    <w:rsid w:val="00D251A9"/>
    <w:rsid w:val="00D27586"/>
    <w:rsid w:val="00D277A6"/>
    <w:rsid w:val="00D27EE0"/>
    <w:rsid w:val="00D35AA6"/>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B0BD7"/>
    <w:rsid w:val="00DC0E4C"/>
    <w:rsid w:val="00DC1AFE"/>
    <w:rsid w:val="00DC260B"/>
    <w:rsid w:val="00DC2BAD"/>
    <w:rsid w:val="00DC35AD"/>
    <w:rsid w:val="00DD5DB5"/>
    <w:rsid w:val="00DE46D4"/>
    <w:rsid w:val="00DF0296"/>
    <w:rsid w:val="00DF51CC"/>
    <w:rsid w:val="00DF6269"/>
    <w:rsid w:val="00DF7D40"/>
    <w:rsid w:val="00E05EB9"/>
    <w:rsid w:val="00E0663B"/>
    <w:rsid w:val="00E13ED7"/>
    <w:rsid w:val="00E15B62"/>
    <w:rsid w:val="00E1690D"/>
    <w:rsid w:val="00E2088D"/>
    <w:rsid w:val="00E20BF0"/>
    <w:rsid w:val="00E21F0D"/>
    <w:rsid w:val="00E23265"/>
    <w:rsid w:val="00E263FF"/>
    <w:rsid w:val="00E3104D"/>
    <w:rsid w:val="00E31DE2"/>
    <w:rsid w:val="00E329D0"/>
    <w:rsid w:val="00E4055B"/>
    <w:rsid w:val="00E41047"/>
    <w:rsid w:val="00E41BC8"/>
    <w:rsid w:val="00E42F51"/>
    <w:rsid w:val="00E503C8"/>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B5ABB"/>
    <w:rsid w:val="00EC1991"/>
    <w:rsid w:val="00EC1F83"/>
    <w:rsid w:val="00EC4938"/>
    <w:rsid w:val="00ED5374"/>
    <w:rsid w:val="00EE094D"/>
    <w:rsid w:val="00EE1369"/>
    <w:rsid w:val="00EE2B22"/>
    <w:rsid w:val="00EE3411"/>
    <w:rsid w:val="00EE63CA"/>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0E7"/>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3DBD"/>
    <w:rsid w:val="00FA045C"/>
    <w:rsid w:val="00FA2FFB"/>
    <w:rsid w:val="00FA322C"/>
    <w:rsid w:val="00FA33B5"/>
    <w:rsid w:val="00FA3CA2"/>
    <w:rsid w:val="00FA7BAB"/>
    <w:rsid w:val="00FB095F"/>
    <w:rsid w:val="00FB0AE6"/>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2209"/>
    <w:rsid w:val="00FF4687"/>
    <w:rsid w:val="00FF534B"/>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761CF0"/>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Naslov3Char" w:type="character">
    <w:name w:val="Naslov 3 Char"/>
    <w:basedOn w:val="Zadanifontodlomka"/>
    <w:link w:val="Naslov3"/>
    <w:semiHidden/>
    <w:rsid w:val="00761CF0"/>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D35AA6"/>
    <w:rPr>
      <w:color w:val="808080"/>
      <w:bdr w:space="0" w:sz="0" w:color="auto" w:val="none"/>
      <w:shd w:fill="auto" w:color="auto" w:val="clear"/>
    </w:rPr>
  </w:style>
  <w:style w:customStyle="true" w:styleId="eSPISCCParagraphDefaultFont" w:type="character">
    <w:name w:val="eSPIS_CC_Paragraph Default Font"/>
    <w:basedOn w:val="Zadanifontodlomka"/>
    <w:rsid w:val="00D35A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AA6"/>
    <w:rPr>
      <w:bdr w:space="0" w:sz="0" w:color="auto" w:val="none"/>
      <w:shd w:fill="FFFFCC" w:color="auto" w:val="clear"/>
      <w:lang w:val="hr-HR"/>
    </w:rPr>
  </w:style>
  <w:style w:customStyle="true" w:styleId="PozadinaSvijetloCrvena" w:type="character">
    <w:name w:val="Pozadina_SvijetloCrvena"/>
    <w:basedOn w:val="eSPISCCParagraphDefaultFont"/>
    <w:rsid w:val="00D35A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A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761CF0"/>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Naslov3Char" w:type="character">
    <w:name w:val="Naslov 3 Char"/>
    <w:basedOn w:val="Zadanifontodlomka"/>
    <w:link w:val="Naslov3"/>
    <w:semiHidden/>
    <w:rsid w:val="00761CF0"/>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D35AA6"/>
    <w:rPr>
      <w:color w:val="808080"/>
      <w:bdr w:color="auto" w:space="0" w:sz="0" w:val="none"/>
      <w:shd w:color="auto" w:fill="auto" w:val="clear"/>
    </w:rPr>
  </w:style>
  <w:style w:customStyle="1" w:styleId="eSPISCCParagraphDefaultFont" w:type="character">
    <w:name w:val="eSPIS_CC_Paragraph Default Font"/>
    <w:basedOn w:val="Zadanifontodlomka"/>
    <w:rsid w:val="00D35A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AA6"/>
    <w:rPr>
      <w:bdr w:color="auto" w:space="0" w:sz="0" w:val="none"/>
      <w:shd w:color="auto" w:fill="FFFFCC" w:val="clear"/>
      <w:lang w:val="hr-HR"/>
    </w:rPr>
  </w:style>
  <w:style w:customStyle="1" w:styleId="PozadinaSvijetloCrvena" w:type="character">
    <w:name w:val="Pozadina_SvijetloCrvena"/>
    <w:basedOn w:val="eSPISCCParagraphDefaultFont"/>
    <w:rsid w:val="00D35A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A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SLAVONAC VALPOVO d.o.o. za proizvodnju, trgovinu i usluge</izvorni_sadrzaj>
    <derivirana_varijabla naziv="DomainObject.Predmet.ProtustrankaFormated_1">  SLAVONAC VALPOVO d.o.o. za proizvodnju, trgovinu i usluge</derivirana_varijabla>
  </DomainObject.Predmet.ProtustrankaFormated>
  <DomainObject.Predmet.ProtustrankaFormatedOIB>
    <izvorni_sadrzaj>  SLAVONAC VALPOVO d.o.o. za proizvodnju, trgovinu i usluge, OIB 51762675102</izvorni_sadrzaj>
    <derivirana_varijabla naziv="DomainObject.Predmet.ProtustrankaFormatedOIB_1">  SLAVONAC VALPOVO d.o.o. za proizvodnju, trgovinu i usluge, OIB 51762675102</derivirana_varijabla>
  </DomainObject.Predmet.ProtustrankaFormatedOIB>
  <DomainObject.Predmet.ProtustrankaFormatedWithAdress>
    <izvorni_sadrzaj> SLAVONAC VALPOVO d.o.o. za proizvodnju, trgovinu i usluge, Trg kralja Tomislava 6, 31550 Valpovo</izvorni_sadrzaj>
    <derivirana_varijabla naziv="DomainObject.Predmet.ProtustrankaFormatedWithAdress_1"> SLAVONAC VALPOVO d.o.o. za proizvodnju, trgovinu i usluge, Trg kralja Tomislava 6, 31550 Valpovo</derivirana_varijabla>
  </DomainObject.Predmet.ProtustrankaFormatedWithAdress>
  <DomainObject.Predmet.ProtustrankaFormatedWithAdressOIB>
    <izvorni_sadrzaj> SLAVONAC VALPOVO d.o.o. za proizvodnju, trgovinu i usluge, OIB 51762675102, Trg kralja Tomislava 6, 31550 Valpovo</izvorni_sadrzaj>
    <derivirana_varijabla naziv="DomainObject.Predmet.ProtustrankaFormatedWithAdressOIB_1"> SLAVONAC VALPOVO d.o.o. za proizvodnju, trgovinu i usluge, OIB 51762675102, Trg kralja Tomislava 6, 31550 Valpovo</derivirana_varijabla>
  </DomainObject.Predmet.ProtustrankaFormatedWithAdressOIB>
  <DomainObject.Predmet.ProtustrankaWithAdress>
    <izvorni_sadrzaj>SLAVONAC VALPOVO d.o.o. za proizvodnju, trgovinu i usluge Trg kralja Tomislava 6, 31550 Valpovo</izvorni_sadrzaj>
    <derivirana_varijabla naziv="DomainObject.Predmet.ProtustrankaWithAdress_1">SLAVONAC VALPOVO d.o.o. za proizvodnju, trgovinu i usluge Trg kralja Tomislava 6, 31550 Valpovo</derivirana_varijabla>
  </DomainObject.Predmet.ProtustrankaWithAdress>
  <DomainObject.Predmet.ProtustrankaWithAdressOIB>
    <izvorni_sadrzaj>SLAVONAC VALPOVO d.o.o. za proizvodnju, trgovinu i usluge, OIB 51762675102, Trg kralja Tomislava 6, 31550 Valpovo</izvorni_sadrzaj>
    <derivirana_varijabla naziv="DomainObject.Predmet.ProtustrankaWithAdressOIB_1">SLAVONAC VALPOVO d.o.o. za proizvodnju, trgovinu i usluge, OIB 51762675102, Trg kralja Tomislava 6, 31550 Valpovo</derivirana_varijabla>
  </DomainObject.Predmet.ProtustrankaWithAdressOIB>
  <DomainObject.Predmet.ProtustrankaNazivFormated>
    <izvorni_sadrzaj>SLAVONAC VALPOVO d.o.o. za proizvodnju, trgovinu i usluge</izvorni_sadrzaj>
    <derivirana_varijabla naziv="DomainObject.Predmet.ProtustrankaNazivFormated_1">SLAVONAC VALPOVO d.o.o. za proizvodnju, trgovinu i usluge</derivirana_varijabla>
  </DomainObject.Predmet.ProtustrankaNazivFormated>
  <DomainObject.Predmet.ProtustrankaNazivFormatedOIB>
    <izvorni_sadrzaj>SLAVONAC VALPOVO d.o.o. za proizvodnju, trgovinu i usluge, OIB 51762675102</izvorni_sadrzaj>
    <derivirana_varijabla naziv="DomainObject.Predmet.ProtustrankaNazivFormatedOIB_1">SLAVONAC VALPOVO d.o.o. za proizvodnju, trgovinu i usluge, OIB 51762675102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SLAVONAC VALPOVO d.o.o. za proizvodnju, trgovinu i usluge</item>
    </izvorni_sadrzaj>
    <derivirana_varijabla naziv="DomainObject.Predmet.ProtuStrankaListFormated_1">
      <item>SLAVONAC VALPOVO d.o.o. za proizvodnju, trgovinu i usluge</item>
    </derivirana_varijabla>
  </DomainObject.Predmet.ProtuStrankaListFormated>
  <DomainObject.Predmet.ProtuStrankaListFormatedOIB>
    <izvorni_sadrzaj>
      <item>SLAVONAC VALPOVO d.o.o. za proizvodnju, trgovinu i usluge, OIB 51762675102</item>
    </izvorni_sadrzaj>
    <derivirana_varijabla naziv="DomainObject.Predmet.ProtuStrankaListFormatedOIB_1">
      <item>SLAVONAC VALPOVO d.o.o. za proizvodnju, trgovinu i usluge, OIB 51762675102</item>
    </derivirana_varijabla>
  </DomainObject.Predmet.ProtuStrankaListFormatedOIB>
  <DomainObject.Predmet.ProtuStrankaListFormatedWithAdress>
    <izvorni_sadrzaj>
      <item>SLAVONAC VALPOVO d.o.o. za proizvodnju, trgovinu i usluge, Trg kralja Tomislava 6, 31550 Valpovo</item>
    </izvorni_sadrzaj>
    <derivirana_varijabla naziv="DomainObject.Predmet.ProtuStrankaListFormatedWithAdress_1">
      <item>SLAVONAC VALPOVO d.o.o. za proizvodnju, trgovinu i usluge, Trg kralja Tomislava 6, 31550 Valpovo</item>
    </derivirana_varijabla>
  </DomainObject.Predmet.ProtuStrankaListFormatedWithAdress>
  <DomainObject.Predmet.ProtuStrankaListFormatedWithAdressOIB>
    <izvorni_sadrzaj>
      <item>SLAVONAC VALPOVO d.o.o. za proizvodnju, trgovinu i usluge, OIB 51762675102, Trg kralja Tomislava 6, 31550 Valpovo</item>
    </izvorni_sadrzaj>
    <derivirana_varijabla naziv="DomainObject.Predmet.ProtuStrankaListFormatedWithAdressOIB_1">
      <item>SLAVONAC VALPOVO d.o.o. za proizvodnju, trgovinu i usluge, OIB 51762675102, Trg kralja Tomislava 6, 31550 Valpovo</item>
    </derivirana_varijabla>
  </DomainObject.Predmet.ProtuStrankaListFormatedWithAdressOIB>
  <DomainObject.Predmet.ProtuStrankaListNazivFormated>
    <izvorni_sadrzaj>
      <item>SLAVONAC VALPOVO d.o.o. za proizvodnju, trgovinu i usluge</item>
    </izvorni_sadrzaj>
    <derivirana_varijabla naziv="DomainObject.Predmet.ProtuStrankaListNazivFormated_1">
      <item>SLAVONAC VALPOVO d.o.o. za proizvodnju, trgovinu i usluge</item>
    </derivirana_varijabla>
  </DomainObject.Predmet.ProtuStrankaListNazivFormated>
  <DomainObject.Predmet.ProtuStrankaListNazivFormatedOIB>
    <izvorni_sadrzaj>
      <item>SLAVONAC VALPOVO d.o.o. za proizvodnju, trgovinu i usluge, OIB 51762675102</item>
    </izvorni_sadrzaj>
    <derivirana_varijabla naziv="DomainObject.Predmet.ProtuStrankaListNazivFormatedOIB_1">
      <item>SLAVONAC VALPOVO d.o.o. za proizvodnju, trgovinu i usluge, OIB 51762675102</item>
    </derivirana_varijabla>
  </DomainObject.Predmet.ProtuStrankaListNazivFormatedOIB>
  <DomainObject.Predmet.OstaliListFormated>
    <izvorni_sadrzaj>
      <item>ŽDO GUO Osijek</item>
      <item>Marko Tominac</item>
      <item>Sunčica Mandić</item>
    </izvorni_sadrzaj>
    <derivirana_varijabla naziv="DomainObject.Predmet.OstaliListFormated_1">
      <item>ŽDO GUO Osijek</item>
      <item>Marko Tominac</item>
      <item>Sunčica Mandić</item>
    </derivirana_varijabla>
  </DomainObject.Predmet.OstaliListFormated>
  <DomainObject.Predmet.OstaliListFormatedOIB>
    <izvorni_sadrzaj>
      <item>ŽDO GUO Osijek</item>
      <item>Marko Tominac, OIB 98361792494</item>
      <item>Sunčica Mandić, OIB 75436188147</item>
    </izvorni_sadrzaj>
    <derivirana_varijabla naziv="DomainObject.Predmet.OstaliListFormatedOIB_1">
      <item>ŽDO GUO Osijek</item>
      <item>Marko Tominac, OIB 98361792494</item>
      <item>Sunčica Mandić, OIB 75436188147</item>
    </derivirana_varijabla>
  </DomainObject.Predmet.OstaliListFormatedOIB>
  <DomainObject.Predmet.OstaliListFormatedWithAdress>
    <izvorni_sadrzaj>
      <item>ŽDO GUO Osijek</item>
      <item>Marko Tominac, V. Nazora 3, 32100 Vinkovci</item>
      <item>Sunčica Mandić, Lj. Gaja 101, 31550 Valpovo</item>
    </izvorni_sadrzaj>
    <derivirana_varijabla naziv="DomainObject.Predmet.OstaliListFormatedWithAdress_1">
      <item>ŽDO GUO Osijek</item>
      <item>Marko Tominac, V. Nazora 3, 32100 Vinkovci</item>
      <item>Sunčica Mandić, Lj. Gaja 101, 31550 Valpovo</item>
    </derivirana_varijabla>
  </DomainObject.Predmet.OstaliListFormatedWithAdress>
  <DomainObject.Predmet.OstaliListFormatedWithAdressOIB>
    <izvorni_sadrzaj>
      <item>ŽDO GUO Osijek</item>
      <item>Marko Tominac, OIB 98361792494, V. Nazora 3, 32100 Vinkovci</item>
      <item>Sunčica Mandić, OIB 75436188147, Lj. Gaja 101, 31550 Valpovo</item>
    </izvorni_sadrzaj>
    <derivirana_varijabla naziv="DomainObject.Predmet.OstaliListFormatedWithAdressOIB_1">
      <item>ŽDO GUO Osijek</item>
      <item>Marko Tominac, OIB 98361792494, V. Nazora 3, 32100 Vinkovci</item>
      <item>Sunčica Mandić, OIB 75436188147, Lj. Gaja 101, 31550 Valpovo</item>
    </derivirana_varijabla>
  </DomainObject.Predmet.OstaliListFormatedWithAdressOIB>
  <DomainObject.Predmet.OstaliListNazivFormated>
    <izvorni_sadrzaj>
      <item>ŽDO GUO Osijek</item>
      <item>Marko Tominac</item>
      <item>Sunčica Mandić</item>
    </izvorni_sadrzaj>
    <derivirana_varijabla naziv="DomainObject.Predmet.OstaliListNazivFormated_1">
      <item>ŽDO GUO Osijek</item>
      <item>Marko Tominac</item>
      <item>Sunčica Mandić</item>
    </derivirana_varijabla>
  </DomainObject.Predmet.OstaliListNazivFormated>
  <DomainObject.Predmet.OstaliListNazivFormatedOIB>
    <izvorni_sadrzaj>
      <item>ŽDO GUO Osijek</item>
      <item>Marko Tominac, OIB 98361792494</item>
      <item>Sunčica Mandić, OIB 75436188147</item>
    </izvorni_sadrzaj>
    <derivirana_varijabla naziv="DomainObject.Predmet.OstaliListNazivFormatedOIB_1">
      <item>ŽDO GUO Osijek</item>
      <item>Marko Tominac, OIB 98361792494</item>
      <item>Sunčica Mandić, OIB 75436188147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SLAVONAC VALPOVO d.o.o. za proizvodnju, trgovinu i usluge</izvorni_sadrzaj>
    <derivirana_varijabla naziv="DomainObject.Predmet.ProtustrankaIDrugi_1">SLAVONAC VALPOVO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SLAVONAC VALPOVO d.o.o. za proizvodnju, trgovinu i usluge, OIB 51762675102, Trg kralja Tomislava 6, 31550 Valpovo</izvorni_sadrzaj>
    <derivirana_varijabla naziv="DomainObject.Predmet.ProtustrankaIDrugiAdressOIB_1">SLAVONAC VALPOVO d.o.o. za proizvodnju, trgovinu i usluge, OIB 51762675102, Trg kralja Tomislava 6,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SLAVONAC VALPOVO d.o.o. za proizvodnju, trgovinu i usluge</item>
      <item>ŽDO GUO Osijek</item>
      <item>Marko Tominac</item>
      <item>Sunčica Mandić</item>
    </izvorni_sadrzaj>
    <derivirana_varijabla naziv="DomainObject.Predmet.SudioniciListNaziv_1">
      <item>FINA RC OSIJEK</item>
      <item>SLAVONAC VALPOVO d.o.o. za proizvodnju, trgovinu i usluge</item>
      <item>ŽDO GUO Osijek</item>
      <item>Marko Tominac</item>
      <item>Sunčica Mandić</item>
    </derivirana_varijabla>
  </DomainObject.Predmet.SudioniciListNaziv>
  <DomainObject.Predmet.SudioniciListAdressOIB>
    <izvorni_sadrzaj>
      <item>FINA RC OSIJEK, OIB 85821130368</item>
      <item>SLAVONAC VALPOVO d.o.o. za proizvodnju, trgovinu i usluge, OIB 51762675102, Trg kralja Tomislava 6,31550 Valpovo</item>
      <item>ŽDO GUO Osijek</item>
      <item>Marko Tominac, OIB 98361792494, V. Nazora 3,32100 Vinkovci</item>
      <item>Sunčica Mandić, OIB 75436188147, Lj. Gaja 101,31550 Valpovo</item>
    </izvorni_sadrzaj>
    <derivirana_varijabla naziv="DomainObject.Predmet.SudioniciListAdressOIB_1">
      <item>FINA RC OSIJEK, OIB 85821130368</item>
      <item>SLAVONAC VALPOVO d.o.o. za proizvodnju, trgovinu i usluge, OIB 51762675102, Trg kralja Tomislava 6,31550 Valpovo</item>
      <item>ŽDO GUO Osijek</item>
      <item>Marko Tominac, OIB 98361792494, V. Nazora 3,32100 Vinkovci</item>
      <item>Sunčica Mandić, OIB 75436188147, Lj. Gaja 101,31550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51762675102</item>
      <item>, OIB null</item>
      <item>, OIB 98361792494</item>
      <item>, OIB 75436188147</item>
    </izvorni_sadrzaj>
    <derivirana_varijabla naziv="DomainObject.Predmet.SudioniciListNazivOIB_1">
      <item>, OIB 85821130368</item>
      <item>, OIB 51762675102</item>
      <item>, OIB null</item>
      <item>, OIB 98361792494</item>
      <item>, OIB 75436188147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4BD0EB-010A-4628-8B6B-B8D1889BDB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1209</properties:Words>
  <properties:Characters>6705</properties:Characters>
  <properties:Lines>160</properties:Lines>
  <properties:Paragraphs>54</properties:Paragraphs>
  <properties:TotalTime>143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2016-10-07T07:54:00Z</cp:lastPrinted>
  <dcterms:modified xmlns:xsi="http://www.w3.org/2001/XMLSchema-instance" xsi:type="dcterms:W3CDTF">2016-10-07T09:58:00Z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