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43738" w:rsidR="0050422D" w:rsidRPr="0050422D">
        <w:tc>
          <w:tcPr>
            <w:tcW w:type="dxa" w:w="2985"/>
            <w:shd w:fill="auto" w:color="auto" w:val="clear"/>
          </w:tcPr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50422D">
              <w:rPr>
                <w:rFonts w:hAnsi="Times New Roman" w:ascii="Times New Roman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Republika Hrvatska</w:t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Trgovački sud u Varaždinu</w:t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Varaždin, Braće Radić 2</w:t>
            </w:r>
          </w:p>
        </w:tc>
      </w:tr>
    </w:tbl>
    <w:p w14:textId="bb0f212" w14:paraId="bb0f212" w:rsidRDefault="0050422D" w:rsidP="0050422D" w:rsidR="0050422D" w:rsidRPr="0050422D">
      <w:pPr>
        <w:jc w:val="right"/>
        <w15:collapsed w:val="false"/>
        <w:rPr>
          <w:rFonts w:hAnsi="Times New Roman" w:ascii="Times New Roman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43738" w:rsidR="0050422D" w:rsidRPr="0050422D">
        <w:trPr>
          <w:jc w:val="right"/>
        </w:trPr>
        <w:tc>
          <w:tcPr>
            <w:tcW w:type="dxa" w:w="4320"/>
          </w:tcPr>
          <w:p w:rsidRDefault="0050422D" w:rsidP="00231594" w:rsidR="0050422D" w:rsidRPr="0050422D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50422D">
              <w:rPr>
                <w:rFonts w:hAnsi="Times New Roman" w:ascii="Times New Roman"/>
                <w:snapToGrid/>
                <w:szCs w:val="24"/>
                <w:lang w:eastAsia="hr-HR" w:val="hr-HR"/>
              </w:rPr>
              <w:t>Poslovni broj: 5 St-</w:t>
            </w:r>
            <w:r w:rsidR="00231594">
              <w:rPr>
                <w:rFonts w:hAnsi="Times New Roman" w:ascii="Times New Roman"/>
                <w:snapToGrid/>
                <w:szCs w:val="24"/>
                <w:lang w:eastAsia="hr-HR" w:val="hr-HR"/>
              </w:rPr>
              <w:t>570/2016-42</w:t>
            </w:r>
          </w:p>
        </w:tc>
      </w:tr>
    </w:tbl>
    <w:p w:rsidRDefault="00055F38" w:rsidP="000933C1" w:rsidR="00055F38">
      <w:pPr>
        <w:rPr>
          <w:rFonts w:hAnsi="Times New Roman" w:ascii="Times New Roman"/>
          <w:bCs/>
          <w:szCs w:val="24"/>
          <w:lang w:val="hr-HR"/>
        </w:rPr>
      </w:pPr>
    </w:p>
    <w:p w:rsidRDefault="001B6C2E" w:rsidP="000933C1" w:rsidR="001B6C2E">
      <w:pPr>
        <w:rPr>
          <w:rFonts w:hAnsi="Times New Roman" w:ascii="Times New Roman"/>
          <w:bCs/>
          <w:szCs w:val="24"/>
          <w:lang w:val="hr-HR"/>
        </w:rPr>
      </w:pPr>
    </w:p>
    <w:p w:rsidRDefault="00DC4C97" w:rsidP="000933C1" w:rsidR="00DC4C97" w:rsidRPr="003956F1">
      <w:pPr>
        <w:rPr>
          <w:rFonts w:hAnsi="Times New Roman" w:ascii="Times New Roman"/>
          <w:szCs w:val="24"/>
          <w:lang w:val="hr-HR"/>
        </w:rPr>
      </w:pPr>
    </w:p>
    <w:p w:rsidRDefault="00055F38" w:rsidP="00DC4C97" w:rsidR="00273580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DC4C97" w:rsidP="00DC4C97" w:rsidR="00DC4C97">
      <w:pPr>
        <w:jc w:val="center"/>
        <w:rPr>
          <w:rFonts w:hAnsi="Times New Roman" w:ascii="Times New Roman"/>
          <w:szCs w:val="24"/>
          <w:lang w:val="hr-HR"/>
        </w:rPr>
      </w:pPr>
    </w:p>
    <w:p w:rsidRDefault="001B6C2E" w:rsidP="00DC4C97" w:rsidR="001B6C2E" w:rsidRPr="003956F1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P="00DC4C97" w:rsidR="00273580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DC4C97" w:rsidP="007D626D" w:rsidR="00DC4C97" w:rsidRPr="003956F1">
      <w:pPr>
        <w:rPr>
          <w:rFonts w:hAnsi="Times New Roman" w:ascii="Times New Roman"/>
          <w:szCs w:val="24"/>
          <w:lang w:val="hr-HR"/>
        </w:rPr>
      </w:pPr>
    </w:p>
    <w:p w:rsidRDefault="0010503D" w:rsidP="00854367" w:rsidR="0010503D" w:rsidRPr="002E1DCD">
      <w:pPr>
        <w:ind w:firstLine="720"/>
        <w:jc w:val="both"/>
        <w:rPr>
          <w:rFonts w:hAnsi="Times New Roman" w:ascii="Times New Roman"/>
          <w:lang w:val="hr-HR"/>
        </w:rPr>
      </w:pPr>
      <w:r w:rsidRPr="002E1DCD">
        <w:rPr>
          <w:rFonts w:hAnsi="Times New Roman" w:ascii="Times New Roman"/>
          <w:szCs w:val="24"/>
          <w:lang w:val="hr-HR"/>
        </w:rPr>
        <w:t xml:space="preserve">Trgovački sud u Varaždinu, po sucu toga suda Kseniji Flack-Makitan, </w:t>
      </w:r>
      <w:r w:rsidR="00545637" w:rsidRPr="002E1DCD">
        <w:rPr>
          <w:rFonts w:hAnsi="Times New Roman" w:ascii="Times New Roman"/>
          <w:szCs w:val="24"/>
          <w:lang w:eastAsia="hr-HR" w:val="hr-HR"/>
        </w:rPr>
        <w:t xml:space="preserve">u stečajnom predmetu </w:t>
      </w:r>
      <w:r w:rsidR="00545637" w:rsidRPr="002E1DCD">
        <w:rPr>
          <w:rFonts w:hAnsi="Times New Roman" w:ascii="Times New Roman"/>
          <w:szCs w:val="24"/>
          <w:lang w:val="hr-HR"/>
        </w:rPr>
        <w:t>koji se vodi nad</w:t>
      </w:r>
      <w:r w:rsidR="00661A32">
        <w:rPr>
          <w:rFonts w:hAnsi="Times New Roman" w:ascii="Times New Roman"/>
          <w:szCs w:val="24"/>
          <w:lang w:val="hr-HR"/>
        </w:rPr>
        <w:t xml:space="preserve"> stečajnim dužnikom</w:t>
      </w:r>
      <w:r w:rsidR="00F6160B">
        <w:rPr>
          <w:rFonts w:hAnsi="Times New Roman" w:ascii="Times New Roman"/>
          <w:szCs w:val="24"/>
          <w:lang w:val="hr-HR"/>
        </w:rPr>
        <w:t xml:space="preserve"> </w:t>
      </w:r>
      <w:r w:rsidR="00231594" w:rsidRPr="00231594">
        <w:rPr>
          <w:rFonts w:hAnsi="Times New Roman" w:ascii="Times New Roman"/>
          <w:szCs w:val="24"/>
          <w:lang w:val="hr-HR"/>
        </w:rPr>
        <w:t xml:space="preserve">COMPLEX d.o.o. u stečaju, Pribislavec, dr. </w:t>
      </w:r>
      <w:r w:rsidR="00231594" w:rsidRPr="00E06AAC">
        <w:rPr>
          <w:rFonts w:hAnsi="Times New Roman" w:ascii="Times New Roman"/>
          <w:szCs w:val="24"/>
        </w:rPr>
        <w:t>Ante Starčevića 63/b, OIB: 56706061162</w:t>
      </w:r>
      <w:r w:rsidR="00231594">
        <w:rPr>
          <w:rFonts w:hAnsi="Times New Roman" w:ascii="Times New Roman"/>
          <w:szCs w:val="24"/>
        </w:rPr>
        <w:t xml:space="preserve">, </w:t>
      </w:r>
      <w:r w:rsidR="00231594">
        <w:rPr>
          <w:rFonts w:eastAsia="SimSun" w:hAnsi="Times New Roman" w:ascii="Times New Roman"/>
          <w:kern w:val="2"/>
          <w:szCs w:val="24"/>
          <w:lang w:bidi="hi-IN" w:eastAsia="zh-CN" w:val="hr-HR"/>
        </w:rPr>
        <w:t>8</w:t>
      </w:r>
      <w:r w:rsidR="00356415">
        <w:rPr>
          <w:rFonts w:hAnsi="Times New Roman" w:ascii="Times New Roman"/>
          <w:lang w:val="hr-HR"/>
        </w:rPr>
        <w:t>. ožujka</w:t>
      </w:r>
      <w:r w:rsidR="003C10BF" w:rsidRPr="002E1DCD">
        <w:rPr>
          <w:rFonts w:hAnsi="Times New Roman" w:ascii="Times New Roman"/>
          <w:szCs w:val="24"/>
          <w:lang w:val="hr-HR"/>
        </w:rPr>
        <w:t xml:space="preserve"> 2019</w:t>
      </w:r>
      <w:r w:rsidR="009F2A99" w:rsidRPr="002E1DCD">
        <w:rPr>
          <w:rFonts w:hAnsi="Times New Roman" w:ascii="Times New Roman"/>
          <w:szCs w:val="24"/>
          <w:lang w:val="hr-HR"/>
        </w:rPr>
        <w:t>.</w:t>
      </w:r>
    </w:p>
    <w:p w:rsidRDefault="000E25E2" w:rsidR="000E25E2" w:rsidRPr="002E1DC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2E1DCD">
      <w:pPr>
        <w:jc w:val="center"/>
        <w:rPr>
          <w:rFonts w:hAnsi="Times New Roman" w:ascii="Times New Roman"/>
          <w:szCs w:val="24"/>
          <w:lang w:val="hr-HR"/>
        </w:rPr>
      </w:pPr>
      <w:r w:rsidRPr="002E1DCD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E52F25" w:rsidR="00E52F25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31594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29</w:t>
      </w:r>
      <w:r w:rsidR="00661A32">
        <w:rPr>
          <w:rFonts w:hAnsi="Times New Roman" w:ascii="Times New Roman"/>
          <w:b/>
          <w:szCs w:val="24"/>
          <w:lang w:val="hr-HR"/>
        </w:rPr>
        <w:t>. ožujka</w:t>
      </w:r>
      <w:r w:rsidR="006301A3">
        <w:rPr>
          <w:rFonts w:hAnsi="Times New Roman" w:ascii="Times New Roman"/>
          <w:b/>
          <w:szCs w:val="24"/>
          <w:lang w:val="hr-HR"/>
        </w:rPr>
        <w:t xml:space="preserve"> 2019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12,15</w:t>
      </w:r>
      <w:r w:rsidR="00661A32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B6C2E" w:rsidR="001B6C2E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C4C97">
      <w:pPr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 xml:space="preserve">d n e v n i   r e d </w:t>
      </w:r>
    </w:p>
    <w:p w:rsidRDefault="00273580" w:rsidR="00273580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231594" w:rsidP="00661A32" w:rsidR="00661A32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Obavijest stečajnih vjerovnika o unovčenju imovine,</w:t>
      </w:r>
    </w:p>
    <w:p w:rsidRDefault="00661A32" w:rsidP="00661A32" w:rsidR="00661A32" w:rsidRPr="00661A32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661A32">
        <w:rPr>
          <w:rFonts w:hAnsi="Times New Roman" w:ascii="Times New Roman"/>
          <w:szCs w:val="24"/>
        </w:rPr>
        <w:t>Razno.</w:t>
      </w:r>
    </w:p>
    <w:p w:rsidRDefault="00661A32" w:rsidR="00661A32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E52F25" w:rsidR="00B746D5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1B6C2E" w:rsidP="00E52F25" w:rsidR="001B6C2E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B746D5" w:rsidP="009F2A99" w:rsidR="00B746D5" w:rsidRPr="00B059F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231594">
        <w:rPr>
          <w:rFonts w:hAnsi="Times New Roman" w:ascii="Times New Roman"/>
          <w:szCs w:val="24"/>
          <w:lang w:val="hr-HR"/>
        </w:rPr>
        <w:t>8</w:t>
      </w:r>
      <w:r w:rsidR="00356415">
        <w:rPr>
          <w:rFonts w:hAnsi="Times New Roman" w:ascii="Times New Roman"/>
          <w:szCs w:val="24"/>
          <w:lang w:val="hr-HR"/>
        </w:rPr>
        <w:t>. ožujka</w:t>
      </w:r>
      <w:r w:rsidR="003C10BF">
        <w:rPr>
          <w:rFonts w:hAnsi="Times New Roman" w:ascii="Times New Roman"/>
          <w:szCs w:val="24"/>
          <w:lang w:val="hr-HR"/>
        </w:rPr>
        <w:t xml:space="preserve"> 2019</w:t>
      </w:r>
      <w:r w:rsidRPr="00B059F1">
        <w:rPr>
          <w:rFonts w:hAnsi="Times New Roman" w:ascii="Times New Roman"/>
          <w:szCs w:val="24"/>
          <w:lang w:val="hr-HR"/>
        </w:rPr>
        <w:t>.</w:t>
      </w:r>
    </w:p>
    <w:p w:rsidRDefault="00B746D5" w:rsidP="00DA28C1" w:rsid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</w:r>
    </w:p>
    <w:p w:rsidRDefault="001B6C2E" w:rsidP="00DA28C1" w:rsidR="001B6C2E" w:rsidRP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601064" w:rsidP="00601064" w:rsidR="00601064" w:rsidRPr="00356415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356415">
        <w:rPr>
          <w:rFonts w:hAnsi="Times New Roman" w:ascii="Times New Roman"/>
          <w:szCs w:val="24"/>
          <w:lang w:val="hr-HR"/>
        </w:rPr>
        <w:t>Sudac:</w:t>
      </w:r>
    </w:p>
    <w:p w:rsidRDefault="00601064" w:rsidP="00601064" w:rsidR="00601064" w:rsidRPr="00356415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601064" w:rsidP="00601064" w:rsidR="00601064" w:rsidRPr="00356415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356415">
        <w:rPr>
          <w:rFonts w:hAnsi="Times New Roman" w:ascii="Times New Roman"/>
          <w:szCs w:val="24"/>
          <w:lang w:val="hr-HR"/>
        </w:rPr>
        <w:t>Ksenija Flack-Makitan, v. r.</w:t>
      </w:r>
    </w:p>
    <w:p w:rsidRDefault="00601064" w:rsidP="00601064" w:rsidR="00601064" w:rsidRPr="00356415">
      <w:pPr>
        <w:rPr>
          <w:rFonts w:hAnsi="Times New Roman" w:ascii="Times New Roman"/>
          <w:szCs w:val="24"/>
          <w:lang w:val="hr-HR"/>
        </w:rPr>
      </w:pPr>
    </w:p>
    <w:p w:rsidRDefault="00601064" w:rsidP="00601064" w:rsidR="00601064" w:rsidRPr="00356415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356415"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2F06E8" w:rsidP="002F06E8" w:rsidR="002F06E8" w:rsidRPr="00356415">
      <w:pPr>
        <w:rPr>
          <w:rFonts w:hAnsi="Times New Roman" w:ascii="Times New Roman"/>
          <w:szCs w:val="24"/>
          <w:lang w:val="hr-HR"/>
        </w:rPr>
      </w:pPr>
    </w:p>
    <w:p w:rsidRDefault="002F06E8" w:rsidP="002F06E8" w:rsidR="002F06E8">
      <w:pPr>
        <w:rPr>
          <w:rFonts w:hAnsi="Times New Roman" w:ascii="Times New Roman"/>
          <w:szCs w:val="24"/>
          <w:lang w:val="hr-HR"/>
        </w:rPr>
      </w:pPr>
    </w:p>
    <w:p w:rsidRDefault="00854367" w:rsidP="00B746D5" w:rsidR="00854367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231594" w:rsidP="00B746D5" w:rsidR="00231594">
      <w:pPr>
        <w:jc w:val="both"/>
        <w:rPr>
          <w:rFonts w:hAnsi="Times New Roman" w:ascii="Times New Roman"/>
          <w:szCs w:val="24"/>
          <w:lang w:val="hr-HR"/>
        </w:rPr>
      </w:pPr>
    </w:p>
    <w:p w:rsidRDefault="00231594" w:rsidP="00B746D5" w:rsidR="00231594">
      <w:pPr>
        <w:jc w:val="both"/>
        <w:rPr>
          <w:rFonts w:hAnsi="Times New Roman" w:ascii="Times New Roman"/>
          <w:szCs w:val="24"/>
          <w:lang w:val="hr-HR"/>
        </w:rPr>
      </w:pPr>
    </w:p>
    <w:p w:rsidRDefault="00DA28C1" w:rsidP="00B746D5" w:rsidR="00DA28C1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10503D" w:rsidR="0010503D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DNA:</w:t>
      </w:r>
    </w:p>
    <w:p w:rsidRDefault="001B6C2E" w:rsidP="0010503D" w:rsidR="001B6C2E" w:rsidRPr="00597B29">
      <w:pPr>
        <w:jc w:val="both"/>
        <w:rPr>
          <w:rFonts w:hAnsi="Times New Roman" w:ascii="Times New Roman"/>
          <w:szCs w:val="24"/>
          <w:lang w:val="hr-HR"/>
        </w:rPr>
      </w:pPr>
    </w:p>
    <w:p w:rsidRDefault="007D626D" w:rsidP="007D626D" w:rsidR="007D626D" w:rsidRPr="002E1DCD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204A80">
        <w:rPr>
          <w:rFonts w:hAnsi="Times New Roman" w:ascii="Times New Roman"/>
          <w:szCs w:val="24"/>
          <w:lang w:val="hr-HR"/>
        </w:rPr>
        <w:t>E-</w:t>
      </w:r>
      <w:r w:rsidRPr="002E1DCD">
        <w:rPr>
          <w:rFonts w:hAnsi="Times New Roman" w:ascii="Times New Roman"/>
          <w:szCs w:val="24"/>
          <w:lang w:val="hr-HR"/>
        </w:rPr>
        <w:t>Oglasna ploča suda kao dostava za:</w:t>
      </w:r>
    </w:p>
    <w:p w:rsidRDefault="00E641BF" w:rsidP="001B6C2E" w:rsidR="001B6C2E" w:rsidRPr="002E1DCD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</w:t>
      </w:r>
      <w:r w:rsidR="00204A80" w:rsidRPr="002E1DCD">
        <w:rPr>
          <w:rFonts w:hAnsi="Times New Roman" w:ascii="Times New Roman"/>
          <w:szCs w:val="24"/>
          <w:lang w:val="hr-HR"/>
        </w:rPr>
        <w:t xml:space="preserve"> upravitelj</w:t>
      </w:r>
      <w:r w:rsidRPr="00E641BF">
        <w:rPr>
          <w:rFonts w:hAnsi="Times New Roman" w:ascii="Times New Roman"/>
          <w:szCs w:val="24"/>
          <w:lang w:val="hr-HR"/>
        </w:rPr>
        <w:t xml:space="preserve"> </w:t>
      </w:r>
      <w:r w:rsidR="00231594">
        <w:rPr>
          <w:rFonts w:hAnsi="Times New Roman" w:ascii="Times New Roman"/>
          <w:szCs w:val="24"/>
          <w:lang w:val="hr-HR"/>
        </w:rPr>
        <w:t>Zlatko Kosec, Dubovica 4, Mali Bukovec</w:t>
      </w:r>
    </w:p>
    <w:p w:rsidRDefault="0050422D" w:rsidP="00DC4C97" w:rsidR="003969B6" w:rsidRPr="002E1DCD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2E1DCD">
        <w:rPr>
          <w:rFonts w:hAnsi="Times New Roman" w:ascii="Times New Roman"/>
          <w:szCs w:val="24"/>
          <w:lang w:val="hr-HR"/>
        </w:rPr>
        <w:t>Stečajni vjerovnici</w:t>
      </w:r>
    </w:p>
    <w:p w:rsidRDefault="003C10BF" w:rsidP="003C10BF" w:rsidR="003C10BF" w:rsidRPr="002E1DCD">
      <w:pPr>
        <w:widowControl/>
        <w:ind w:left="720"/>
        <w:rPr>
          <w:rFonts w:hAnsi="Times New Roman" w:ascii="Times New Roman"/>
          <w:szCs w:val="24"/>
          <w:lang w:val="hr-HR"/>
        </w:rPr>
      </w:pPr>
    </w:p>
    <w:sectPr w:rsidSect="0050422D" w:rsidR="003C10BF" w:rsidRPr="002E1DCD">
      <w:headerReference w:type="default" r:id="rId11"/>
      <w:endnotePr>
        <w:numFmt w:val="decimal"/>
      </w:endnotePr>
      <w:pgSz w:h="16837" w:w="11905"/>
      <w:pgMar w:gutter="0" w:footer="1134" w:header="1134" w:left="1440" w:bottom="284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5C2B" w:rsidP="00BE64B7" w:rsidR="00FA5C2B">
      <w:r>
        <w:separator/>
      </w:r>
    </w:p>
  </w:endnote>
  <w:endnote w:id="0" w:type="continuationSeparator">
    <w:p w:rsidRDefault="00FA5C2B" w:rsidP="00BE64B7" w:rsidR="00FA5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5C2B" w:rsidP="00BE64B7" w:rsidR="00FA5C2B">
      <w:r>
        <w:separator/>
      </w:r>
    </w:p>
  </w:footnote>
  <w:footnote w:id="0" w:type="continuationSeparator">
    <w:p w:rsidRDefault="00FA5C2B" w:rsidP="00BE64B7" w:rsidR="00FA5C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1953981382"/>
      <w:docPartObj>
        <w:docPartGallery w:val="Page Numbers (Top of Page)"/>
        <w:docPartUnique/>
      </w:docPartObj>
    </w:sdtPr>
    <w:sdtEndPr/>
    <w:sdtContent>
      <w:p w:rsidRDefault="0050422D" w:rsidR="0050422D" w:rsidRPr="0050422D">
        <w:pPr>
          <w:pStyle w:val="Zaglavlje"/>
          <w:jc w:val="center"/>
          <w:rPr>
            <w:rFonts w:hAnsi="Times New Roman" w:ascii="Times New Roman"/>
          </w:rPr>
        </w:pPr>
        <w:r w:rsidRPr="0050422D">
          <w:rPr>
            <w:rFonts w:hAnsi="Times New Roman" w:ascii="Times New Roman"/>
          </w:rPr>
          <w:fldChar w:fldCharType="begin"/>
        </w:r>
        <w:r w:rsidRPr="0050422D">
          <w:rPr>
            <w:rFonts w:hAnsi="Times New Roman" w:ascii="Times New Roman"/>
          </w:rPr>
          <w:instrText>PAGE   \* MERGEFORMAT</w:instrText>
        </w:r>
        <w:r w:rsidRPr="0050422D">
          <w:rPr>
            <w:rFonts w:hAnsi="Times New Roman" w:ascii="Times New Roman"/>
          </w:rPr>
          <w:fldChar w:fldCharType="separate"/>
        </w:r>
        <w:r w:rsidR="00212758" w:rsidRPr="00212758">
          <w:rPr>
            <w:rFonts w:hAnsi="Times New Roman" w:ascii="Times New Roman"/>
            <w:noProof/>
            <w:lang w:val="hr-HR"/>
          </w:rPr>
          <w:t>2</w:t>
        </w:r>
        <w:r w:rsidRPr="0050422D">
          <w:rPr>
            <w:rFonts w:hAnsi="Times New Roman" w:ascii="Times New Roman"/>
          </w:rPr>
          <w:fldChar w:fldCharType="end"/>
        </w:r>
      </w:p>
      <w:p w:rsidRDefault="0050422D" w:rsidR="0050422D" w:rsidRPr="005042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ab/>
        </w:r>
        <w:r>
          <w:rPr>
            <w:rFonts w:hAnsi="Times New Roman" w:ascii="Times New Roman"/>
          </w:rPr>
          <w:tab/>
        </w:r>
        <w:r w:rsidRPr="0050422D">
          <w:rPr>
            <w:rFonts w:hAnsi="Times New Roman" w:ascii="Times New Roman"/>
          </w:rPr>
          <w:t xml:space="preserve">Poslovni broj: </w:t>
        </w:r>
        <w:r w:rsidR="00974D3F">
          <w:rPr>
            <w:rFonts w:hAnsi="Times New Roman" w:ascii="Times New Roman"/>
          </w:rPr>
          <w:t>5 St-</w:t>
        </w:r>
        <w:r w:rsidR="00231594">
          <w:rPr>
            <w:rFonts w:hAnsi="Times New Roman" w:ascii="Times New Roman"/>
          </w:rPr>
          <w:t>570/2016-42</w:t>
        </w:r>
      </w:p>
    </w:sdtContent>
  </w:sdt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42631BF"/>
    <w:multiLevelType w:val="hybridMultilevel"/>
    <w:tmpl w:val="8E248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933C1"/>
    <w:rsid w:val="000A3CE7"/>
    <w:rsid w:val="000B3E32"/>
    <w:rsid w:val="000C11ED"/>
    <w:rsid w:val="000E25E2"/>
    <w:rsid w:val="000F4B4C"/>
    <w:rsid w:val="001024FC"/>
    <w:rsid w:val="0010503D"/>
    <w:rsid w:val="00121DAB"/>
    <w:rsid w:val="00155CEF"/>
    <w:rsid w:val="00160325"/>
    <w:rsid w:val="00167EE8"/>
    <w:rsid w:val="00195473"/>
    <w:rsid w:val="001B001B"/>
    <w:rsid w:val="001B6C2E"/>
    <w:rsid w:val="001E4178"/>
    <w:rsid w:val="001E6337"/>
    <w:rsid w:val="00204A80"/>
    <w:rsid w:val="00212758"/>
    <w:rsid w:val="00217755"/>
    <w:rsid w:val="00223BB6"/>
    <w:rsid w:val="00231594"/>
    <w:rsid w:val="00231DB5"/>
    <w:rsid w:val="00273580"/>
    <w:rsid w:val="002A25F2"/>
    <w:rsid w:val="002A55BA"/>
    <w:rsid w:val="002C29EB"/>
    <w:rsid w:val="002D05F8"/>
    <w:rsid w:val="002D5C2C"/>
    <w:rsid w:val="002E1DCD"/>
    <w:rsid w:val="002F06E8"/>
    <w:rsid w:val="00340B1C"/>
    <w:rsid w:val="00356415"/>
    <w:rsid w:val="00383227"/>
    <w:rsid w:val="003956F1"/>
    <w:rsid w:val="003969B6"/>
    <w:rsid w:val="003B6833"/>
    <w:rsid w:val="003C10BF"/>
    <w:rsid w:val="0040584A"/>
    <w:rsid w:val="00407B88"/>
    <w:rsid w:val="00467849"/>
    <w:rsid w:val="00487BD7"/>
    <w:rsid w:val="004C3F42"/>
    <w:rsid w:val="0050422D"/>
    <w:rsid w:val="00545637"/>
    <w:rsid w:val="0055432F"/>
    <w:rsid w:val="00594D0D"/>
    <w:rsid w:val="00597B29"/>
    <w:rsid w:val="00601064"/>
    <w:rsid w:val="00601B5F"/>
    <w:rsid w:val="00613B39"/>
    <w:rsid w:val="00626933"/>
    <w:rsid w:val="006301A3"/>
    <w:rsid w:val="0063124E"/>
    <w:rsid w:val="006353E3"/>
    <w:rsid w:val="00641DD8"/>
    <w:rsid w:val="006426F4"/>
    <w:rsid w:val="00656FF7"/>
    <w:rsid w:val="00661A32"/>
    <w:rsid w:val="006654AB"/>
    <w:rsid w:val="0070318D"/>
    <w:rsid w:val="00714CD2"/>
    <w:rsid w:val="007228DB"/>
    <w:rsid w:val="007849B8"/>
    <w:rsid w:val="00794F17"/>
    <w:rsid w:val="007D626D"/>
    <w:rsid w:val="007D790B"/>
    <w:rsid w:val="007E300D"/>
    <w:rsid w:val="00854367"/>
    <w:rsid w:val="008718A5"/>
    <w:rsid w:val="008946B5"/>
    <w:rsid w:val="008D0F01"/>
    <w:rsid w:val="0093223F"/>
    <w:rsid w:val="00943C34"/>
    <w:rsid w:val="00954A84"/>
    <w:rsid w:val="009702FC"/>
    <w:rsid w:val="00974D3F"/>
    <w:rsid w:val="009A16CD"/>
    <w:rsid w:val="009A7CF6"/>
    <w:rsid w:val="009B50B4"/>
    <w:rsid w:val="009C1D4E"/>
    <w:rsid w:val="009F2A99"/>
    <w:rsid w:val="00A3468B"/>
    <w:rsid w:val="00A44F7D"/>
    <w:rsid w:val="00A52768"/>
    <w:rsid w:val="00A53142"/>
    <w:rsid w:val="00A6069D"/>
    <w:rsid w:val="00AB7D58"/>
    <w:rsid w:val="00AD49E7"/>
    <w:rsid w:val="00AE320E"/>
    <w:rsid w:val="00B01EFF"/>
    <w:rsid w:val="00B14DF9"/>
    <w:rsid w:val="00B46162"/>
    <w:rsid w:val="00B746D5"/>
    <w:rsid w:val="00B806EE"/>
    <w:rsid w:val="00B81F4D"/>
    <w:rsid w:val="00BC2149"/>
    <w:rsid w:val="00BC4F60"/>
    <w:rsid w:val="00BE64B7"/>
    <w:rsid w:val="00BF6C8D"/>
    <w:rsid w:val="00C1701B"/>
    <w:rsid w:val="00C30647"/>
    <w:rsid w:val="00CD2FB0"/>
    <w:rsid w:val="00CF4E0A"/>
    <w:rsid w:val="00D161F4"/>
    <w:rsid w:val="00D465DD"/>
    <w:rsid w:val="00DA28C1"/>
    <w:rsid w:val="00DC070B"/>
    <w:rsid w:val="00DC4C97"/>
    <w:rsid w:val="00E52F25"/>
    <w:rsid w:val="00E641BF"/>
    <w:rsid w:val="00E964BA"/>
    <w:rsid w:val="00EE6FAD"/>
    <w:rsid w:val="00EF6D6B"/>
    <w:rsid w:val="00F46686"/>
    <w:rsid w:val="00F51B60"/>
    <w:rsid w:val="00F6160B"/>
    <w:rsid w:val="00FA0E9A"/>
    <w:rsid w:val="00FA5C2B"/>
    <w:rsid w:val="00FA6542"/>
    <w:rsid w:val="00FC3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27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27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275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27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27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27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27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275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27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27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06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2019.</izvorni_sadrzaj>
    <derivirana_varijabla naziv="DomainObject.DatumDonosenjaOdluke_1">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St-570/2016-42</izvorni_sadrzaj>
    <derivirana_varijabla naziv="DomainObject.Oznaka_1">St-570/2016-42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 postupka</izvorni_sadrzaj>
    <derivirana_varijabla naziv="DomainObject.Predmet.Opis_1">Prijedlog za otvaranje st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St-570/2016</izvorni_sadrzaj>
    <derivirana_varijabla naziv="DomainObject.Predmet.OznakaBroj_1">St-570/2016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COMPLEX društvo s ograničenom odgovornošću za proizvodnju, trgovinu i usluge</izvorni_sadrzaj>
    <derivirana_varijabla naziv="DomainObject.Predmet.ProtustrankaFormated_1">  COMPLEX društvo s ograničenom odgovornošću za proizvodnju, trgovinu i usluge</derivirana_varijabla>
  </DomainObject.Predmet.ProtustrankaFormated>
  <DomainObject.Predmet.ProtustrankaFormatedOIB>
    <izvorni_sadrzaj>  COMPLEX društvo s ograničenom odgovornošću za proizvodnju, trgovinu i usluge, OIB 56706061162</izvorni_sadrzaj>
    <derivirana_varijabla naziv="DomainObject.Predmet.ProtustrankaFormatedOIB_1">  COMPLEX društvo s ograničenom odgovornošću za proizvodnju, trgovinu i usluge, OIB 56706061162</derivirana_varijabla>
  </DomainObject.Predmet.ProtustrankaFormatedOIB>
  <DomainObject.Predmet.ProtustrankaFormatedWithAdress>
    <izvorni_sadrzaj> COMPLEX društvo s ograničenom odgovornošću za proizvodnju, trgovinu i usluge, Ulica dr. Ante Starčevića 63/b, 40000 Pribislavec</izvorni_sadrzaj>
    <derivirana_varijabla naziv="DomainObject.Predmet.ProtustrankaFormatedWithAdress_1"> COMPLEX društvo s ograničenom odgovornošću za proizvodnju, trgovinu i usluge, Ulica dr. Ante Starčevića 63/b, 40000 Pribislavec</derivirana_varijabla>
  </DomainObject.Predmet.ProtustrankaFormatedWithAdress>
  <DomainObject.Predmet.ProtustrankaFormatedWithAdressOIB>
    <izvorni_sadrzaj> COMPLEX društvo s ograničenom odgovornošću za proizvodnju, trgovinu i usluge, OIB 56706061162, Ulica dr. Ante Starčevića 63/b, 40000 Pribislavec</izvorni_sadrzaj>
    <derivirana_varijabla naziv="DomainObject.Predmet.ProtustrankaFormatedWithAdressOIB_1"> COMPLEX društvo s ograničenom odgovornošću za proizvodnju, trgovinu i usluge, OIB 56706061162, Ulica dr. Ante Starčevića 63/b, 40000 Pribislavec</derivirana_varijabla>
  </DomainObject.Predmet.ProtustrankaFormatedWithAdressOIB>
  <DomainObject.Predmet.ProtustrankaWithAdress>
    <izvorni_sadrzaj>COMPLEX društvo s ograničenom odgovornošću za proizvodnju, trgovinu i usluge Ulica dr. Ante Starčevića 63/b, 40000 Pribislavec</izvorni_sadrzaj>
    <derivirana_varijabla naziv="DomainObject.Predmet.ProtustrankaWithAdress_1">COMPLEX društvo s ograničenom odgovornošću za proizvodnju, trgovinu i usluge Ulica dr. Ante Starčevića 63/b, 40000 Pribislavec</derivirana_varijabla>
  </DomainObject.Predmet.ProtustrankaWithAdress>
  <DomainObject.Predmet.ProtustrankaWithAdressOIB>
    <izvorni_sadrzaj>COMPLEX društvo s ograničenom odgovornošću za proizvodnju, trgovinu i usluge, OIB 56706061162, Ulica dr. Ante Starčevića 63/b, 40000 Pribislavec</izvorni_sadrzaj>
    <derivirana_varijabla naziv="DomainObject.Predmet.ProtustrankaWithAdressOIB_1">COMPLEX društvo s ograničenom odgovornošću za proizvodnju, trgovinu i usluge, OIB 56706061162, Ulica dr. Ante Starčevića 63/b, 40000 Pribislavec</derivirana_varijabla>
  </DomainObject.Predmet.ProtustrankaWithAdressOIB>
  <DomainObject.Predmet.ProtustrankaNazivFormated>
    <izvorni_sadrzaj>COMPLEX društvo s ograničenom odgovornošću za proizvodnju, trgovinu i usluge</izvorni_sadrzaj>
    <derivirana_varijabla naziv="DomainObject.Predmet.ProtustrankaNazivFormated_1">COMPLEX društvo s ograničenom odgovornošću za proizvodnju, trgovinu i usluge</derivirana_varijabla>
  </DomainObject.Predmet.ProtustrankaNazivFormated>
  <DomainObject.Predmet.ProtustrankaNazivFormatedOIB>
    <izvorni_sadrzaj>COMPLEX društvo s ograničenom odgovornošću za proizvodnju, trgovinu i usluge, OIB 56706061162</izvorni_sadrzaj>
    <derivirana_varijabla naziv="DomainObject.Predmet.ProtustrankaNazivFormatedOIB_1">COMPLEX društvo s ograničenom odgovornošću za proizvodnju, trgovinu i usluge, OIB 56706061162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1018074.85</izvorni_sadrzaj>
    <derivirana_varijabla naziv="DomainObject.Predmet.TrenutnaVrijednost_1">1018074.85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COMPLEX društvo s ograničenom odgovornošću za proizvodnju, trgovinu i usluge</item>
    </izvorni_sadrzaj>
    <derivirana_varijabla naziv="DomainObject.Predmet.ProtuStrankaListFormated_1">
      <item>COMPLEX društvo s ograničenom odgovornošću za proizvodnju, trgovinu i usluge</item>
    </derivirana_varijabla>
  </DomainObject.Predmet.ProtuStrankaListFormated>
  <DomainObject.Predmet.ProtuStrankaListFormatedOIB>
    <izvorni_sadrzaj>
      <item>COMPLEX društvo s ograničenom odgovornošću za proizvodnju, trgovinu i usluge, OIB 56706061162</item>
    </izvorni_sadrzaj>
    <derivirana_varijabla naziv="DomainObject.Predmet.ProtuStrankaListFormatedOIB_1">
      <item>COMPLEX društvo s ograničenom odgovornošću za proizvodnju, trgovinu i usluge, OIB 56706061162</item>
    </derivirana_varijabla>
  </DomainObject.Predmet.ProtuStrankaListFormatedOIB>
  <DomainObject.Predmet.ProtuStrankaListFormatedWithAdress>
    <izvorni_sadrzaj>
      <item>COMPLEX društvo s ograničenom odgovornošću za proizvodnju, trgovinu i usluge, Ulica dr. Ante Starčevića 63/b, 40000 Pribislavec</item>
    </izvorni_sadrzaj>
    <derivirana_varijabla naziv="DomainObject.Predmet.ProtuStrankaListFormatedWithAdress_1">
      <item>COMPLEX društvo s ograničenom odgovornošću za proizvodnju, trgovinu i usluge, Ulica dr. Ante Starčevića 63/b, 40000 Pribislavec</item>
    </derivirana_varijabla>
  </DomainObject.Predmet.ProtuStrankaListFormatedWithAdress>
  <DomainObject.Predmet.ProtuStrankaListFormatedWithAdressOIB>
    <izvorni_sadrzaj>
      <item>COMPLEX društvo s ograničenom odgovornošću za proizvodnju, trgovinu i usluge, OIB 56706061162, Ulica dr. Ante Starčevića 63/b, 40000 Pribislavec</item>
    </izvorni_sadrzaj>
    <derivirana_varijabla naziv="DomainObject.Predmet.ProtuStrankaListFormatedWithAdressOIB_1">
      <item>COMPLEX društvo s ograničenom odgovornošću za proizvodnju, trgovinu i usluge, OIB 56706061162, Ulica dr. Ante Starčevića 63/b, 40000 Pribislavec</item>
    </derivirana_varijabla>
  </DomainObject.Predmet.ProtuStrankaListFormatedWithAdressOIB>
  <DomainObject.Predmet.ProtuStrankaListNazivFormated>
    <izvorni_sadrzaj>
      <item>COMPLEX društvo s ograničenom odgovornošću za proizvodnju, trgovinu i usluge</item>
    </izvorni_sadrzaj>
    <derivirana_varijabla naziv="DomainObject.Predmet.ProtuStrankaListNazivFormated_1">
      <item>COMPLEX društvo s ograničenom odgovornošću za proizvodnju, trgovinu i usluge</item>
    </derivirana_varijabla>
  </DomainObject.Predmet.ProtuStrankaListNazivFormated>
  <DomainObject.Predmet.ProtuStrankaListNazivFormatedOIB>
    <izvorni_sadrzaj>
      <item>COMPLEX društvo s ograničenom odgovornošću za proizvodnju, trgovinu i usluge, OIB 56706061162</item>
    </izvorni_sadrzaj>
    <derivirana_varijabla naziv="DomainObject.Predmet.ProtuStrankaListNazivFormatedOIB_1">
      <item>COMPLEX društvo s ograničenom odgovornošću za proizvodnju, trgovinu i usluge, OIB 56706061162</item>
    </derivirana_varijabla>
  </DomainObject.Predmet.ProtuStrankaListNazivFormatedOIB>
  <DomainObject.Predmet.OstaliListFormated>
    <izvorni_sadrzaj>
      <item>Sudski registar</item>
      <item>Tatjana Džepina Juranko</item>
      <item>Županijsko državno odvjetništvo</item>
      <item>Vladimir Masten</item>
    </izvorni_sadrzaj>
    <derivirana_varijabla naziv="DomainObject.Predmet.OstaliListFormated_1">
      <item>Sudski registar</item>
      <item>Tatjana Džepina Juranko</item>
      <item>Županijsko državno odvjetništvo</item>
      <item>Vladimir Masten</item>
    </derivirana_varijabla>
  </DomainObject.Predmet.OstaliListFormated>
  <DomainObject.Predmet.OstaliListFormatedOIB>
    <izvorni_sadrzaj>
      <item>Sudski registar</item>
      <item>Tatjana Džepina Juranko, OIB 29078739259</item>
      <item>Županijsko državno odvjetništvo</item>
      <item>Vladimir Masten, OIB 66525880561</item>
    </izvorni_sadrzaj>
    <derivirana_varijabla naziv="DomainObject.Predmet.OstaliListFormatedOIB_1">
      <item>Sudski registar</item>
      <item>Tatjana Džepina Juranko, OIB 29078739259</item>
      <item>Županijsko državno odvjetništvo</item>
      <item>Vladimir Masten, OIB 66525880561</item>
    </derivirana_varijabla>
  </DomainObject.Predmet.OstaliListFormatedOIB>
  <DomainObject.Predmet.OstaliListFormatedWithAdress>
    <izvorni_sadrzaj>
      <item>Sudski registar, B.Radića 2, 42000 Varaždin</item>
      <item>Tatjana Džepina Juranko</item>
      <item>Županijsko državno odvjetništvo</item>
      <item>Vladimir Masten, Ulica Rade Končara 2, 40000 Nedelišće</item>
    </izvorni_sadrzaj>
    <derivirana_varijabla naziv="DomainObject.Predmet.OstaliListFormatedWithAdress_1">
      <item>Sudski registar, B.Radića 2, 42000 Varaždin</item>
      <item>Tatjana Džepina Juranko</item>
      <item>Županijsko državno odvjetništvo</item>
      <item>Vladimir Masten, Ulica Rade Končara 2, 40000 Nedelišće</item>
    </derivirana_varijabla>
  </DomainObject.Predmet.OstaliListFormatedWithAdress>
  <DomainObject.Predmet.OstaliListFormatedWithAdressOIB>
    <izvorni_sadrzaj>
      <item>Sudski registar, B.Radića 2, 42000 Varaždin</item>
      <item>Tatjana Džepina Juranko, OIB 29078739259</item>
      <item>Županijsko državno odvjetništvo</item>
      <item>Vladimir Masten, OIB 66525880561, Ulica Rade Končara 2, 40000 Nedelišće</item>
    </izvorni_sadrzaj>
    <derivirana_varijabla naziv="DomainObject.Predmet.OstaliListFormatedWithAdressOIB_1">
      <item>Sudski registar, B.Radića 2, 42000 Varaždin</item>
      <item>Tatjana Džepina Juranko, OIB 29078739259</item>
      <item>Županijsko državno odvjetništvo</item>
      <item>Vladimir Masten, OIB 66525880561, Ulica Rade Končara 2, 40000 Nedelišće</item>
    </derivirana_varijabla>
  </DomainObject.Predmet.OstaliListFormatedWithAdressOIB>
  <DomainObject.Predmet.OstaliListNazivFormated>
    <izvorni_sadrzaj>
      <item>Sudski registar</item>
      <item>Tatjana Džepina Juranko</item>
      <item>Županijsko državno odvjetništvo</item>
      <item>Vladimir Masten</item>
    </izvorni_sadrzaj>
    <derivirana_varijabla naziv="DomainObject.Predmet.OstaliListNazivFormated_1">
      <item>Sudski registar</item>
      <item>Tatjana Džepina Juranko</item>
      <item>Županijsko državno odvjetništvo</item>
      <item>Vladimir Masten</item>
    </derivirana_varijabla>
  </DomainObject.Predmet.OstaliListNazivFormated>
  <DomainObject.Predmet.OstaliListNazivFormatedOIB>
    <izvorni_sadrzaj>
      <item>Sudski registar</item>
      <item>Tatjana Džepina Juranko, OIB 29078739259</item>
      <item>Županijsko državno odvjetništvo</item>
      <item>Vladimir Masten, OIB 66525880561</item>
    </izvorni_sadrzaj>
    <derivirana_varijabla naziv="DomainObject.Predmet.OstaliListNazivFormatedOIB_1">
      <item>Sudski registar</item>
      <item>Tatjana Džepina Juranko, OIB 29078739259</item>
      <item>Županijsko državno odvjetništvo</item>
      <item>Vladimir Masten, OIB 66525880561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2019.</izvorni_sadrzaj>
    <derivirana_varijabla naziv="DomainObject.Datum_1">8. ožujka 2019.</derivirana_varijabla>
  </DomainObject.Datum>
  <DomainObject.PoslovniBrojDokumenta>
    <izvorni_sadrzaj>St-570/2016-42</izvorni_sadrzaj>
    <derivirana_varijabla naziv="DomainObject.PoslovniBrojDokumenta_1">St-570/2016-42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COMPLEX društvo s ograničenom odgovornošću za proizvodnju, trgovinu i usluge</izvorni_sadrzaj>
    <derivirana_varijabla naziv="DomainObject.Predmet.ProtustrankaIDrugi_1">COMPLEX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COMPLEX društvo s ograničenom odgovornošću za proizvodnju, trgovinu i usluge, OIB 56706061162, Ulica dr. Ante Starčevića 63/b, 40000 Pribislavec</izvorni_sadrzaj>
    <derivirana_varijabla naziv="DomainObject.Predmet.ProtustrankaIDrugiAdressOIB_1">COMPLEX društvo s ograničenom odgovornošću za proizvodnju, trgovinu i usluge, OIB 56706061162, Ulica dr. Ante Starčevića 63/b,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COMPLEX društvo s ograničenom odgovornošću za proizvodnju, trgovinu i usluge</item>
      <item>Sudski registar</item>
      <item>Tatjana Džepina Juranko</item>
      <item>Županijsko državno odvjetništvo</item>
      <item>Vladimir Masten</item>
    </izvorni_sadrzaj>
    <derivirana_varijabla naziv="DomainObject.Predmet.SudioniciListNaziv_1">
      <item>Financijska agencija</item>
      <item>COMPLEX društvo s ograničenom odgovornošću za proizvodnju, trgovinu i usluge</item>
      <item>Sudski registar</item>
      <item>Tatjana Džepina Juranko</item>
      <item>Županijsko državno odvjetništvo</item>
      <item>Vladimir Masten</item>
    </derivirana_varijabla>
  </DomainObject.Predmet.SudioniciListNaziv>
  <DomainObject.Predmet.SudioniciListAdressOIB>
    <izvorni_sadrzaj>
      <item>Financijska agencija, OIB 85821130368, Ulica grada Vukovara 70,10000 Zagreb</item>
      <item>COMPLEX društvo s ograničenom odgovornošću za proizvodnju, trgovinu i usluge, OIB 56706061162, Ulica dr. Ante Starčevića 63/b,40000 Pribislavec</item>
      <item>Sudski registar, B.Radića 2,42000 Varaždin</item>
      <item>Tatjana Džepina Juranko, OIB 29078739259</item>
      <item>Županijsko državno odvjetništvo</item>
      <item>Vladimir Masten, OIB 66525880561, Ulica Rade Končara 2,40000 Nedelišće</item>
    </izvorni_sadrzaj>
    <derivirana_varijabla naziv="DomainObject.Predmet.SudioniciListAdressOIB_1">
      <item>Financijska agencija, OIB 85821130368, Ulica grada Vukovara 70,10000 Zagreb</item>
      <item>COMPLEX društvo s ograničenom odgovornošću za proizvodnju, trgovinu i usluge, OIB 56706061162, Ulica dr. Ante Starčevića 63/b,40000 Pribislavec</item>
      <item>Sudski registar, B.Radića 2,42000 Varaždin</item>
      <item>Tatjana Džepina Juranko, OIB 29078739259</item>
      <item>Županijsko državno odvjetništvo</item>
      <item>Vladimir Masten, OIB 66525880561, Ulica Rade Končara 2,40000 Nedelišće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56706061162</item>
      <item>, OIB null</item>
      <item>, OIB 29078739259</item>
      <item>, OIB null</item>
      <item>, OIB 66525880561</item>
    </izvorni_sadrzaj>
    <derivirana_varijabla naziv="DomainObject.Predmet.SudioniciListNazivOIB_1">
      <item>, OIB 85821130368</item>
      <item>, OIB 56706061162</item>
      <item>, OIB null</item>
      <item>, OIB 29078739259</item>
      <item>, OIB null</item>
      <item>, OIB 66525880561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siječnja 2019.</izvorni_sadrzaj>
    <derivirana_varijabla naziv="DomainObject.Predmet.DatumZadnjeOdrzaneSudskeRadnje_1">11. siječnja 2019.</derivirana_varijabla>
  </DomainObject.Predmet.DatumZadnjeOdrzaneSudskeRadnje>
  <DomainObject.PredzadnjaOdlukaIzPredmeta.DatumDonosenjaOdluke>
    <izvorni_sadrzaj>1. veljače 2019.</izvorni_sadrzaj>
    <derivirana_varijabla naziv="DomainObject.PredzadnjaOdlukaIzPredmeta.DatumDonosenjaOdluke_1">1. veljače 2019.</derivirana_varijabla>
  </DomainObject.PredzadnjaOdlukaIzPredmeta.DatumDonosenjaOdluke>
  <DomainObject.PredzadnjaOdlukaIzPredmeta.Oznaka>
    <izvorni_sadrzaj>St-570/2016-41</izvorni_sadrzaj>
    <derivirana_varijabla naziv="DomainObject.PredzadnjaOdlukaIzPredmeta.Oznaka_1">St-570/2016-41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4FE20F-9441-4A04-99EB-2BD4EA0907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208</properties:Words>
  <properties:Characters>949</properties:Characters>
  <properties:Lines>58</properties:Lines>
  <properties:Paragraphs>25</properties:Paragraphs>
  <properties:TotalTime>157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2019-03-08T12:22:00Z</cp:lastPrinted>
  <dcterms:modified xmlns:xsi="http://www.w3.org/2001/XMLSchema-instance" xsi:type="dcterms:W3CDTF">2019-03-08T12:28:00Z</dcterms:modified>
  <cp:revision>98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St-570/2016-42 / Odluka - Zaključak (ST-570-16-42 RJEŠENJE-SKUPŠTINA VJEROVNIKA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