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1fb3" w14:paraId="7fb1fb3" w:rsidRDefault="00A962EB" w:rsidP="00A962EB" w:rsidR="00A962EB" w:rsidRPr="00B119E8">
      <w:pPr>
        <w15:collapsed w:val="false"/>
      </w:pPr>
      <w:bookmarkStart w:name="_GoBack" w:id="0"/>
      <w:bookmarkEnd w:id="0"/>
      <w:r w:rsidRPr="00B119E8">
        <w:t xml:space="preserve">                  </w:t>
      </w:r>
      <w:r w:rsidRPr="00B119E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19E8">
        <w:t xml:space="preserve">                                 </w:t>
      </w:r>
      <w:r w:rsidRPr="00C44E07">
        <w:rPr>
          <w:color w:val="FF0000"/>
        </w:rPr>
        <w:t xml:space="preserve"> </w:t>
      </w:r>
      <w:r w:rsidRPr="00B119E8">
        <w:t xml:space="preserve">                        </w:t>
      </w:r>
    </w:p>
    <w:p w:rsidRDefault="00A962EB" w:rsidP="00A962EB" w:rsidR="00A962EB" w:rsidRPr="00B119E8">
      <w:r w:rsidRPr="00B119E8">
        <w:t xml:space="preserve">    REPUBLIKA HRVATSKA </w:t>
      </w:r>
      <w:r w:rsidRPr="00B119E8">
        <w:tab/>
      </w:r>
      <w:r w:rsidRPr="00B119E8">
        <w:tab/>
      </w:r>
      <w:r w:rsidRPr="00B119E8">
        <w:tab/>
      </w:r>
      <w:r w:rsidRPr="00B119E8">
        <w:tab/>
      </w:r>
      <w:r w:rsidRPr="00B119E8">
        <w:tab/>
      </w:r>
      <w:r>
        <w:tab/>
        <w:t xml:space="preserve">   2 St-1025</w:t>
      </w:r>
      <w:r w:rsidRPr="0096577A">
        <w:t>/</w:t>
      </w:r>
      <w:r>
        <w:t>2</w:t>
      </w:r>
      <w:r w:rsidRPr="0032772A">
        <w:t>01</w:t>
      </w:r>
      <w:r>
        <w:t>6</w:t>
      </w:r>
      <w:r w:rsidRPr="0032772A">
        <w:t>-</w:t>
      </w:r>
      <w:r>
        <w:t>16</w:t>
      </w:r>
    </w:p>
    <w:p w:rsidRDefault="00A962EB" w:rsidP="00A962EB" w:rsidR="00A962EB" w:rsidRPr="00ED68C3">
      <w:pPr>
        <w:rPr>
          <w:color w:val="FF0000"/>
        </w:rPr>
      </w:pPr>
      <w:r w:rsidRPr="00B119E8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A962EB" w:rsidP="00A962EB" w:rsidR="00A962EB" w:rsidRPr="00B36FAE">
      <w:r w:rsidRPr="00B119E8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A962EB" w:rsidP="00A962EB" w:rsidR="00A962EB">
      <w:pPr>
        <w:jc w:val="both"/>
      </w:pPr>
      <w:r w:rsidRPr="00B36FAE">
        <w:tab/>
      </w:r>
    </w:p>
    <w:p w:rsidRDefault="00A962EB" w:rsidP="00A962EB" w:rsidR="00A962EB" w:rsidRPr="00B36FAE">
      <w:pPr>
        <w:jc w:val="both"/>
      </w:pPr>
    </w:p>
    <w:p w:rsidRDefault="00A962EB" w:rsidP="00A962EB" w:rsidR="00A962EB" w:rsidRPr="00B36FAE">
      <w:pPr>
        <w:jc w:val="center"/>
      </w:pPr>
      <w:r>
        <w:t xml:space="preserve">  R E P U B L I K A  H R V A T S K A</w:t>
      </w:r>
    </w:p>
    <w:p w:rsidRDefault="00A962EB" w:rsidP="00A962EB" w:rsidR="00A962EB" w:rsidRPr="00B36FAE"/>
    <w:p w:rsidRDefault="00A962EB" w:rsidP="00A962EB" w:rsidR="00A962EB" w:rsidRPr="00B36FAE">
      <w:pPr>
        <w:jc w:val="center"/>
      </w:pPr>
      <w:r w:rsidRPr="00B36FAE">
        <w:t>R J E Š E NJ E</w:t>
      </w:r>
    </w:p>
    <w:p w:rsidRDefault="00A962EB" w:rsidP="00A962EB" w:rsidR="00A962EB"/>
    <w:p w:rsidRDefault="00A962EB" w:rsidP="00A962EB" w:rsidR="00A962EB" w:rsidRPr="00B36FAE"/>
    <w:p w:rsidRDefault="00A962EB" w:rsidP="00A962EB" w:rsidR="00A962EB" w:rsidRPr="0032772A">
      <w:pPr>
        <w:jc w:val="both"/>
      </w:pPr>
      <w:r w:rsidRPr="00B36FAE">
        <w:tab/>
        <w:t>Trgovački sud u Pazinu, po sucu Adrijani Labinjan Skok,</w:t>
      </w:r>
      <w:r>
        <w:t xml:space="preserve"> u stečajnom postupku</w:t>
      </w:r>
      <w:r w:rsidRPr="00B36FAE">
        <w:t xml:space="preserve"> nad </w:t>
      </w:r>
      <w:r w:rsidRPr="00E21579">
        <w:t xml:space="preserve">dužnikom </w:t>
      </w:r>
      <w:r>
        <w:t>ŠPICA j.d.o.o., Vinkuran, Štrped 23, OIB: 08444004300</w:t>
      </w:r>
      <w:r w:rsidRPr="0032772A">
        <w:t xml:space="preserve">, </w:t>
      </w:r>
      <w:r>
        <w:t>17. siječnja 2018.</w:t>
      </w:r>
    </w:p>
    <w:p w:rsidRDefault="00A962EB" w:rsidP="00A962EB" w:rsidR="00A962EB">
      <w:pPr>
        <w:jc w:val="both"/>
      </w:pPr>
    </w:p>
    <w:p w:rsidRDefault="00A962EB" w:rsidP="00A962EB" w:rsidR="00A962EB" w:rsidRPr="00B119E8">
      <w:pPr>
        <w:jc w:val="both"/>
      </w:pPr>
    </w:p>
    <w:p w:rsidRDefault="00A962EB" w:rsidP="00A962EB" w:rsidR="00A962EB" w:rsidRPr="00B119E8">
      <w:pPr>
        <w:jc w:val="center"/>
      </w:pPr>
      <w:r w:rsidRPr="00B119E8">
        <w:t>r i j e š i o    j e</w:t>
      </w:r>
    </w:p>
    <w:p w:rsidRDefault="00A962EB" w:rsidP="00A962EB" w:rsidR="00A962EB">
      <w:pPr>
        <w:jc w:val="center"/>
      </w:pPr>
    </w:p>
    <w:p w:rsidRDefault="00A962EB" w:rsidP="00A962EB" w:rsidR="00A962EB" w:rsidRPr="00B119E8">
      <w:pPr>
        <w:jc w:val="center"/>
      </w:pPr>
    </w:p>
    <w:p w:rsidRDefault="00A962EB" w:rsidP="00A962EB" w:rsidR="00A962EB" w:rsidRPr="009D3A52">
      <w:pPr>
        <w:jc w:val="both"/>
      </w:pPr>
      <w:r>
        <w:tab/>
      </w:r>
      <w:r w:rsidRPr="0016010D">
        <w:t>Odbija se zahtjev Financijske agencije za naknadu troška za obavljanje poslova u stečajnom postupku.</w:t>
      </w:r>
    </w:p>
    <w:p w:rsidRDefault="00A962EB" w:rsidP="00A962EB" w:rsidR="00A962EB">
      <w:pPr>
        <w:jc w:val="both"/>
        <w:rPr>
          <w:bCs w:val="false"/>
        </w:rPr>
      </w:pPr>
    </w:p>
    <w:p w:rsidRDefault="00A962EB" w:rsidP="00A962EB" w:rsidR="00A962EB" w:rsidRPr="00B119E8">
      <w:pPr>
        <w:jc w:val="both"/>
        <w:rPr>
          <w:bCs w:val="false"/>
        </w:rPr>
      </w:pPr>
    </w:p>
    <w:p w:rsidRDefault="00A962EB" w:rsidP="00A962EB" w:rsidR="00A962EB">
      <w:pPr>
        <w:jc w:val="center"/>
      </w:pPr>
      <w:r w:rsidRPr="00B119E8">
        <w:t>Obrazloženje</w:t>
      </w:r>
    </w:p>
    <w:p w:rsidRDefault="00A962EB" w:rsidP="00A962EB" w:rsidR="00A962EB">
      <w:pPr>
        <w:jc w:val="center"/>
        <w:rPr>
          <w:bCs w:val="false"/>
        </w:rPr>
      </w:pPr>
    </w:p>
    <w:p w:rsidRDefault="00A962EB" w:rsidP="00A962EB" w:rsidR="00A962EB" w:rsidRPr="00B119E8">
      <w:pPr>
        <w:jc w:val="center"/>
        <w:rPr>
          <w:bCs w:val="false"/>
        </w:rPr>
      </w:pPr>
    </w:p>
    <w:p w:rsidRDefault="00A962EB" w:rsidP="00A962EB" w:rsidR="00A962EB">
      <w:pPr>
        <w:jc w:val="both"/>
      </w:pPr>
      <w:r>
        <w:tab/>
      </w:r>
      <w:r w:rsidRPr="0016010D">
        <w:t xml:space="preserve">Financijska agencija (dalje: FINA) podnijela </w:t>
      </w:r>
      <w:r>
        <w:t xml:space="preserve">je </w:t>
      </w:r>
      <w:r w:rsidRPr="0016010D">
        <w:t>protiv dužnika prijedlog za otvaranje stečajnog postupka</w:t>
      </w:r>
      <w:r>
        <w:t xml:space="preserve"> i zatražila naknadu za poslove obavljene u stečajnom postupku.</w:t>
      </w:r>
    </w:p>
    <w:p w:rsidRDefault="00A962EB" w:rsidP="00A962EB" w:rsidR="00A962EB">
      <w:pPr>
        <w:jc w:val="both"/>
      </w:pPr>
      <w:r>
        <w:tab/>
        <w:t>Rješenjem 2 St-1025</w:t>
      </w:r>
      <w:r w:rsidRPr="0032772A">
        <w:t>/</w:t>
      </w:r>
      <w:r>
        <w:t>16</w:t>
      </w:r>
      <w:r w:rsidRPr="0032772A">
        <w:t>-</w:t>
      </w:r>
      <w:r>
        <w:t>13</w:t>
      </w:r>
      <w:r w:rsidRPr="0032772A">
        <w:t xml:space="preserve"> od </w:t>
      </w:r>
      <w:r>
        <w:t xml:space="preserve">14. travnja </w:t>
      </w:r>
      <w:r w:rsidRPr="0032772A">
        <w:t xml:space="preserve">2017. </w:t>
      </w:r>
      <w:r>
        <w:t>otvoren je i zaključen</w:t>
      </w:r>
      <w:r w:rsidRPr="0032772A">
        <w:t xml:space="preserve"> stečajni postupak </w:t>
      </w:r>
      <w:r>
        <w:t>nad dužnikom.</w:t>
      </w:r>
    </w:p>
    <w:p w:rsidRDefault="00A962EB" w:rsidP="00A962EB" w:rsidR="00A962EB">
      <w:pPr>
        <w:jc w:val="both"/>
      </w:pPr>
      <w:r>
        <w:tab/>
        <w:t xml:space="preserve">Prema odredbi čl. 10. Stečajnog zakona (NN 71/15, </w:t>
      </w:r>
      <w:r w:rsidR="008A2370">
        <w:t xml:space="preserve">104/17, </w:t>
      </w:r>
      <w:r>
        <w:t xml:space="preserve">dalje: SZ) u stečajnom postupku na odgovarajući se način primjenjuju pravila parničnoga postupka u postupku pred trgovačkim sudovima. </w:t>
      </w:r>
    </w:p>
    <w:p w:rsidRDefault="00A962EB" w:rsidP="00A962EB" w:rsidR="00A962EB">
      <w:pPr>
        <w:jc w:val="both"/>
      </w:pPr>
      <w:r>
        <w:tab/>
        <w:t>Prema odredbi čl. 164. st. 3. Zakona o parničnom postupku (dalje: ZPP) 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 Prema odredbi čl. 164. st. 2. ZPP-a stranka je dužna u zahtjevu određeno navesti troškove za koje traži naknadu.</w:t>
      </w:r>
    </w:p>
    <w:p w:rsidRDefault="00A962EB" w:rsidP="00A962EB" w:rsidR="00A962EB">
      <w:pPr>
        <w:jc w:val="both"/>
      </w:pPr>
      <w:r>
        <w:tab/>
        <w:t xml:space="preserve">Nije sporno da prema odredbi čl. 3. </w:t>
      </w:r>
      <w:r w:rsidRPr="00F77E04">
        <w:t>Pravilnika o vrsti i visini naknade troškova Financijske agencije u predstečajnom postupku i o visini naknade troška Financijske agencije za podnošenje prijedloga za otvaranje stečajnog postupka</w:t>
      </w:r>
      <w:r>
        <w:t>, FINA ima pravo na naknadu troška za podnošenje prijedloga za otvaranje stečajnog postupka u iznosu od 140,00 kuna uvećanom za porez na dodanu vrijednost, međutim da bi sud naložio dužniku plaćanje navedenog iznosa potrebno je da FINA postavi zahtjev u smislu odredbe čl. 164. st. 2. i 3. ZPP-a.</w:t>
      </w:r>
    </w:p>
    <w:p w:rsidRDefault="00A962EB" w:rsidP="00A962EB" w:rsidR="00A962EB">
      <w:pPr>
        <w:jc w:val="both"/>
      </w:pPr>
      <w:r>
        <w:tab/>
        <w:t xml:space="preserve">FINA je u prijedlogu za otvaranje stečajnog postupka navela da potražuje pripadajuću naknadu za obavljanje poslova u stečajnom postupku, ali nije u smislu odredbe članka 164. </w:t>
      </w:r>
      <w:r>
        <w:lastRenderedPageBreak/>
        <w:t>stavak 2. ZPP-a navela koju konkretno naknadu troška zahtijeva niti visinu tog troška pa je, primjenom odredba čl. 164. st. 2. ZPP-a vezano uz čl. 10. SZ-a, odlučeno kao u izreci.</w:t>
      </w:r>
    </w:p>
    <w:p w:rsidRDefault="00A962EB" w:rsidP="00A962EB" w:rsidR="00A962EB"/>
    <w:p w:rsidRDefault="00A962EB" w:rsidP="00A962EB" w:rsidR="00A962EB" w:rsidRPr="00B119E8"/>
    <w:p w:rsidRDefault="00A962EB" w:rsidP="00A962EB" w:rsidR="00A962EB" w:rsidRPr="0032772A">
      <w:pPr>
        <w:jc w:val="center"/>
      </w:pPr>
      <w:r w:rsidRPr="0032772A">
        <w:t xml:space="preserve">U Pazinu </w:t>
      </w:r>
      <w:r>
        <w:t>17. siječnja 2018</w:t>
      </w:r>
      <w:r w:rsidRPr="0032772A">
        <w:t>.</w:t>
      </w:r>
    </w:p>
    <w:p w:rsidRDefault="00A962EB" w:rsidP="00A962EB" w:rsidR="00A962EB" w:rsidRPr="00B36FAE">
      <w:pPr>
        <w:jc w:val="center"/>
      </w:pPr>
    </w:p>
    <w:p w:rsidRDefault="00A962EB" w:rsidP="00A962EB" w:rsidR="00A962EB" w:rsidRPr="00B119E8">
      <w:pPr>
        <w:ind w:firstLine="720" w:left="5652"/>
        <w:jc w:val="both"/>
      </w:pPr>
      <w:r w:rsidRPr="00B119E8">
        <w:t xml:space="preserve">      </w:t>
      </w:r>
      <w:r>
        <w:t xml:space="preserve">  Stečajna</w:t>
      </w:r>
      <w:r w:rsidRPr="00B119E8">
        <w:t xml:space="preserve"> su</w:t>
      </w:r>
      <w:r>
        <w:t>tkinja</w:t>
      </w:r>
      <w:r w:rsidRPr="00B119E8">
        <w:t xml:space="preserve"> </w:t>
      </w:r>
    </w:p>
    <w:p w:rsidRDefault="00A962EB" w:rsidP="00A962EB" w:rsidR="00A962EB">
      <w:pPr>
        <w:ind w:left="5712"/>
        <w:jc w:val="both"/>
      </w:pPr>
      <w:r w:rsidRPr="00B119E8">
        <w:t xml:space="preserve">          Adrijana Labinjan Skok, v.r.</w:t>
      </w:r>
    </w:p>
    <w:p w:rsidRDefault="00A962EB" w:rsidP="00A962EB" w:rsidR="00A962EB">
      <w:pPr>
        <w:ind w:left="5712"/>
        <w:jc w:val="both"/>
      </w:pPr>
    </w:p>
    <w:p w:rsidRDefault="00A962EB" w:rsidP="00A962EB" w:rsidR="00A962EB" w:rsidRPr="00B119E8">
      <w:pPr>
        <w:jc w:val="both"/>
      </w:pPr>
    </w:p>
    <w:p w:rsidRDefault="00A962EB" w:rsidP="00A962EB" w:rsidR="00A962EB">
      <w:pPr>
        <w:jc w:val="both"/>
      </w:pPr>
      <w:r>
        <w:t>UPUTA O PRAVNOM LIJEKU:</w:t>
      </w:r>
    </w:p>
    <w:p w:rsidRDefault="00A962EB" w:rsidP="00A962EB" w:rsidR="00A962EB">
      <w:pPr>
        <w:jc w:val="both"/>
      </w:pPr>
      <w:r>
        <w:tab/>
      </w:r>
      <w:r w:rsidRPr="00627D5C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A962EB" w:rsidP="00A962EB" w:rsidR="00A962EB" w:rsidRPr="00B119E8">
      <w:pPr>
        <w:jc w:val="both"/>
      </w:pPr>
    </w:p>
    <w:p w:rsidRDefault="00A962EB" w:rsidP="00A962EB" w:rsidR="00A962EB" w:rsidRPr="00F86C6C">
      <w:pPr>
        <w:jc w:val="both"/>
      </w:pPr>
      <w:r w:rsidRPr="00F86C6C">
        <w:t>DNA:</w:t>
      </w:r>
    </w:p>
    <w:p w:rsidRDefault="00A962EB" w:rsidP="00A962EB" w:rsidR="00A962EB">
      <w:pPr>
        <w:jc w:val="both"/>
      </w:pPr>
      <w:r w:rsidRPr="00F86C6C">
        <w:t xml:space="preserve">- FINA, Regionalni centar Rijeka, Rijeka, F. Kurelca 8 </w:t>
      </w:r>
    </w:p>
    <w:p w:rsidRDefault="00A962EB" w:rsidP="00A962EB" w:rsidR="00A962EB" w:rsidRPr="00F86C6C">
      <w:pPr>
        <w:jc w:val="both"/>
      </w:pPr>
      <w:r>
        <w:t>- ŠPICA j.d.o.o., Vinkuran, Štrped 23</w:t>
      </w:r>
    </w:p>
    <w:p w:rsidRDefault="00A962EB" w:rsidP="00A962EB" w:rsidR="00A962EB" w:rsidRPr="00F86C6C">
      <w:pPr>
        <w:jc w:val="both"/>
      </w:pPr>
      <w:r w:rsidRPr="00F86C6C">
        <w:t>- mrežna stranica e-Oglasna ploča sudova – 8 dana</w:t>
      </w:r>
    </w:p>
    <w:p w:rsidRDefault="00A962EB" w:rsidP="00A962EB" w:rsidR="00A962EB"/>
    <w:p w:rsidRDefault="00A962EB" w:rsidP="00A962EB" w:rsidR="00A962EB"/>
    <w:p w:rsidRDefault="00A962EB" w:rsidP="00A962EB" w:rsidR="00A962EB"/>
    <w:p w:rsidRDefault="00A962EB" w:rsidP="00A962EB" w:rsidR="00A962EB"/>
    <w:p w:rsidRDefault="00A962EB" w:rsidP="00A962EB" w:rsidR="00A962EB"/>
    <w:p w:rsidRDefault="00A962EB" w:rsidP="00A962EB" w:rsidR="00A962EB"/>
    <w:p w:rsidRDefault="00A962EB" w:rsidP="00A962EB" w:rsidR="00A962EB"/>
    <w:p w:rsidRDefault="00A962EB" w:rsidP="00A962EB" w:rsidR="00A962EB"/>
    <w:p w:rsidRDefault="006F2690" w:rsidR="00500701"/>
    <w:sectPr w:rsidSect="00B36FAE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2EB" w:rsidP="00A962EB" w:rsidR="00A962EB">
      <w:r>
        <w:separator/>
      </w:r>
    </w:p>
  </w:endnote>
  <w:endnote w:id="0" w:type="continuationSeparator">
    <w:p w:rsidRDefault="00A962EB" w:rsidP="00A962EB" w:rsidR="00A96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2EB" w:rsidP="00A962EB" w:rsidR="00A962EB">
      <w:r>
        <w:separator/>
      </w:r>
    </w:p>
  </w:footnote>
  <w:footnote w:id="0" w:type="continuationSeparator">
    <w:p w:rsidRDefault="00A962EB" w:rsidP="00A962EB" w:rsidR="00A962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8A2370" w:rsidP="00163C5E" w:rsidR="00ED131D" w:rsidRPr="0032772A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F269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A962EB">
          <w:rPr>
            <w:sz w:val="23"/>
            <w:szCs w:val="23"/>
          </w:rPr>
          <w:tab/>
        </w:r>
        <w:r w:rsidR="00A962EB">
          <w:rPr>
            <w:sz w:val="23"/>
            <w:szCs w:val="23"/>
          </w:rPr>
          <w:tab/>
          <w:t xml:space="preserve">               </w:t>
        </w:r>
        <w:r w:rsidR="00A962EB">
          <w:t>2 St-1025</w:t>
        </w:r>
        <w:r w:rsidR="00A962EB" w:rsidRPr="0096577A">
          <w:t>/</w:t>
        </w:r>
        <w:r w:rsidR="00A962EB">
          <w:t>2</w:t>
        </w:r>
        <w:r w:rsidR="00A962EB" w:rsidRPr="0032772A">
          <w:t>01</w:t>
        </w:r>
        <w:r w:rsidR="00A962EB">
          <w:t>6</w:t>
        </w:r>
        <w:r w:rsidR="00A962EB" w:rsidRPr="0032772A">
          <w:t>-</w:t>
        </w:r>
        <w:r w:rsidR="00A962EB">
          <w:t>16</w:t>
        </w:r>
      </w:p>
    </w:sdtContent>
  </w:sdt>
  <w:p w:rsidRDefault="006F269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370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62EB"/>
    <w:rsid w:val="00554328"/>
    <w:rsid w:val="006F2690"/>
    <w:rsid w:val="008A2370"/>
    <w:rsid w:val="00985388"/>
    <w:rsid w:val="00A9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62E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62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62E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62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2E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62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62E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6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6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6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6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6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62E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62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62E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62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2E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62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62E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26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6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6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6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6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1025</izvorni_sadrzaj>
    <derivirana_varijabla naziv="DomainObject.Predmet.Broj_1">1025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travnja 2017.</izvorni_sadrzaj>
    <derivirana_varijabla naziv="DomainObject.Predmet.DatumRjesavanja_1">14.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St-1025/2016</izvorni_sadrzaj>
    <derivirana_varijabla naziv="DomainObject.Predmet.OznakaBroj_1">St-1025/2016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ŠPICA j.d.o.o. Vinkuran zastupanog po punomoćniku Zoran Ferenac</izvorni_sadrzaj>
    <derivirana_varijabla naziv="DomainObject.Predmet.ProtustrankaFormated_1">  ŠPICA j.d.o.o. Vinkuran zastupanog po punomoćniku Zoran Ferenac</derivirana_varijabla>
  </DomainObject.Predmet.ProtustrankaFormated>
  <DomainObject.Predmet.ProtustrankaFormatedOIB>
    <izvorni_sadrzaj>  ŠPICA j.d.o.o. Vinkuran, OIB 08444004300 zastupanog po punomoćniku Zoran Ferenac</izvorni_sadrzaj>
    <derivirana_varijabla naziv="DomainObject.Predmet.ProtustrankaFormatedOIB_1">  ŠPICA j.d.o.o. Vinkuran, OIB 08444004300 zastupanog po punomoćniku Zoran Ferenac</derivirana_varijabla>
  </DomainObject.Predmet.ProtustrankaFormatedOIB>
  <DomainObject.Predmet.ProtustrankaFormatedWithAdress>
    <izvorni_sadrzaj> ŠPICA j.d.o.o. Vinkuran, Štrped 23, 52100 Vinkuran zastupanog po punomoćniku Zoran Ferenac</izvorni_sadrzaj>
    <derivirana_varijabla naziv="DomainObject.Predmet.ProtustrankaFormatedWithAdress_1"> ŠPICA j.d.o.o. Vinkuran, Štrped 23, 52100 Vinkuran zastupanog po punomoćniku Zoran Ferenac</derivirana_varijabla>
  </DomainObject.Predmet.ProtustrankaFormatedWithAdress>
  <DomainObject.Predmet.ProtustrankaFormatedWithAdressOIB>
    <izvorni_sadrzaj> ŠPICA j.d.o.o. Vinkuran, OIB 08444004300, Štrped 23, 52100 Vinkuran zastupanog po punomoćniku Zoran Ferenac</izvorni_sadrzaj>
    <derivirana_varijabla naziv="DomainObject.Predmet.ProtustrankaFormatedWithAdressOIB_1"> ŠPICA j.d.o.o. Vinkuran, OIB 08444004300, Štrped 23, 52100 Vinkuran zastupanog po punomoćniku Zoran Ferenac</derivirana_varijabla>
  </DomainObject.Predmet.ProtustrankaFormatedWithAdressOIB>
  <DomainObject.Predmet.ProtustrankaWithAdress>
    <izvorni_sadrzaj>ŠPICA j.d.o.o. Vinkuran Štrped 23, 52100 Vinkuran</izvorni_sadrzaj>
    <derivirana_varijabla naziv="DomainObject.Predmet.ProtustrankaWithAdress_1">ŠPICA j.d.o.o. Vinkuran Štrped 23, 52100 Vinkuran</derivirana_varijabla>
  </DomainObject.Predmet.ProtustrankaWithAdress>
  <DomainObject.Predmet.ProtustrankaWithAdressOIB>
    <izvorni_sadrzaj>ŠPICA j.d.o.o. Vinkuran, OIB 08444004300, Štrped 23, 52100 Vinkuran</izvorni_sadrzaj>
    <derivirana_varijabla naziv="DomainObject.Predmet.ProtustrankaWithAdressOIB_1">ŠPICA j.d.o.o. Vinkuran, OIB 08444004300, Štrped 23, 52100 Vinkuran</derivirana_varijabla>
  </DomainObject.Predmet.ProtustrankaWithAdressOIB>
  <DomainObject.Predmet.ProtustrankaNazivFormated>
    <izvorni_sadrzaj>ŠPICA j.d.o.o. Vinkuran</izvorni_sadrzaj>
    <derivirana_varijabla naziv="DomainObject.Predmet.ProtustrankaNazivFormated_1">ŠPICA j.d.o.o. Vinkuran</derivirana_varijabla>
  </DomainObject.Predmet.ProtustrankaNazivFormated>
  <DomainObject.Predmet.ProtustrankaNazivFormatedOIB>
    <izvorni_sadrzaj>ŠPICA j.d.o.o. Vinkuran, OIB 08444004300</izvorni_sadrzaj>
    <derivirana_varijabla naziv="DomainObject.Predmet.ProtustrankaNazivFormatedOIB_1">ŠPICA j.d.o.o. Vinkuran, OIB 08444004300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57220.50</izvorni_sadrzaj>
    <derivirana_varijabla naziv="DomainObject.Predmet.TrenutnaVrijednost_1">57220.50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ŠPICA j.d.o.o. Vinkuran zastupanog po punomoćniku Zoran Ferenac</item>
    </izvorni_sadrzaj>
    <derivirana_varijabla naziv="DomainObject.Predmet.ProtuStrankaListFormated_1">
      <item>ŠPICA j.d.o.o. Vinkuran zastupanog po punomoćniku Zoran Ferenac</item>
    </derivirana_varijabla>
  </DomainObject.Predmet.ProtuStrankaListFormated>
  <DomainObject.Predmet.ProtuStrankaListFormatedOIB>
    <izvorni_sadrzaj>
      <item>ŠPICA j.d.o.o. Vinkuran, OIB 08444004300 zastupanog po punomoćniku Zoran Ferenac</item>
    </izvorni_sadrzaj>
    <derivirana_varijabla naziv="DomainObject.Predmet.ProtuStrankaListFormatedOIB_1">
      <item>ŠPICA j.d.o.o. Vinkuran, OIB 08444004300 zastupanog po punomoćniku Zoran Ferenac</item>
    </derivirana_varijabla>
  </DomainObject.Predmet.ProtuStrankaListFormatedOIB>
  <DomainObject.Predmet.ProtuStrankaListFormatedWithAdress>
    <izvorni_sadrzaj>
      <item>ŠPICA j.d.o.o. Vinkuran, Štrped 23, 52100 Vinkuran zastupanog po punomoćniku Zoran Ferenac</item>
    </izvorni_sadrzaj>
    <derivirana_varijabla naziv="DomainObject.Predmet.ProtuStrankaListFormatedWithAdress_1">
      <item>ŠPICA j.d.o.o. Vinkuran, Štrped 23, 52100 Vinkuran zastupanog po punomoćniku Zoran Ferenac</item>
    </derivirana_varijabla>
  </DomainObject.Predmet.ProtuStrankaListFormatedWithAdress>
  <DomainObject.Predmet.ProtuStrankaListFormatedWithAdressOIB>
    <izvorni_sadrzaj>
      <item>ŠPICA j.d.o.o. Vinkuran, OIB 08444004300, Štrped 23, 52100 Vinkuran zastupanog po punomoćniku Zoran Ferenac</item>
    </izvorni_sadrzaj>
    <derivirana_varijabla naziv="DomainObject.Predmet.ProtuStrankaListFormatedWithAdressOIB_1">
      <item>ŠPICA j.d.o.o. Vinkuran, OIB 08444004300, Štrped 23, 52100 Vinkuran zastupanog po punomoćniku Zoran Ferenac</item>
    </derivirana_varijabla>
  </DomainObject.Predmet.ProtuStrankaListFormatedWithAdressOIB>
  <DomainObject.Predmet.ProtuStrankaListNazivFormated>
    <izvorni_sadrzaj>
      <item>ŠPICA j.d.o.o. Vinkuran</item>
    </izvorni_sadrzaj>
    <derivirana_varijabla naziv="DomainObject.Predmet.ProtuStrankaListNazivFormated_1">
      <item>ŠPICA j.d.o.o. Vinkuran</item>
    </derivirana_varijabla>
  </DomainObject.Predmet.ProtuStrankaListNazivFormated>
  <DomainObject.Predmet.ProtuStrankaListNazivFormatedOIB>
    <izvorni_sadrzaj>
      <item>ŠPICA j.d.o.o. Vinkuran, OIB 08444004300</item>
    </izvorni_sadrzaj>
    <derivirana_varijabla naziv="DomainObject.Predmet.ProtuStrankaListNazivFormatedOIB_1">
      <item>ŠPICA j.d.o.o. Vinkuran, OIB 08444004300</item>
    </derivirana_varijabla>
  </DomainObject.Predmet.ProtuStrankaListNazivFormatedOIB>
  <DomainObject.Predmet.OstaliListFormated>
    <izvorni_sadrzaj>
      <item>Zoran Ferenac punomoćnik sudionika u postupku ŠPICA j.d.o.o. Vinkuran</item>
    </izvorni_sadrzaj>
    <derivirana_varijabla naziv="DomainObject.Predmet.OstaliListFormated_1">
      <item>Zoran Ferenac punomoćnik sudionika u postupku ŠPICA j.d.o.o. Vinkuran</item>
    </derivirana_varijabla>
  </DomainObject.Predmet.OstaliListFormated>
  <DomainObject.Predmet.OstaliListFormatedOIB>
    <izvorni_sadrzaj>
      <item>Zoran Ferenac, OIB 88700953648 punomoćnik sudionika u postupku ŠPICA j.d.o.o. Vinkuran</item>
    </izvorni_sadrzaj>
    <derivirana_varijabla naziv="DomainObject.Predmet.OstaliListFormatedOIB_1">
      <item>Zoran Ferenac, OIB 88700953648 punomoćnik sudionika u postupku ŠPICA j.d.o.o. Vinkuran</item>
    </derivirana_varijabla>
  </DomainObject.Predmet.OstaliListFormatedOIB>
  <DomainObject.Predmet.OstaliListFormatedWithAdress>
    <izvorni_sadrzaj>
      <item>Zoran Ferenac, Ul.antonio Smareglia 47, 52100 Vodnjan punomoćnik sudionika u postupku ŠPICA j.d.o.o. Vinkuran</item>
    </izvorni_sadrzaj>
    <derivirana_varijabla naziv="DomainObject.Predmet.OstaliListFormatedWithAdress_1">
      <item>Zoran Ferenac, Ul.antonio Smareglia 47, 52100 Vodnjan punomoćnik sudionika u postupku ŠPICA j.d.o.o. Vinkuran</item>
    </derivirana_varijabla>
  </DomainObject.Predmet.OstaliListFormatedWithAdress>
  <DomainObject.Predmet.OstaliListFormatedWithAdressOIB>
    <izvorni_sadrzaj>
      <item>Zoran Ferenac, OIB 88700953648, Ul.antonio Smareglia 47, 52100 Vodnjan punomoćnik sudionika u postupku ŠPICA j.d.o.o. Vinkuran</item>
    </izvorni_sadrzaj>
    <derivirana_varijabla naziv="DomainObject.Predmet.OstaliListFormatedWithAdressOIB_1">
      <item>Zoran Ferenac, OIB 88700953648, Ul.antonio Smareglia 47, 52100 Vodnjan punomoćnik sudionika u postupku ŠPICA j.d.o.o. Vinkuran</item>
    </derivirana_varijabla>
  </DomainObject.Predmet.OstaliListFormatedWithAdressOIB>
  <DomainObject.Predmet.OstaliListNazivFormated>
    <izvorni_sadrzaj>
      <item>Zoran Ferenac</item>
    </izvorni_sadrzaj>
    <derivirana_varijabla naziv="DomainObject.Predmet.OstaliListNazivFormated_1">
      <item>Zoran Ferenac</item>
    </derivirana_varijabla>
  </DomainObject.Predmet.OstaliListNazivFormated>
  <DomainObject.Predmet.OstaliListNazivFormatedOIB>
    <izvorni_sadrzaj>
      <item>Zoran Ferenac, OIB 88700953648</item>
    </izvorni_sadrzaj>
    <derivirana_varijabla naziv="DomainObject.Predmet.OstaliListNazivFormatedOIB_1">
      <item>Zoran Ferenac, OIB 88700953648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ŠPICA j.d.o.o. Vinkuran</izvorni_sadrzaj>
    <derivirana_varijabla naziv="DomainObject.Predmet.ProtustrankaIDrugi_1">ŠPICA j.d.o.o. Vinkuran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ŠPICA j.d.o.o. Vinkuran, OIB 08444004300, Štrped 23, 52100 Vinkuran</izvorni_sadrzaj>
    <derivirana_varijabla naziv="DomainObject.Predmet.ProtustrankaIDrugiAdressOIB_1">ŠPICA j.d.o.o. Vinkuran, OIB 08444004300, Štrped 23, 52100 Vinkuran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2017.</izvorni_sadrzaj>
    <derivirana_varijabla naziv="DomainObject.Predmet.OdlukaRjesenje.DatumDonosenjaOdluke_1">14.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St-1025/2016-13</izvorni_sadrzaj>
    <derivirana_varijabla naziv="DomainObject.Predmet.OdlukaRjesenje.Oznaka_1">St-1025/2016-13</derivirana_varijabla>
  </DomainObject.Predmet.OdlukaRjesenje.Oznaka>
  <DomainObject.Predmet.SudioniciListNaziv>
    <izvorni_sadrzaj>
      <item>FINANCIJSKA AGENCIJA, RC RIJEKA, PODRUŽNICA PULA, PULA</item>
      <item>ŠPICA j.d.o.o. Vinkuran</item>
      <item>Zoran Ferenac</item>
    </izvorni_sadrzaj>
    <derivirana_varijabla naziv="DomainObject.Predmet.SudioniciListNaziv_1">
      <item>FINANCIJSKA AGENCIJA, RC RIJEKA, PODRUŽNICA PULA, PULA</item>
      <item>ŠPICA j.d.o.o. Vinkuran</item>
      <item>Zoran Ferenac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izvorni_sadrzaj>
    <derivirana_varijabla naziv="DomainObject.Predmet.SudioniciListAdressOIB_1">
      <item>FINANCIJSKA AGENCIJA, RC RIJEKA, PODRUŽNICA PULA, PULA, OIB 85821130368, Giardini 5,52100 Pula</item>
      <item>ŠPICA j.d.o.o. Vinkuran, OIB 08444004300, Štrped 23,52100 Vinkuran</item>
      <item>Zoran Ferenac, OIB 88700953648, Ul.antonio Smareglia 47,52100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08444004300</item>
      <item>, OIB 88700953648</item>
    </izvorni_sadrzaj>
    <derivirana_varijabla naziv="DomainObject.Predmet.SudioniciListNazivOIB_1">
      <item>, OIB 85821130368</item>
      <item>, OIB 08444004300</item>
      <item>, OIB 88700953648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2399</properties:Characters>
  <properties:Lines>75</properties:Lines>
  <properties:Paragraphs>24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2018-01-17T09:35:00Z</dcterms:created>
  <dc:creator>Jasmina Matika</dc:creator>
  <cp:lastModifiedBy>Jasmina Matika</cp:lastModifiedBy>
  <dcterms:modified xmlns:xsi="http://www.w3.org/2001/XMLSchema-instance" xsi:type="dcterms:W3CDTF">2018-01-17T11:33:00Z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