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eb9c" w14:paraId="286eb9c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504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3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4F0A82" w:rsidR="009312A3" w:rsidRPr="00571970">
      <w:pPr>
        <w:spacing w:lineRule="auto" w:line="240" w:after="0"/>
        <w:ind w:firstLine="705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 xml:space="preserve">TORTUGA 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 xml:space="preserve">d.o.o.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sa sjedištem u 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Grad Zadar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>)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 xml:space="preserve">Rikarda Katalinića </w:t>
      </w:r>
      <w:proofErr w:type="spellStart"/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Jeretova</w:t>
      </w:r>
      <w:proofErr w:type="spellEnd"/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 xml:space="preserve"> 3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91091547791</w:t>
      </w:r>
      <w:r w:rsidR="00A433B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>z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astupanom po 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članu</w:t>
      </w:r>
      <w:r w:rsidR="00A433B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 xml:space="preserve">uprave </w:t>
      </w:r>
      <w:proofErr w:type="spellStart"/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Sandor</w:t>
      </w:r>
      <w:proofErr w:type="spellEnd"/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Istvan</w:t>
      </w:r>
      <w:proofErr w:type="spellEnd"/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proofErr w:type="spellStart"/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Balla</w:t>
      </w:r>
      <w:proofErr w:type="spellEnd"/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 xml:space="preserve"> i</w:t>
      </w:r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 xml:space="preserve">z 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Budimpešte</w:t>
      </w:r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Eotvoas</w:t>
      </w:r>
      <w:proofErr w:type="spellEnd"/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utca</w:t>
      </w:r>
      <w:proofErr w:type="spellEnd"/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 xml:space="preserve"> 46,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13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4F0A82">
        <w:rPr>
          <w:rFonts w:eastAsia="Times New Roman" w:hAnsi="Times New Roman" w:ascii="Times New Roman"/>
          <w:b/>
          <w:sz w:val="24"/>
          <w:szCs w:val="24"/>
          <w:lang w:eastAsia="hr-HR"/>
        </w:rPr>
        <w:t>10,15</w:t>
      </w:r>
      <w:r w:rsidR="00A433B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 se osoba ovlaštena za zastupanje dužnika po zakonu </w:t>
      </w:r>
      <w:proofErr w:type="spellStart"/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Sandor</w:t>
      </w:r>
      <w:proofErr w:type="spellEnd"/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Istvan</w:t>
      </w:r>
      <w:proofErr w:type="spellEnd"/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proofErr w:type="spellStart"/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Balla</w:t>
      </w:r>
      <w:proofErr w:type="spellEnd"/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 xml:space="preserve"> iz Budimpešte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</w:t>
      </w:r>
      <w:r w:rsidRPr="00A433B3">
        <w:rPr>
          <w:rFonts w:eastAsia="Times New Roman" w:hAnsi="Times New Roman" w:ascii="Times New Roman"/>
          <w:b/>
          <w:sz w:val="24"/>
          <w:szCs w:val="24"/>
          <w:lang w:eastAsia="hr-HR"/>
        </w:rPr>
        <w:t>zakonu</w:t>
      </w:r>
      <w:r w:rsidR="00CD3370" w:rsidRPr="00A433B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proofErr w:type="spellStart"/>
      <w:r w:rsidR="004F0A82" w:rsidRPr="004F0A82">
        <w:rPr>
          <w:rFonts w:eastAsia="Times New Roman" w:hAnsi="Times New Roman" w:ascii="Times New Roman"/>
          <w:b/>
          <w:sz w:val="24"/>
          <w:szCs w:val="24"/>
          <w:lang w:eastAsia="hr-HR"/>
        </w:rPr>
        <w:t>Sandor</w:t>
      </w:r>
      <w:proofErr w:type="spellEnd"/>
      <w:r w:rsidR="004F0A82" w:rsidRPr="004F0A8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proofErr w:type="spellStart"/>
      <w:r w:rsidR="004F0A82" w:rsidRPr="004F0A82">
        <w:rPr>
          <w:rFonts w:eastAsia="Times New Roman" w:hAnsi="Times New Roman" w:ascii="Times New Roman"/>
          <w:b/>
          <w:sz w:val="24"/>
          <w:szCs w:val="24"/>
          <w:lang w:eastAsia="hr-HR"/>
        </w:rPr>
        <w:t>Istvan</w:t>
      </w:r>
      <w:proofErr w:type="spellEnd"/>
      <w:r w:rsidR="004F0A82" w:rsidRPr="004F0A8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 </w:t>
      </w:r>
      <w:proofErr w:type="spellStart"/>
      <w:r w:rsidR="004F0A82" w:rsidRPr="004F0A82">
        <w:rPr>
          <w:rFonts w:eastAsia="Times New Roman" w:hAnsi="Times New Roman" w:ascii="Times New Roman"/>
          <w:b/>
          <w:sz w:val="24"/>
          <w:szCs w:val="24"/>
          <w:lang w:eastAsia="hr-HR"/>
        </w:rPr>
        <w:t>Balla</w:t>
      </w:r>
      <w:proofErr w:type="spellEnd"/>
      <w:r w:rsidR="004F0A82" w:rsidRPr="004F0A8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iz Budimpešte</w:t>
      </w:r>
      <w:r w:rsidR="00A433B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15.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3370" w:rsidP="009312A3" w:rsidR="00CD33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F55659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Ovlaštenoj osobi za primanje očitovanja i pismena</w:t>
      </w:r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Tamari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Baranovska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Jones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Zadar, Vukovarska ulica 8/A </w:t>
      </w:r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B34EBE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7A7649">
      <w:pPr>
        <w:spacing w:lineRule="auto" w:line="240" w:after="0"/>
      </w:pPr>
      <w:r>
        <w:separator/>
      </w:r>
    </w:p>
  </w:endnote>
  <w:endnote w:id="0" w:type="continuationSeparator">
    <w:p w:rsidRDefault="004F479E" w:rsidR="007A76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7A7649">
      <w:pPr>
        <w:spacing w:lineRule="auto" w:line="240" w:after="0"/>
      </w:pPr>
      <w:r>
        <w:separator/>
      </w:r>
    </w:p>
  </w:footnote>
  <w:footnote w:id="0" w:type="continuationSeparator">
    <w:p w:rsidRDefault="004F479E" w:rsidR="007A76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34EBE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A433B3">
      <w:rPr>
        <w:rFonts w:eastAsia="Times New Roman" w:hAnsi="Times New Roman" w:ascii="Times New Roman"/>
        <w:sz w:val="24"/>
        <w:szCs w:val="24"/>
        <w:lang w:eastAsia="hr-HR"/>
      </w:rPr>
      <w:t>50</w:t>
    </w:r>
    <w:r w:rsidR="006407D0">
      <w:rPr>
        <w:rFonts w:eastAsia="Times New Roman" w:hAnsi="Times New Roman" w:ascii="Times New Roman"/>
        <w:sz w:val="24"/>
        <w:szCs w:val="24"/>
        <w:lang w:eastAsia="hr-HR"/>
      </w:rPr>
      <w:t>4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6407D0">
      <w:rPr>
        <w:rFonts w:eastAsia="Times New Roman" w:hAnsi="Times New Roman" w:ascii="Times New Roman"/>
        <w:sz w:val="24"/>
        <w:szCs w:val="24"/>
        <w:lang w:eastAsia="hr-HR"/>
      </w:rPr>
      <w:t>3</w:t>
    </w:r>
  </w:p>
  <w:p w:rsidRDefault="00B34EBE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B34EBE" w:rsidR="00571970">
    <w:pPr>
      <w:pStyle w:val="Zaglavlje"/>
      <w:jc w:val="center"/>
    </w:pPr>
  </w:p>
  <w:p w:rsidRDefault="00B34EBE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176C8D"/>
    <w:rsid w:val="004901DF"/>
    <w:rsid w:val="004D2225"/>
    <w:rsid w:val="004F0A82"/>
    <w:rsid w:val="004F479E"/>
    <w:rsid w:val="0052527F"/>
    <w:rsid w:val="006407D0"/>
    <w:rsid w:val="006F6999"/>
    <w:rsid w:val="0078096A"/>
    <w:rsid w:val="0079293D"/>
    <w:rsid w:val="007A7649"/>
    <w:rsid w:val="008222BA"/>
    <w:rsid w:val="00836FCC"/>
    <w:rsid w:val="008D48A1"/>
    <w:rsid w:val="009312A3"/>
    <w:rsid w:val="009863C1"/>
    <w:rsid w:val="009E1014"/>
    <w:rsid w:val="00A35FF5"/>
    <w:rsid w:val="00A433B3"/>
    <w:rsid w:val="00A57BE4"/>
    <w:rsid w:val="00A86265"/>
    <w:rsid w:val="00AB387D"/>
    <w:rsid w:val="00B04B1B"/>
    <w:rsid w:val="00B34EBE"/>
    <w:rsid w:val="00BC5760"/>
    <w:rsid w:val="00BE3439"/>
    <w:rsid w:val="00BE4EBD"/>
    <w:rsid w:val="00CB0B72"/>
    <w:rsid w:val="00CD3370"/>
    <w:rsid w:val="00D51416"/>
    <w:rsid w:val="00E253A8"/>
    <w:rsid w:val="00E3741B"/>
    <w:rsid w:val="00E80148"/>
    <w:rsid w:val="00E94554"/>
    <w:rsid w:val="00F55659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B34E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4EB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4EB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4EB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4EB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B34E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4E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4EB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4E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4E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TORTUGA d.o.o. za usluge</izvorni_sadrzaj>
    <derivirana_varijabla naziv="DomainObject.Predmet.ProtustrankaFormated_1">  TORTUGA d.o.o. za usluge</derivirana_varijabla>
  </DomainObject.Predmet.ProtustrankaFormated>
  <DomainObject.Predmet.ProtustrankaFormatedOIB>
    <izvorni_sadrzaj>  TORTUGA d.o.o. za usluge, OIB 91091547791</izvorni_sadrzaj>
    <derivirana_varijabla naziv="DomainObject.Predmet.ProtustrankaFormatedOIB_1">  TORTUGA d.o.o. za usluge, OIB 91091547791</derivirana_varijabla>
  </DomainObject.Predmet.ProtustrankaFormatedOIB>
  <DomainObject.Predmet.ProtustrankaFormatedWithAdress>
    <izvorni_sadrzaj> TORTUGA d.o.o. za usluge, Rikarda Katalinića Jeretova 3, 23000 Zadar</izvorni_sadrzaj>
    <derivirana_varijabla naziv="DomainObject.Predmet.ProtustrankaFormatedWithAdress_1"> TORTUGA d.o.o. za usluge, Rikarda Katalinića Jeretova 3, 23000 Zadar</derivirana_varijabla>
  </DomainObject.Predmet.ProtustrankaFormatedWithAdress>
  <DomainObject.Predmet.ProtustrankaFormatedWithAdressOIB>
    <izvorni_sadrzaj> TORTUGA d.o.o. za usluge, OIB 91091547791, Rikarda Katalinića Jeretova 3, 23000 Zadar</izvorni_sadrzaj>
    <derivirana_varijabla naziv="DomainObject.Predmet.ProtustrankaFormatedWithAdressOIB_1"> TORTUGA d.o.o. za usluge, OIB 91091547791, Rikarda Katalinića Jeretova 3, 23000 Zadar</derivirana_varijabla>
  </DomainObject.Predmet.ProtustrankaFormatedWithAdressOIB>
  <DomainObject.Predmet.ProtustrankaWithAdress>
    <izvorni_sadrzaj>TORTUGA d.o.o. za usluge Rikarda Katalinića Jeretova 3, 23000 Zadar</izvorni_sadrzaj>
    <derivirana_varijabla naziv="DomainObject.Predmet.ProtustrankaWithAdress_1">TORTUGA d.o.o. za usluge Rikarda Katalinića Jeretova 3, 23000 Zadar</derivirana_varijabla>
  </DomainObject.Predmet.ProtustrankaWithAdress>
  <DomainObject.Predmet.ProtustrankaWithAdressOIB>
    <izvorni_sadrzaj>TORTUGA d.o.o. za usluge, OIB 91091547791, Rikarda Katalinića Jeretova 3, 23000 Zadar</izvorni_sadrzaj>
    <derivirana_varijabla naziv="DomainObject.Predmet.ProtustrankaWithAdressOIB_1">TORTUGA d.o.o. za usluge, OIB 91091547791, Rikarda Katalinića Jeretova 3, 23000 Zadar</derivirana_varijabla>
  </DomainObject.Predmet.ProtustrankaWithAdressOIB>
  <DomainObject.Predmet.ProtustrankaNazivFormated>
    <izvorni_sadrzaj>TORTUGA d.o.o. za usluge</izvorni_sadrzaj>
    <derivirana_varijabla naziv="DomainObject.Predmet.ProtustrankaNazivFormated_1">TORTUGA d.o.o. za usluge</derivirana_varijabla>
  </DomainObject.Predmet.ProtustrankaNazivFormated>
  <DomainObject.Predmet.ProtustrankaNazivFormatedOIB>
    <izvorni_sadrzaj>TORTUGA d.o.o. za usluge, OIB 91091547791</izvorni_sadrzaj>
    <derivirana_varijabla naziv="DomainObject.Predmet.ProtustrankaNazivFormatedOIB_1">TORTUGA d.o.o. za usluge, OIB 91091547791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Tamara Jones</izvorni_sadrzaj>
    <derivirana_varijabla naziv="DomainObject.Predmet.StrankaFormated_1">  FINA; Tamara Jones</derivirana_varijabla>
  </DomainObject.Predmet.StrankaFormated>
  <DomainObject.Predmet.StrankaFormatedOIB>
    <izvorni_sadrzaj>  FINA, OIB 85821130368; Tamara Jones, OIB 46477341122</izvorni_sadrzaj>
    <derivirana_varijabla naziv="DomainObject.Predmet.StrankaFormatedOIB_1">  FINA, OIB 85821130368; Tamara Jones, OIB 46477341122</derivirana_varijabla>
  </DomainObject.Predmet.StrankaFormatedOIB>
  <DomainObject.Predmet.StrankaFormatedWithAdress>
    <izvorni_sadrzaj> FINA; Tamara Jones, Vukovarska Ulica 8 A, 23000 Zadar</izvorni_sadrzaj>
    <derivirana_varijabla naziv="DomainObject.Predmet.StrankaFormatedWithAdress_1"> FINA; Tamara Jones, Vukovarska Ulica 8 A, 23000 Zadar</derivirana_varijabla>
  </DomainObject.Predmet.StrankaFormatedWithAdress>
  <DomainObject.Predmet.StrankaFormatedWithAdressOIB>
    <izvorni_sadrzaj> FINA, OIB 85821130368; Tamara Jones, OIB 46477341122, Vukovarska Ulica 8 A, 23000 Zadar</izvorni_sadrzaj>
    <derivirana_varijabla naziv="DomainObject.Predmet.StrankaFormatedWithAdressOIB_1"> FINA, OIB 85821130368; Tamara Jones, OIB 46477341122, Vukovarska Ulica 8 A, 23000 Zadar</derivirana_varijabla>
  </DomainObject.Predmet.StrankaFormatedWithAdressOIB>
  <DomainObject.Predmet.StrankaWithAdress>
    <izvorni_sadrzaj>FINA ,Tamara Jones Vukovarska Ulica 8 A,23000 Zadar</izvorni_sadrzaj>
    <derivirana_varijabla naziv="DomainObject.Predmet.StrankaWithAdress_1">FINA ,Tamara Jones Vukovarska Ulica 8 A,23000 Zadar</derivirana_varijabla>
  </DomainObject.Predmet.StrankaWithAdress>
  <DomainObject.Predmet.StrankaWithAdressOIB>
    <izvorni_sadrzaj>FINA, OIB 85821130368,Tamara Jones, OIB 46477341122, Vukovarska Ulica 8 A,23000 Zadar</izvorni_sadrzaj>
    <derivirana_varijabla naziv="DomainObject.Predmet.StrankaWithAdressOIB_1">FINA, OIB 85821130368,Tamara Jones, OIB 46477341122, Vukovarska Ulica 8 A,23000 Zadar</derivirana_varijabla>
  </DomainObject.Predmet.StrankaWithAdressOIB>
  <DomainObject.Predmet.StrankaNazivFormated>
    <izvorni_sadrzaj>FINA,Tamara Jones</izvorni_sadrzaj>
    <derivirana_varijabla naziv="DomainObject.Predmet.StrankaNazivFormated_1">FINA,Tamara Jones</derivirana_varijabla>
  </DomainObject.Predmet.StrankaNazivFormated>
  <DomainObject.Predmet.StrankaNazivFormatedOIB>
    <izvorni_sadrzaj>FINA, OIB 85821130368,Tamara Jones, OIB 46477341122</izvorni_sadrzaj>
    <derivirana_varijabla naziv="DomainObject.Predmet.StrankaNazivFormatedOIB_1">FINA, OIB 85821130368,Tamara Jones, OIB 46477341122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Tamara Jones</item>
    </izvorni_sadrzaj>
    <derivirana_varijabla naziv="DomainObject.Predmet.StrankaListFormated_1">
      <item>FINA</item>
      <item>Tamara Jones</item>
    </derivirana_varijabla>
  </DomainObject.Predmet.StrankaListFormated>
  <DomainObject.Predmet.StrankaListFormatedOIB>
    <izvorni_sadrzaj>
      <item>FINA, OIB 85821130368</item>
      <item>Tamara Jones, OIB 46477341122</item>
    </izvorni_sadrzaj>
    <derivirana_varijabla naziv="DomainObject.Predmet.StrankaListFormatedOIB_1">
      <item>FINA, OIB 85821130368</item>
      <item>Tamara Jones, OIB 46477341122</item>
    </derivirana_varijabla>
  </DomainObject.Predmet.StrankaListFormatedOIB>
  <DomainObject.Predmet.StrankaListFormatedWithAdress>
    <izvorni_sadrzaj>
      <item>FINA</item>
      <item>Tamara Jones, Vukovarska Ulica 8 A, 23000 Zadar</item>
    </izvorni_sadrzaj>
    <derivirana_varijabla naziv="DomainObject.Predmet.StrankaListFormatedWithAdress_1">
      <item>FINA</item>
      <item>Tamara Jones, Vukovarska Ulica 8 A, 23000 Zadar</item>
    </derivirana_varijabla>
  </DomainObject.Predmet.StrankaListFormatedWithAdress>
  <DomainObject.Predmet.StrankaListFormatedWithAdressOIB>
    <izvorni_sadrzaj>
      <item>FINA, OIB 85821130368</item>
      <item>Tamara Jones, OIB 46477341122, Vukovarska Ulica 8 A, 23000 Zadar</item>
    </izvorni_sadrzaj>
    <derivirana_varijabla naziv="DomainObject.Predmet.StrankaListFormatedWithAdressOIB_1">
      <item>FINA, OIB 85821130368</item>
      <item>Tamara Jones, OIB 46477341122, Vukovarska Ulica 8 A, 23000 Zadar</item>
    </derivirana_varijabla>
  </DomainObject.Predmet.StrankaListFormatedWithAdressOIB>
  <DomainObject.Predmet.StrankaListNazivFormated>
    <izvorni_sadrzaj>
      <item>FINA</item>
      <item>Tamara Jones</item>
    </izvorni_sadrzaj>
    <derivirana_varijabla naziv="DomainObject.Predmet.StrankaListNazivFormated_1">
      <item>FINA</item>
      <item>Tamara Jones</item>
    </derivirana_varijabla>
  </DomainObject.Predmet.StrankaListNazivFormated>
  <DomainObject.Predmet.StrankaListNazivFormatedOIB>
    <izvorni_sadrzaj>
      <item>FINA, OIB 85821130368</item>
      <item>Tamara Jones, OIB 46477341122</item>
    </izvorni_sadrzaj>
    <derivirana_varijabla naziv="DomainObject.Predmet.StrankaListNazivFormatedOIB_1">
      <item>FINA, OIB 85821130368</item>
      <item>Tamara Jones, OIB 46477341122</item>
    </derivirana_varijabla>
  </DomainObject.Predmet.StrankaListNazivFormatedOIB>
  <DomainObject.Predmet.ProtuStrankaListFormated>
    <izvorni_sadrzaj>
      <item>TORTUGA d.o.o. za usluge</item>
    </izvorni_sadrzaj>
    <derivirana_varijabla naziv="DomainObject.Predmet.ProtuStrankaListFormated_1">
      <item>TORTUGA d.o.o. za usluge</item>
    </derivirana_varijabla>
  </DomainObject.Predmet.ProtuStrankaListFormated>
  <DomainObject.Predmet.ProtuStrankaListFormatedOIB>
    <izvorni_sadrzaj>
      <item>TORTUGA d.o.o. za usluge, OIB 91091547791</item>
    </izvorni_sadrzaj>
    <derivirana_varijabla naziv="DomainObject.Predmet.ProtuStrankaListFormatedOIB_1">
      <item>TORTUGA d.o.o. za usluge, OIB 91091547791</item>
    </derivirana_varijabla>
  </DomainObject.Predmet.ProtuStrankaListFormatedOIB>
  <DomainObject.Predmet.ProtuStrankaListFormatedWithAdress>
    <izvorni_sadrzaj>
      <item>TORTUGA d.o.o. za usluge, Rikarda Katalinića Jeretova 3, 23000 Zadar</item>
    </izvorni_sadrzaj>
    <derivirana_varijabla naziv="DomainObject.Predmet.ProtuStrankaListFormatedWithAdress_1">
      <item>TORTUGA d.o.o. za usluge, Rikarda Katalinića Jeretova 3, 23000 Zadar</item>
    </derivirana_varijabla>
  </DomainObject.Predmet.ProtuStrankaListFormatedWithAdress>
  <DomainObject.Predmet.ProtuStrankaListFormatedWithAdressOIB>
    <izvorni_sadrzaj>
      <item>TORTUGA d.o.o. za usluge, OIB 91091547791, Rikarda Katalinića Jeretova 3, 23000 Zadar</item>
    </izvorni_sadrzaj>
    <derivirana_varijabla naziv="DomainObject.Predmet.ProtuStrankaListFormatedWithAdressOIB_1">
      <item>TORTUGA d.o.o. za usluge, OIB 91091547791, Rikarda Katalinića Jeretova 3, 23000 Zadar</item>
    </derivirana_varijabla>
  </DomainObject.Predmet.ProtuStrankaListFormatedWithAdressOIB>
  <DomainObject.Predmet.ProtuStrankaListNazivFormated>
    <izvorni_sadrzaj>
      <item>TORTUGA d.o.o. za usluge</item>
    </izvorni_sadrzaj>
    <derivirana_varijabla naziv="DomainObject.Predmet.ProtuStrankaListNazivFormated_1">
      <item>TORTUGA d.o.o. za usluge</item>
    </derivirana_varijabla>
  </DomainObject.Predmet.ProtuStrankaListNazivFormated>
  <DomainObject.Predmet.ProtuStrankaListNazivFormatedOIB>
    <izvorni_sadrzaj>
      <item>TORTUGA d.o.o. za usluge, OIB 91091547791</item>
    </izvorni_sadrzaj>
    <derivirana_varijabla naziv="DomainObject.Predmet.ProtuStrankaListNazivFormatedOIB_1">
      <item>TORTUGA d.o.o. za usluge, OIB 91091547791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TORTUGA d.o.o. za usluge</izvorni_sadrzaj>
    <derivirana_varijabla naziv="DomainObject.Predmet.ProtustrankaIDrugi_1">TORTUGA d.o.o. za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TORTUGA d.o.o. za usluge, OIB 91091547791, Rikarda Katalinića Jeretova 3, 23000 Zadar</izvorni_sadrzaj>
    <derivirana_varijabla naziv="DomainObject.Predmet.ProtustrankaIDrugiAdressOIB_1">TORTUGA d.o.o. za usluge, OIB 91091547791, Rikarda Katalinića Jeretova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TORTUGA d.o.o. za usluge</item>
      <item>FINA</item>
      <item>Tamara Jones</item>
    </izvorni_sadrzaj>
    <derivirana_varijabla naziv="DomainObject.Predmet.SudioniciListNaziv_1">
      <item>TORTUGA d.o.o. za usluge</item>
      <item>FINA</item>
      <item>Tamara Jones</item>
    </derivirana_varijabla>
  </DomainObject.Predmet.SudioniciListNaziv>
  <DomainObject.Predmet.SudioniciListAdressOIB>
    <izvorni_sadrzaj>
      <item>TORTUGA d.o.o. za usluge, OIB 91091547791, Rikarda Katalinića Jeretova 3,23000 Zadar</item>
      <item>FINA, OIB 85821130368</item>
      <item>Tamara Jones, OIB 46477341122, Vukovarska Ulica 8 A,23000 Zadar</item>
    </izvorni_sadrzaj>
    <derivirana_varijabla naziv="DomainObject.Predmet.SudioniciListAdressOIB_1">
      <item>TORTUGA d.o.o. za usluge, OIB 91091547791, Rikarda Katalinića Jeretova 3,23000 Zadar</item>
      <item>FINA, OIB 85821130368</item>
      <item>Tamara Jones, OIB 46477341122, Vukovarska Ulica 8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91091547791</item>
      <item>, OIB 85821130368</item>
      <item>, OIB 46477341122</item>
    </izvorni_sadrzaj>
    <derivirana_varijabla naziv="DomainObject.Predmet.SudioniciListNazivOIB_1">
      <item>, OIB 91091547791</item>
      <item>, OIB 85821130368</item>
      <item>, OIB 46477341122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1853</properties:Characters>
  <properties:Lines>56</properties:Lines>
  <properties:Paragraphs>21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2018-01-15T12:12:00Z</cp:lastPrinted>
  <dcterms:modified xmlns:xsi="http://www.w3.org/2001/XMLSchema-instance" xsi:type="dcterms:W3CDTF">2018-01-15T12:41:00Z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