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8f31" w14:paraId="ce78f31" w:rsidRDefault="006E5130" w:rsidP="006E5130" w:rsidR="006E5130" w:rsidRPr="00355868">
      <w:pPr>
        <w:jc w:val="right"/>
        <w15:collapsed w:val="false"/>
      </w:pPr>
      <w:bookmarkStart w:name="_GoBack" w:id="0"/>
      <w:bookmarkEnd w:id="0"/>
      <w:r w:rsidRPr="00355868">
        <w:t>5 St-</w:t>
      </w:r>
      <w:r w:rsidR="00F7251C" w:rsidRPr="00355868">
        <w:t>2022</w:t>
      </w:r>
      <w:r w:rsidRPr="00355868">
        <w:t>/13</w:t>
      </w:r>
      <w:r w:rsidR="00355868" w:rsidRPr="00355868">
        <w:t>-75</w:t>
      </w:r>
    </w:p>
    <w:p w:rsidRDefault="006E5130" w:rsidP="006E5130" w:rsidR="006E5130" w:rsidRPr="00355868"/>
    <w:p w:rsidRDefault="006E5130" w:rsidP="006E5130" w:rsidR="006E5130" w:rsidRPr="00355868">
      <w:pPr>
        <w:widowControl w:val="false"/>
        <w:jc w:val="both"/>
        <w:rPr>
          <w:lang w:eastAsia="en-US"/>
        </w:rPr>
      </w:pPr>
      <w:r w:rsidRPr="00355868">
        <w:rPr>
          <w:lang w:eastAsia="en-US"/>
        </w:rPr>
        <w:t>REPUBLIKA HRVATSKA</w:t>
      </w:r>
    </w:p>
    <w:p w:rsidRDefault="006E5130" w:rsidP="006E5130" w:rsidR="006E5130" w:rsidRPr="00355868">
      <w:pPr>
        <w:widowControl w:val="false"/>
        <w:jc w:val="both"/>
        <w:rPr>
          <w:lang w:eastAsia="en-US"/>
        </w:rPr>
      </w:pPr>
      <w:r w:rsidRPr="00355868">
        <w:rPr>
          <w:lang w:eastAsia="en-US"/>
        </w:rPr>
        <w:t>TRGOVAČKI SUD U ZAGREBU</w:t>
      </w:r>
    </w:p>
    <w:p w:rsidRDefault="006E5130" w:rsidP="006E5130" w:rsidR="006E5130" w:rsidRPr="00355868">
      <w:pPr>
        <w:widowControl w:val="false"/>
        <w:jc w:val="both"/>
        <w:rPr>
          <w:lang w:eastAsia="en-US"/>
        </w:rPr>
      </w:pPr>
      <w:r w:rsidRPr="00355868">
        <w:rPr>
          <w:lang w:eastAsia="en-US"/>
        </w:rPr>
        <w:t xml:space="preserve">Zagreb, </w:t>
      </w:r>
      <w:proofErr w:type="spellStart"/>
      <w:r w:rsidRPr="00355868">
        <w:rPr>
          <w:lang w:eastAsia="en-US"/>
        </w:rPr>
        <w:t>Amruševa</w:t>
      </w:r>
      <w:proofErr w:type="spellEnd"/>
      <w:r w:rsidRPr="00355868">
        <w:rPr>
          <w:lang w:eastAsia="en-US"/>
        </w:rPr>
        <w:t xml:space="preserve"> 2/II</w:t>
      </w:r>
    </w:p>
    <w:p w:rsidRDefault="006E5130" w:rsidP="006E5130" w:rsidR="006E5130" w:rsidRPr="00355868">
      <w:pPr>
        <w:jc w:val="center"/>
      </w:pPr>
    </w:p>
    <w:p w:rsidRDefault="00355868" w:rsidP="009B42FF" w:rsidR="00355868" w:rsidRPr="00355868">
      <w:pPr>
        <w:jc w:val="center"/>
      </w:pPr>
      <w:r w:rsidRPr="00355868">
        <w:t>R E P U B L I K A  H R V A T S K A</w:t>
      </w:r>
    </w:p>
    <w:p w:rsidRDefault="00355868" w:rsidP="006E5130" w:rsidR="00355868" w:rsidRPr="00355868">
      <w:pPr>
        <w:jc w:val="center"/>
      </w:pPr>
    </w:p>
    <w:p w:rsidRDefault="006E5130" w:rsidP="006E5130" w:rsidR="006E5130" w:rsidRPr="00355868">
      <w:pPr>
        <w:jc w:val="center"/>
      </w:pPr>
      <w:r w:rsidRPr="00355868">
        <w:t>R J E Š E N J E</w:t>
      </w:r>
    </w:p>
    <w:p w:rsidRDefault="006E5130" w:rsidP="006E5130" w:rsidR="006E5130" w:rsidRPr="00355868">
      <w:pPr>
        <w:jc w:val="both"/>
      </w:pPr>
    </w:p>
    <w:p w:rsidRDefault="006E5130" w:rsidP="006E5130" w:rsidR="00D667B9" w:rsidRPr="00355868">
      <w:pPr>
        <w:jc w:val="both"/>
      </w:pPr>
      <w:r w:rsidRPr="00355868">
        <w:tab/>
        <w:t xml:space="preserve">Trgovački sud u Zagrebu po stečajnom sucu toga suda dr. sc. Jeleni Čuveljak, u stečajnom postupku, nad dužnikom </w:t>
      </w:r>
      <w:r w:rsidR="002252B5" w:rsidRPr="00355868">
        <w:t>SAMP PROJEKT d.o.o. u stečaju Sesvete, Industrijska cesta 14., OIB 11356989543 MBS 080406269</w:t>
      </w:r>
      <w:r w:rsidRPr="00355868">
        <w:t xml:space="preserve">, na prijedlog stečajnog upravitelja, dana </w:t>
      </w:r>
      <w:r w:rsidR="000D3782" w:rsidRPr="00355868">
        <w:t>7. rujna</w:t>
      </w:r>
      <w:r w:rsidR="002252B5" w:rsidRPr="00355868">
        <w:t xml:space="preserve"> </w:t>
      </w:r>
      <w:r w:rsidRPr="00355868">
        <w:t>201</w:t>
      </w:r>
      <w:r w:rsidR="002252B5" w:rsidRPr="00355868">
        <w:t>5</w:t>
      </w:r>
      <w:r w:rsidRPr="00355868">
        <w:t>. godine</w:t>
      </w:r>
    </w:p>
    <w:p w:rsidRDefault="00D667B9" w:rsidP="00D667B9" w:rsidR="00D667B9" w:rsidRPr="00355868"/>
    <w:p w:rsidRDefault="00D667B9" w:rsidP="00D667B9" w:rsidR="00D667B9" w:rsidRPr="00355868">
      <w:pPr>
        <w:jc w:val="center"/>
      </w:pPr>
      <w:r w:rsidRPr="00355868">
        <w:t>r i j e š i o     j e</w:t>
      </w:r>
    </w:p>
    <w:p w:rsidRDefault="00D667B9" w:rsidP="00D667B9" w:rsidR="00D667B9" w:rsidRPr="00355868"/>
    <w:p w:rsidRDefault="00851D9C" w:rsidP="00851D9C" w:rsidR="00851D9C" w:rsidRPr="00355868">
      <w:pPr>
        <w:pStyle w:val="tekst"/>
        <w:spacing w:afterAutospacing="false" w:after="0" w:beforeAutospacing="false" w:before="0"/>
        <w:ind w:firstLine="708"/>
        <w:jc w:val="both"/>
      </w:pPr>
      <w:r w:rsidRPr="00355868">
        <w:t>I</w:t>
      </w:r>
      <w:r w:rsidR="004312B3">
        <w:t>.</w:t>
      </w:r>
      <w:r w:rsidRPr="00355868">
        <w:t xml:space="preserve">    </w:t>
      </w:r>
      <w:proofErr w:type="spellStart"/>
      <w:r w:rsidRPr="00355868">
        <w:t>Određuje</w:t>
      </w:r>
      <w:proofErr w:type="spellEnd"/>
      <w:r w:rsidRPr="00355868">
        <w:t xml:space="preserve"> se </w:t>
      </w:r>
      <w:proofErr w:type="spellStart"/>
      <w:r w:rsidRPr="00355868">
        <w:t>završno</w:t>
      </w:r>
      <w:proofErr w:type="spellEnd"/>
      <w:r w:rsidRPr="00355868">
        <w:t xml:space="preserve"> </w:t>
      </w:r>
      <w:proofErr w:type="spellStart"/>
      <w:r w:rsidRPr="00355868">
        <w:t>ročište</w:t>
      </w:r>
      <w:proofErr w:type="spellEnd"/>
      <w:r w:rsidRPr="00355868">
        <w:t xml:space="preserve"> </w:t>
      </w:r>
      <w:proofErr w:type="spellStart"/>
      <w:r w:rsidRPr="00355868">
        <w:t>vjerovnika</w:t>
      </w:r>
      <w:proofErr w:type="spellEnd"/>
      <w:r w:rsidRPr="00355868">
        <w:t xml:space="preserve"> u </w:t>
      </w:r>
      <w:proofErr w:type="spellStart"/>
      <w:r w:rsidRPr="00355868">
        <w:t>stečajnom</w:t>
      </w:r>
      <w:proofErr w:type="spellEnd"/>
      <w:r w:rsidRPr="00355868">
        <w:t xml:space="preserve"> </w:t>
      </w:r>
      <w:proofErr w:type="spellStart"/>
      <w:r w:rsidRPr="00355868">
        <w:t>postupku</w:t>
      </w:r>
      <w:proofErr w:type="spellEnd"/>
      <w:r w:rsidRPr="00355868">
        <w:t xml:space="preserve"> br. St-</w:t>
      </w:r>
      <w:r w:rsidR="00F7251C" w:rsidRPr="00355868">
        <w:t>2022</w:t>
      </w:r>
      <w:r w:rsidRPr="00355868">
        <w:t>/1</w:t>
      </w:r>
      <w:r w:rsidR="00D3091C">
        <w:t>3</w:t>
      </w:r>
      <w:r w:rsidRPr="00355868">
        <w:t xml:space="preserve"> </w:t>
      </w:r>
      <w:proofErr w:type="spellStart"/>
      <w:r w:rsidRPr="00355868">
        <w:t>nad</w:t>
      </w:r>
      <w:proofErr w:type="spellEnd"/>
      <w:r w:rsidRPr="00355868">
        <w:t xml:space="preserve"> </w:t>
      </w:r>
      <w:proofErr w:type="spellStart"/>
      <w:r w:rsidRPr="00355868">
        <w:t>stečajnim</w:t>
      </w:r>
      <w:proofErr w:type="spellEnd"/>
      <w:r w:rsidRPr="00355868">
        <w:t xml:space="preserve"> </w:t>
      </w:r>
      <w:proofErr w:type="spellStart"/>
      <w:r w:rsidRPr="00355868">
        <w:t>dužnikom</w:t>
      </w:r>
      <w:proofErr w:type="spellEnd"/>
      <w:r w:rsidRPr="00355868">
        <w:t xml:space="preserve"> </w:t>
      </w:r>
      <w:r w:rsidR="000D3782" w:rsidRPr="00355868">
        <w:t xml:space="preserve">SAMP PROJEKT </w:t>
      </w:r>
      <w:proofErr w:type="spellStart"/>
      <w:r w:rsidR="000D3782" w:rsidRPr="00355868">
        <w:t>d.o.o</w:t>
      </w:r>
      <w:proofErr w:type="spellEnd"/>
      <w:r w:rsidR="000D3782" w:rsidRPr="00355868">
        <w:t xml:space="preserve">. u </w:t>
      </w:r>
      <w:proofErr w:type="spellStart"/>
      <w:r w:rsidR="000D3782" w:rsidRPr="00355868">
        <w:t>stečaju</w:t>
      </w:r>
      <w:proofErr w:type="spellEnd"/>
      <w:r w:rsidR="000D3782" w:rsidRPr="00355868">
        <w:t xml:space="preserve"> </w:t>
      </w:r>
      <w:proofErr w:type="spellStart"/>
      <w:r w:rsidR="000D3782" w:rsidRPr="00355868">
        <w:t>Sesvete</w:t>
      </w:r>
      <w:proofErr w:type="spellEnd"/>
      <w:r w:rsidR="000D3782" w:rsidRPr="00355868">
        <w:t xml:space="preserve">, </w:t>
      </w:r>
      <w:proofErr w:type="spellStart"/>
      <w:r w:rsidR="000D3782" w:rsidRPr="00355868">
        <w:t>Industrijska</w:t>
      </w:r>
      <w:proofErr w:type="spellEnd"/>
      <w:r w:rsidR="000D3782" w:rsidRPr="00355868">
        <w:t xml:space="preserve"> </w:t>
      </w:r>
      <w:proofErr w:type="spellStart"/>
      <w:r w:rsidR="000D3782" w:rsidRPr="00355868">
        <w:t>cesta</w:t>
      </w:r>
      <w:proofErr w:type="spellEnd"/>
      <w:r w:rsidR="000D3782" w:rsidRPr="00355868">
        <w:t xml:space="preserve"> </w:t>
      </w:r>
      <w:proofErr w:type="gramStart"/>
      <w:r w:rsidR="000D3782" w:rsidRPr="00355868">
        <w:t>14.,</w:t>
      </w:r>
      <w:proofErr w:type="gramEnd"/>
      <w:r w:rsidR="000D3782" w:rsidRPr="00355868">
        <w:t xml:space="preserve"> OIB 11356989543 MBS 080406269</w:t>
      </w:r>
    </w:p>
    <w:p w:rsidRDefault="000D3782" w:rsidP="00851D9C" w:rsidR="000D3782" w:rsidRPr="00355868">
      <w:pPr>
        <w:pStyle w:val="tekst"/>
        <w:spacing w:afterAutospacing="false" w:after="0" w:beforeAutospacing="false" w:before="0"/>
        <w:ind w:firstLine="708"/>
        <w:jc w:val="both"/>
      </w:pPr>
    </w:p>
    <w:p w:rsidRDefault="00851D9C" w:rsidP="00851D9C" w:rsidR="00851D9C" w:rsidRPr="00355868">
      <w:pPr>
        <w:pStyle w:val="tekst"/>
        <w:spacing w:afterAutospacing="false" w:after="0" w:beforeAutospacing="false" w:before="0"/>
        <w:ind w:firstLine="708"/>
        <w:jc w:val="center"/>
      </w:pPr>
      <w:proofErr w:type="spellStart"/>
      <w:proofErr w:type="gramStart"/>
      <w:r w:rsidRPr="00355868">
        <w:t>za</w:t>
      </w:r>
      <w:proofErr w:type="spellEnd"/>
      <w:proofErr w:type="gramEnd"/>
      <w:r w:rsidRPr="00355868">
        <w:t xml:space="preserve"> </w:t>
      </w:r>
      <w:proofErr w:type="spellStart"/>
      <w:r w:rsidRPr="00355868">
        <w:t>dan</w:t>
      </w:r>
      <w:proofErr w:type="spellEnd"/>
      <w:r w:rsidRPr="00355868">
        <w:t xml:space="preserve"> 1</w:t>
      </w:r>
      <w:r w:rsidR="00736039" w:rsidRPr="00355868">
        <w:t>9</w:t>
      </w:r>
      <w:r w:rsidRPr="00355868">
        <w:t xml:space="preserve">. </w:t>
      </w:r>
      <w:proofErr w:type="spellStart"/>
      <w:proofErr w:type="gramStart"/>
      <w:r w:rsidR="00736039" w:rsidRPr="00355868">
        <w:t>listopada</w:t>
      </w:r>
      <w:proofErr w:type="spellEnd"/>
      <w:proofErr w:type="gramEnd"/>
      <w:r w:rsidRPr="00355868">
        <w:t xml:space="preserve"> 2015. </w:t>
      </w:r>
      <w:proofErr w:type="spellStart"/>
      <w:proofErr w:type="gramStart"/>
      <w:r w:rsidRPr="00355868">
        <w:t>godine</w:t>
      </w:r>
      <w:proofErr w:type="spellEnd"/>
      <w:proofErr w:type="gramEnd"/>
      <w:r w:rsidRPr="00355868">
        <w:t xml:space="preserve"> u </w:t>
      </w:r>
      <w:r w:rsidR="00736039" w:rsidRPr="00355868">
        <w:t>9</w:t>
      </w:r>
      <w:r w:rsidRPr="00355868">
        <w:t>,30 sati</w:t>
      </w:r>
    </w:p>
    <w:p w:rsidRDefault="00851D9C" w:rsidP="00851D9C" w:rsidR="00851D9C" w:rsidRPr="00355868">
      <w:pPr>
        <w:pStyle w:val="tekst"/>
        <w:spacing w:afterAutospacing="false" w:after="0" w:beforeAutospacing="false" w:before="0"/>
        <w:ind w:firstLine="708"/>
        <w:jc w:val="both"/>
      </w:pPr>
      <w:proofErr w:type="spellStart"/>
      <w:proofErr w:type="gramStart"/>
      <w:r w:rsidRPr="00355868">
        <w:t>kod</w:t>
      </w:r>
      <w:proofErr w:type="spellEnd"/>
      <w:proofErr w:type="gramEnd"/>
      <w:r w:rsidRPr="00355868">
        <w:t xml:space="preserve"> </w:t>
      </w:r>
      <w:proofErr w:type="spellStart"/>
      <w:r w:rsidRPr="00355868">
        <w:t>Trgovačkog</w:t>
      </w:r>
      <w:proofErr w:type="spellEnd"/>
      <w:r w:rsidRPr="00355868">
        <w:t xml:space="preserve"> </w:t>
      </w:r>
      <w:proofErr w:type="spellStart"/>
      <w:r w:rsidRPr="00355868">
        <w:t>suda</w:t>
      </w:r>
      <w:proofErr w:type="spellEnd"/>
      <w:r w:rsidRPr="00355868">
        <w:t xml:space="preserve"> u </w:t>
      </w:r>
      <w:proofErr w:type="spellStart"/>
      <w:r w:rsidRPr="00355868">
        <w:t>Zagrebu</w:t>
      </w:r>
      <w:proofErr w:type="spellEnd"/>
      <w:r w:rsidRPr="00355868">
        <w:t xml:space="preserve">, soba 95/II, </w:t>
      </w:r>
      <w:proofErr w:type="spellStart"/>
      <w:r w:rsidRPr="00355868">
        <w:t>Petrinjska</w:t>
      </w:r>
      <w:proofErr w:type="spellEnd"/>
      <w:r w:rsidRPr="00355868">
        <w:t xml:space="preserve"> 8, </w:t>
      </w:r>
      <w:proofErr w:type="spellStart"/>
      <w:r w:rsidRPr="00355868">
        <w:t>sa</w:t>
      </w:r>
      <w:proofErr w:type="spellEnd"/>
      <w:r w:rsidRPr="00355868">
        <w:t xml:space="preserve"> </w:t>
      </w:r>
      <w:proofErr w:type="spellStart"/>
      <w:r w:rsidRPr="00355868">
        <w:t>slijedećim</w:t>
      </w:r>
      <w:proofErr w:type="spellEnd"/>
      <w:r w:rsidRPr="00355868">
        <w:t xml:space="preserve"> </w:t>
      </w:r>
      <w:proofErr w:type="spellStart"/>
      <w:r w:rsidRPr="00355868">
        <w:t>dnevnim</w:t>
      </w:r>
      <w:proofErr w:type="spellEnd"/>
      <w:r w:rsidRPr="00355868">
        <w:t xml:space="preserve"> </w:t>
      </w:r>
      <w:proofErr w:type="spellStart"/>
      <w:r w:rsidRPr="00355868">
        <w:t>redom</w:t>
      </w:r>
      <w:proofErr w:type="spellEnd"/>
      <w:r w:rsidRPr="00355868">
        <w:t>:</w:t>
      </w:r>
    </w:p>
    <w:p w:rsidRDefault="00851D9C" w:rsidP="00851D9C" w:rsidR="00851D9C" w:rsidRPr="00355868">
      <w:pPr>
        <w:pStyle w:val="tekst"/>
        <w:spacing w:afterAutospacing="false" w:after="0" w:beforeAutospacing="false" w:before="0"/>
        <w:ind w:firstLine="708"/>
        <w:jc w:val="both"/>
      </w:pPr>
    </w:p>
    <w:p w:rsidRDefault="00851D9C" w:rsidP="00851D9C" w:rsidR="00851D9C" w:rsidRPr="00355868">
      <w:pPr>
        <w:pStyle w:val="tekst"/>
        <w:spacing w:afterAutospacing="false" w:after="0" w:beforeAutospacing="false" w:before="0"/>
        <w:ind w:firstLine="708"/>
        <w:jc w:val="both"/>
      </w:pPr>
      <w:proofErr w:type="gramStart"/>
      <w:r w:rsidRPr="00355868">
        <w:t>1.završno</w:t>
      </w:r>
      <w:proofErr w:type="gramEnd"/>
      <w:r w:rsidRPr="00355868">
        <w:t xml:space="preserve"> </w:t>
      </w:r>
      <w:proofErr w:type="spellStart"/>
      <w:r w:rsidRPr="00355868">
        <w:t>izvješće</w:t>
      </w:r>
      <w:proofErr w:type="spellEnd"/>
      <w:r w:rsidRPr="00355868">
        <w:t xml:space="preserve"> </w:t>
      </w:r>
      <w:proofErr w:type="spellStart"/>
      <w:r w:rsidRPr="00355868">
        <w:t>stečajnog</w:t>
      </w:r>
      <w:proofErr w:type="spellEnd"/>
      <w:r w:rsidRPr="00355868">
        <w:t xml:space="preserve"> </w:t>
      </w:r>
      <w:proofErr w:type="spellStart"/>
      <w:r w:rsidRPr="00355868">
        <w:t>upravitelja</w:t>
      </w:r>
      <w:proofErr w:type="spellEnd"/>
      <w:r w:rsidRPr="00355868">
        <w:t xml:space="preserve">, </w:t>
      </w:r>
    </w:p>
    <w:p w:rsidRDefault="00851D9C" w:rsidP="00851D9C" w:rsidR="00851D9C" w:rsidRPr="00355868">
      <w:pPr>
        <w:pStyle w:val="tekst"/>
        <w:spacing w:afterAutospacing="false" w:after="0" w:beforeAutospacing="false" w:before="0"/>
        <w:ind w:firstLine="708"/>
        <w:jc w:val="both"/>
      </w:pPr>
      <w:proofErr w:type="gramStart"/>
      <w:r w:rsidRPr="00355868">
        <w:t>2.raspravljanje</w:t>
      </w:r>
      <w:proofErr w:type="gramEnd"/>
      <w:r w:rsidRPr="00355868">
        <w:t xml:space="preserve"> o </w:t>
      </w:r>
      <w:proofErr w:type="spellStart"/>
      <w:r w:rsidRPr="00355868">
        <w:t>završnom</w:t>
      </w:r>
      <w:proofErr w:type="spellEnd"/>
      <w:r w:rsidRPr="00355868">
        <w:t xml:space="preserve"> </w:t>
      </w:r>
      <w:proofErr w:type="spellStart"/>
      <w:r w:rsidRPr="00355868">
        <w:t>računu</w:t>
      </w:r>
      <w:proofErr w:type="spellEnd"/>
      <w:r w:rsidRPr="00355868">
        <w:t xml:space="preserve"> </w:t>
      </w:r>
      <w:proofErr w:type="spellStart"/>
      <w:r w:rsidRPr="00355868">
        <w:t>stečajnog</w:t>
      </w:r>
      <w:proofErr w:type="spellEnd"/>
      <w:r w:rsidRPr="00355868">
        <w:t xml:space="preserve"> </w:t>
      </w:r>
      <w:proofErr w:type="spellStart"/>
      <w:r w:rsidRPr="00355868">
        <w:t>upravitelja</w:t>
      </w:r>
      <w:proofErr w:type="spellEnd"/>
      <w:r w:rsidRPr="00355868">
        <w:t>,</w:t>
      </w:r>
    </w:p>
    <w:p w:rsidRDefault="00F7251C" w:rsidP="00851D9C" w:rsidR="00F7251C" w:rsidRPr="00355868">
      <w:pPr>
        <w:pStyle w:val="tekst"/>
        <w:spacing w:afterAutospacing="false" w:after="0" w:beforeAutospacing="false" w:before="0"/>
        <w:ind w:firstLine="708"/>
        <w:jc w:val="both"/>
      </w:pPr>
      <w:r w:rsidRPr="00355868">
        <w:t xml:space="preserve">3. </w:t>
      </w:r>
      <w:proofErr w:type="spellStart"/>
      <w:r w:rsidRPr="00355868">
        <w:t>Raspravljanje</w:t>
      </w:r>
      <w:proofErr w:type="spellEnd"/>
      <w:r w:rsidRPr="00355868">
        <w:t xml:space="preserve"> o </w:t>
      </w:r>
      <w:proofErr w:type="spellStart"/>
      <w:r w:rsidRPr="00355868">
        <w:t>uvjetima</w:t>
      </w:r>
      <w:proofErr w:type="spellEnd"/>
      <w:r w:rsidRPr="00355868">
        <w:t xml:space="preserve"> </w:t>
      </w:r>
      <w:proofErr w:type="spellStart"/>
      <w:r w:rsidRPr="00355868">
        <w:t>za</w:t>
      </w:r>
      <w:proofErr w:type="spellEnd"/>
      <w:r w:rsidRPr="00355868">
        <w:t xml:space="preserve"> </w:t>
      </w:r>
      <w:proofErr w:type="spellStart"/>
      <w:r w:rsidRPr="00355868">
        <w:t>zaključenje</w:t>
      </w:r>
      <w:proofErr w:type="spellEnd"/>
      <w:r w:rsidRPr="00355868">
        <w:t xml:space="preserve"> </w:t>
      </w:r>
      <w:proofErr w:type="spellStart"/>
      <w:r w:rsidRPr="00355868">
        <w:t>stečajnog</w:t>
      </w:r>
      <w:proofErr w:type="spellEnd"/>
      <w:r w:rsidRPr="00355868">
        <w:t xml:space="preserve"> </w:t>
      </w:r>
      <w:proofErr w:type="spellStart"/>
      <w:r w:rsidRPr="00355868">
        <w:t>postupka</w:t>
      </w:r>
      <w:proofErr w:type="spellEnd"/>
      <w:r w:rsidR="000B611B" w:rsidRPr="00355868">
        <w:t>.</w:t>
      </w:r>
    </w:p>
    <w:p w:rsidRDefault="00851D9C" w:rsidP="00851D9C" w:rsidR="00851D9C" w:rsidRPr="00355868">
      <w:pPr>
        <w:pStyle w:val="tekst"/>
        <w:spacing w:afterAutospacing="false" w:after="0" w:beforeAutospacing="false" w:before="0"/>
        <w:ind w:firstLine="708"/>
        <w:jc w:val="both"/>
      </w:pPr>
    </w:p>
    <w:p w:rsidRDefault="00851D9C" w:rsidP="00851D9C" w:rsidR="00851D9C" w:rsidRPr="00355868">
      <w:pPr>
        <w:pStyle w:val="tekst"/>
        <w:spacing w:afterAutospacing="false" w:after="0" w:beforeAutospacing="false" w:before="0"/>
        <w:ind w:firstLine="708"/>
        <w:jc w:val="both"/>
      </w:pPr>
      <w:r w:rsidRPr="00355868">
        <w:t>II</w:t>
      </w:r>
      <w:r w:rsidR="004312B3">
        <w:t>.</w:t>
      </w:r>
      <w:r w:rsidRPr="00355868">
        <w:t xml:space="preserve">  </w:t>
      </w:r>
      <w:proofErr w:type="spellStart"/>
      <w:r w:rsidRPr="00355868">
        <w:t>Ovo</w:t>
      </w:r>
      <w:proofErr w:type="spellEnd"/>
      <w:r w:rsidRPr="00355868">
        <w:t xml:space="preserve"> </w:t>
      </w:r>
      <w:proofErr w:type="spellStart"/>
      <w:r w:rsidRPr="00355868">
        <w:t>će</w:t>
      </w:r>
      <w:proofErr w:type="spellEnd"/>
      <w:r w:rsidRPr="00355868">
        <w:t xml:space="preserve"> se </w:t>
      </w:r>
      <w:proofErr w:type="spellStart"/>
      <w:r w:rsidRPr="00355868">
        <w:t>rješenje</w:t>
      </w:r>
      <w:proofErr w:type="spellEnd"/>
      <w:r w:rsidRPr="00355868">
        <w:t xml:space="preserve"> </w:t>
      </w:r>
      <w:proofErr w:type="spellStart"/>
      <w:r w:rsidRPr="00355868">
        <w:t>objaviti</w:t>
      </w:r>
      <w:proofErr w:type="spellEnd"/>
      <w:r w:rsidRPr="00355868">
        <w:t xml:space="preserve"> </w:t>
      </w:r>
      <w:proofErr w:type="spellStart"/>
      <w:r w:rsidRPr="00355868">
        <w:t>na</w:t>
      </w:r>
      <w:proofErr w:type="spellEnd"/>
      <w:r w:rsidRPr="00355868">
        <w:t xml:space="preserve"> </w:t>
      </w:r>
      <w:r w:rsidR="000D3782" w:rsidRPr="00355868">
        <w:t>E-</w:t>
      </w:r>
      <w:proofErr w:type="spellStart"/>
      <w:r w:rsidRPr="00355868">
        <w:t>oglasnoj</w:t>
      </w:r>
      <w:proofErr w:type="spellEnd"/>
      <w:r w:rsidRPr="00355868">
        <w:t xml:space="preserve"> </w:t>
      </w:r>
      <w:proofErr w:type="spellStart"/>
      <w:r w:rsidRPr="00355868">
        <w:t>ploči</w:t>
      </w:r>
      <w:proofErr w:type="spellEnd"/>
      <w:r w:rsidRPr="00355868">
        <w:t xml:space="preserve"> </w:t>
      </w:r>
      <w:proofErr w:type="spellStart"/>
      <w:r w:rsidRPr="00355868">
        <w:t>ovog</w:t>
      </w:r>
      <w:proofErr w:type="spellEnd"/>
      <w:r w:rsidRPr="00355868">
        <w:t xml:space="preserve"> </w:t>
      </w:r>
      <w:proofErr w:type="spellStart"/>
      <w:r w:rsidRPr="00355868">
        <w:t>suda</w:t>
      </w:r>
      <w:proofErr w:type="spellEnd"/>
      <w:r w:rsidRPr="00355868">
        <w:t>.</w:t>
      </w:r>
    </w:p>
    <w:p w:rsidRDefault="000D3782" w:rsidP="006D4D40" w:rsidR="0096290F" w:rsidRPr="00355868">
      <w:pPr>
        <w:jc w:val="both"/>
      </w:pPr>
      <w:r w:rsidRPr="00355868">
        <w:t xml:space="preserve">  </w:t>
      </w:r>
    </w:p>
    <w:p w:rsidRDefault="0073359E" w:rsidP="0073359E" w:rsidR="0073359E" w:rsidRPr="00355868">
      <w:pPr>
        <w:jc w:val="center"/>
      </w:pPr>
      <w:r w:rsidRPr="00355868">
        <w:t xml:space="preserve">U </w:t>
      </w:r>
      <w:r w:rsidR="00AC3072" w:rsidRPr="00355868">
        <w:t>Zagrebu</w:t>
      </w:r>
      <w:r w:rsidRPr="00355868">
        <w:t xml:space="preserve">, </w:t>
      </w:r>
      <w:r w:rsidR="000D3782" w:rsidRPr="00355868">
        <w:t>7</w:t>
      </w:r>
      <w:r w:rsidR="008811BA" w:rsidRPr="00355868">
        <w:t xml:space="preserve">. </w:t>
      </w:r>
      <w:r w:rsidR="000D3782" w:rsidRPr="00355868">
        <w:t>rujna</w:t>
      </w:r>
      <w:r w:rsidR="002252B5" w:rsidRPr="00355868">
        <w:t xml:space="preserve"> 2015</w:t>
      </w:r>
      <w:r w:rsidR="00355868" w:rsidRPr="00355868">
        <w:t>.</w:t>
      </w:r>
    </w:p>
    <w:p w:rsidRDefault="007F76CF" w:rsidP="008811BA" w:rsidR="007F76CF" w:rsidRPr="00355868"/>
    <w:p w:rsidRDefault="0073359E" w:rsidP="00355868" w:rsidR="0073359E" w:rsidRPr="00355868">
      <w:pPr>
        <w:jc w:val="right"/>
      </w:pP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="007F76CF" w:rsidRPr="00355868">
        <w:t xml:space="preserve">         </w:t>
      </w:r>
      <w:r w:rsidRPr="00355868">
        <w:t>Stečajni sudac:</w:t>
      </w:r>
      <w:r w:rsidRPr="00355868">
        <w:tab/>
      </w:r>
    </w:p>
    <w:p w:rsidRDefault="0073359E" w:rsidP="00355868" w:rsidR="00D66584">
      <w:pPr>
        <w:jc w:val="right"/>
      </w:pP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Pr="00355868">
        <w:tab/>
      </w:r>
      <w:r w:rsidR="00AC3072" w:rsidRPr="00355868">
        <w:t>d</w:t>
      </w:r>
      <w:r w:rsidRPr="00355868">
        <w:t>r. sc. Jelena Čuveljak</w:t>
      </w:r>
      <w:r w:rsidR="00FC05EC">
        <w:t>,v.r.</w:t>
      </w:r>
    </w:p>
    <w:p w:rsidRDefault="00FC05EC" w:rsidP="0083108A" w:rsidR="00FC05EC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FC05EC" w:rsidP="003528B2" w:rsidR="00FC05EC" w:rsidRPr="003528B2">
      <w:r w:rsidRPr="003528B2">
        <w:t>Karmela Dolenc</w:t>
      </w:r>
    </w:p>
    <w:p w:rsidRDefault="00FC05EC" w:rsidP="00355868" w:rsidR="00FC05EC" w:rsidRPr="00355868">
      <w:pPr>
        <w:jc w:val="right"/>
      </w:pPr>
    </w:p>
    <w:p w:rsidRDefault="00355868" w:rsidP="00916F06" w:rsidR="00355868" w:rsidRPr="00355868"/>
    <w:p w:rsidRDefault="00355868" w:rsidP="00916F06" w:rsidR="00355868" w:rsidRPr="00355868"/>
    <w:p w:rsidRDefault="00355868" w:rsidP="00916F06" w:rsidR="00355868" w:rsidRPr="00355868"/>
    <w:p w:rsidRDefault="00916F06" w:rsidP="00916F06" w:rsidR="00916F06" w:rsidRPr="00355868">
      <w:r w:rsidRPr="00355868">
        <w:t>DN-a:</w:t>
      </w:r>
    </w:p>
    <w:p w:rsidRDefault="00916F06" w:rsidP="00916F06" w:rsidR="00916F06" w:rsidRPr="00355868">
      <w:r w:rsidRPr="00355868">
        <w:t>1.Stečajnom upravitelju</w:t>
      </w:r>
    </w:p>
    <w:p w:rsidRDefault="00916F06" w:rsidP="00916F06" w:rsidR="00916F06" w:rsidRPr="00355868">
      <w:r w:rsidRPr="00355868">
        <w:t>2.</w:t>
      </w:r>
      <w:r w:rsidR="000D3782" w:rsidRPr="00355868">
        <w:t>e-o</w:t>
      </w:r>
      <w:r w:rsidRPr="00355868">
        <w:t>glasna ploča (</w:t>
      </w:r>
      <w:r w:rsidR="000D3782" w:rsidRPr="00355868">
        <w:t>do ročišta</w:t>
      </w:r>
      <w:r w:rsidRPr="00355868">
        <w:t>)</w:t>
      </w:r>
    </w:p>
    <w:sectPr w:rsidSect="00355868" w:rsidR="00916F06" w:rsidRPr="003558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7BA" w:rsidR="003237BA">
      <w:r>
        <w:separator/>
      </w:r>
    </w:p>
  </w:endnote>
  <w:endnote w:id="0" w:type="continuationSeparator">
    <w:p w:rsidRDefault="003237BA" w:rsidR="00323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82" w:rsidP="0073359E" w:rsidR="00E523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2382" w:rsidR="00E523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82" w:rsidP="0073359E" w:rsidR="00E52382">
    <w:pPr>
      <w:pStyle w:val="Podnoje"/>
      <w:framePr w:y="1" w:xAlign="center" w:vAnchor="text" w:hAnchor="margin" w:wrap="around"/>
      <w:rPr>
        <w:rStyle w:val="Brojstranice"/>
      </w:rPr>
    </w:pPr>
  </w:p>
  <w:p w:rsidRDefault="00E52382" w:rsidR="00E523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7BA" w:rsidR="003237BA">
      <w:r>
        <w:separator/>
      </w:r>
    </w:p>
  </w:footnote>
  <w:footnote w:id="0" w:type="continuationSeparator">
    <w:p w:rsidRDefault="003237BA" w:rsidR="00323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82" w:rsidP="00916F06" w:rsidR="00E5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2382" w:rsidR="00E523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82" w:rsidP="00916F06" w:rsidR="00E5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52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2382" w:rsidR="00E5238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3E7" w:rsidR="0035586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33433"/>
    <w:rsid w:val="000552CA"/>
    <w:rsid w:val="00071DA4"/>
    <w:rsid w:val="00075441"/>
    <w:rsid w:val="000A63E7"/>
    <w:rsid w:val="000B611B"/>
    <w:rsid w:val="000D3782"/>
    <w:rsid w:val="000E24E5"/>
    <w:rsid w:val="001032D8"/>
    <w:rsid w:val="00120099"/>
    <w:rsid w:val="00130C37"/>
    <w:rsid w:val="001423ED"/>
    <w:rsid w:val="001631C1"/>
    <w:rsid w:val="00194952"/>
    <w:rsid w:val="00224DA6"/>
    <w:rsid w:val="002252B5"/>
    <w:rsid w:val="00227B1C"/>
    <w:rsid w:val="00233FE6"/>
    <w:rsid w:val="002C4F56"/>
    <w:rsid w:val="002C6A60"/>
    <w:rsid w:val="003162BB"/>
    <w:rsid w:val="003237BA"/>
    <w:rsid w:val="00355868"/>
    <w:rsid w:val="003B3508"/>
    <w:rsid w:val="00420C26"/>
    <w:rsid w:val="004269FB"/>
    <w:rsid w:val="004312B3"/>
    <w:rsid w:val="00446007"/>
    <w:rsid w:val="0046024C"/>
    <w:rsid w:val="004F7863"/>
    <w:rsid w:val="0051320E"/>
    <w:rsid w:val="00551B59"/>
    <w:rsid w:val="005B3F20"/>
    <w:rsid w:val="005F79D4"/>
    <w:rsid w:val="00656BF3"/>
    <w:rsid w:val="006B2EDB"/>
    <w:rsid w:val="006D319A"/>
    <w:rsid w:val="006D4D40"/>
    <w:rsid w:val="006E5130"/>
    <w:rsid w:val="00702163"/>
    <w:rsid w:val="007079A7"/>
    <w:rsid w:val="00716C91"/>
    <w:rsid w:val="0073359E"/>
    <w:rsid w:val="00736039"/>
    <w:rsid w:val="00781515"/>
    <w:rsid w:val="007E1D2B"/>
    <w:rsid w:val="007E283F"/>
    <w:rsid w:val="007E78E3"/>
    <w:rsid w:val="007F76CF"/>
    <w:rsid w:val="00803C55"/>
    <w:rsid w:val="00830CCF"/>
    <w:rsid w:val="00851D9C"/>
    <w:rsid w:val="00873B13"/>
    <w:rsid w:val="008811BA"/>
    <w:rsid w:val="00882A4B"/>
    <w:rsid w:val="00891BE3"/>
    <w:rsid w:val="008A3574"/>
    <w:rsid w:val="008A7450"/>
    <w:rsid w:val="008C50C5"/>
    <w:rsid w:val="008F1547"/>
    <w:rsid w:val="00916F06"/>
    <w:rsid w:val="0094146A"/>
    <w:rsid w:val="0096290F"/>
    <w:rsid w:val="00974603"/>
    <w:rsid w:val="00981687"/>
    <w:rsid w:val="00A00DEA"/>
    <w:rsid w:val="00A23486"/>
    <w:rsid w:val="00A61C0B"/>
    <w:rsid w:val="00A70C2C"/>
    <w:rsid w:val="00A92772"/>
    <w:rsid w:val="00AC3072"/>
    <w:rsid w:val="00AF7BB4"/>
    <w:rsid w:val="00B0636A"/>
    <w:rsid w:val="00B220D4"/>
    <w:rsid w:val="00B64CEF"/>
    <w:rsid w:val="00BE6160"/>
    <w:rsid w:val="00C546CB"/>
    <w:rsid w:val="00CE13EE"/>
    <w:rsid w:val="00D03BE6"/>
    <w:rsid w:val="00D1240D"/>
    <w:rsid w:val="00D273A7"/>
    <w:rsid w:val="00D3091C"/>
    <w:rsid w:val="00D60990"/>
    <w:rsid w:val="00D611E9"/>
    <w:rsid w:val="00D65EAE"/>
    <w:rsid w:val="00D66584"/>
    <w:rsid w:val="00D667B9"/>
    <w:rsid w:val="00E33004"/>
    <w:rsid w:val="00E52382"/>
    <w:rsid w:val="00E5731D"/>
    <w:rsid w:val="00E7150A"/>
    <w:rsid w:val="00E730F8"/>
    <w:rsid w:val="00EE3C2A"/>
    <w:rsid w:val="00EE649E"/>
    <w:rsid w:val="00EE7941"/>
    <w:rsid w:val="00F26848"/>
    <w:rsid w:val="00F303DD"/>
    <w:rsid w:val="00F7251C"/>
    <w:rsid w:val="00F85055"/>
    <w:rsid w:val="00FA5E17"/>
    <w:rsid w:val="00FC05EC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30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851D9C"/>
    <w:pPr>
      <w:spacing w:afterAutospacing="true" w:after="100" w:beforeAutospacing="true" w:before="100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1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1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30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851D9C"/>
    <w:pPr>
      <w:spacing w:after="100" w:afterAutospacing="1" w:before="100" w:beforeAutospacing="1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1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1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6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41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St-2022/2013-75</izvorni_sadrzaj>
    <derivirana_varijabla naziv="DomainObject.Oznaka_1">St-2022/2013-75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St-2022/2013</izvorni_sadrzaj>
    <derivirana_varijabla naziv="DomainObject.Predmet.OznakaBroj_1">St-2022/2013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7.STPN-46/13- odbačaj</izvorni_sadrzaj>
    <derivirana_varijabla naziv="DomainObject.Predmet.PrimjedbaSuca_1">veza:
7.STPN-46/13- odbačaj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 PROJEKT d.o.o. za građenje, trgovinu i usluge</izvorni_sadrzaj>
    <derivirana_varijabla naziv="DomainObject.Predmet.ProtustrankaFormated_1">  SAMP PROJEKT d.o.o. za građenje, trgovinu i usluge</derivirana_varijabla>
  </DomainObject.Predmet.ProtustrankaFormated>
  <DomainObject.Predmet.ProtustrankaFormatedOIB>
    <izvorni_sadrzaj>  SAMP PROJEKT d.o.o. za građenje, trgovinu i usluge, OIB 11356989543</izvorni_sadrzaj>
    <derivirana_varijabla naziv="DomainObject.Predmet.ProtustrankaFormatedOIB_1">  SAMP PROJEKT d.o.o. za građenje, trgovinu i usluge, OIB 11356989543</derivirana_varijabla>
  </DomainObject.Predmet.ProtustrankaFormatedOIB>
  <DomainObject.Predmet.ProtustrankaFormatedWithAdress>
    <izvorni_sadrzaj> SAMP PROJEKT d.o.o. za građenje, trgovinu i usluge, Industrijska cesta 14, 10360 Sesvete</izvorni_sadrzaj>
    <derivirana_varijabla naziv="DomainObject.Predmet.ProtustrankaFormatedWithAdress_1"> SAMP PROJEKT d.o.o. za građenje, trgovinu i usluge, Industrijska cesta 14, 10360 Sesvete</derivirana_varijabla>
  </DomainObject.Predmet.ProtustrankaFormatedWithAdress>
  <DomainObject.Predmet.ProtustrankaFormatedWithAdressOIB>
    <izvorni_sadrzaj> SAMP PROJEKT d.o.o. za građenje, trgovinu i usluge, OIB 11356989543, Industrijska cesta 14, 10360 Sesvete</izvorni_sadrzaj>
    <derivirana_varijabla naziv="DomainObject.Predmet.ProtustrankaFormatedWithAdressOIB_1"> SAMP PROJEKT d.o.o. za građenje, trgovinu i usluge, OIB 11356989543, Industrijska cesta 14, 10360 Sesvete</derivirana_varijabla>
  </DomainObject.Predmet.ProtustrankaFormatedWithAdressOIB>
  <DomainObject.Predmet.ProtustrankaWithAdress>
    <izvorni_sadrzaj>SAMP PROJEKT d.o.o. za građenje, trgovinu i usluge Industrijska cesta 14, 10360 Sesvete</izvorni_sadrzaj>
    <derivirana_varijabla naziv="DomainObject.Predmet.ProtustrankaWithAdress_1">SAMP PROJEKT d.o.o. za građenje, trgovinu i usluge Industrijska cesta 14, 10360 Sesvete</derivirana_varijabla>
  </DomainObject.Predmet.ProtustrankaWithAdress>
  <DomainObject.Predmet.ProtustrankaWithAdressOIB>
    <izvorni_sadrzaj>SAMP PROJEKT d.o.o. za građenje, trgovinu i usluge, OIB 11356989543, Industrijska cesta 14, 10360 Sesvete</izvorni_sadrzaj>
    <derivirana_varijabla naziv="DomainObject.Predmet.ProtustrankaWithAdressOIB_1">SAMP PROJEKT d.o.o. za građenje, trgovinu i usluge, OIB 11356989543, Industrijska cesta 14, 10360 Sesvete</derivirana_varijabla>
  </DomainObject.Predmet.ProtustrankaWithAdressOIB>
  <DomainObject.Predmet.ProtustrankaNazivFormated>
    <izvorni_sadrzaj>SAMP PROJEKT d.o.o. za građenje, trgovinu i usluge</izvorni_sadrzaj>
    <derivirana_varijabla naziv="DomainObject.Predmet.ProtustrankaNazivFormated_1">SAMP PROJEKT d.o.o. za građenje, trgovinu i usluge</derivirana_varijabla>
  </DomainObject.Predmet.ProtustrankaNazivFormated>
  <DomainObject.Predmet.ProtustrankaNazivFormatedOIB>
    <izvorni_sadrzaj>SAMP PROJEKT d.o.o. za građenje, trgovinu i usluge, OIB 11356989543</izvorni_sadrzaj>
    <derivirana_varijabla naziv="DomainObject.Predmet.ProtustrankaNazivFormatedOIB_1">SAMP PROJEKT d.o.o. za građenje, trgovinu i usluge, OIB 11356989543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SAMP PROJEKT d.o.o. za građenje, trgovinu i usluge</item>
    </izvorni_sadrzaj>
    <derivirana_varijabla naziv="DomainObject.Predmet.ProtuStrankaListFormated_1">
      <item>SAMP PROJEKT d.o.o. za građenje, trgovinu i usluge</item>
    </derivirana_varijabla>
  </DomainObject.Predmet.ProtuStrankaListFormated>
  <DomainObject.Predmet.ProtuStrankaListFormatedOIB>
    <izvorni_sadrzaj>
      <item>SAMP PROJEKT d.o.o. za građenje, trgovinu i usluge, OIB 11356989543</item>
    </izvorni_sadrzaj>
    <derivirana_varijabla naziv="DomainObject.Predmet.ProtuStrankaListFormatedOIB_1">
      <item>SAMP PROJEKT d.o.o. za građenje, trgovinu i usluge, OIB 11356989543</item>
    </derivirana_varijabla>
  </DomainObject.Predmet.ProtuStrankaListFormatedOIB>
  <DomainObject.Predmet.ProtuStrankaListFormatedWithAdress>
    <izvorni_sadrzaj>
      <item>SAMP PROJEKT d.o.o. za građenje, trgovinu i usluge, Industrijska cesta 14, 10360 Sesvete</item>
    </izvorni_sadrzaj>
    <derivirana_varijabla naziv="DomainObject.Predmet.ProtuStrankaListFormatedWithAdress_1">
      <item>SAMP PROJEKT d.o.o. za građenje, trgovinu i usluge, Industrijska cesta 14, 10360 Sesvete</item>
    </derivirana_varijabla>
  </DomainObject.Predmet.ProtuStrankaListFormatedWithAdress>
  <DomainObject.Predmet.ProtuStrankaListFormatedWithAdressOIB>
    <izvorni_sadrzaj>
      <item>SAMP PROJEKT d.o.o. za građenje, trgovinu i usluge, OIB 11356989543, Industrijska cesta 14, 10360 Sesvete</item>
    </izvorni_sadrzaj>
    <derivirana_varijabla naziv="DomainObject.Predmet.ProtuStrankaListFormatedWithAdressOIB_1">
      <item>SAMP PROJEKT d.o.o. za građenje, trgovinu i usluge, OIB 11356989543, Industrijska cesta 14, 10360 Sesvete</item>
    </derivirana_varijabla>
  </DomainObject.Predmet.ProtuStrankaListFormatedWithAdressOIB>
  <DomainObject.Predmet.ProtuStrankaListNazivFormated>
    <izvorni_sadrzaj>
      <item>SAMP PROJEKT d.o.o. za građenje, trgovinu i usluge</item>
    </izvorni_sadrzaj>
    <derivirana_varijabla naziv="DomainObject.Predmet.ProtuStrankaListNazivFormated_1">
      <item>SAMP PROJEKT d.o.o. za građenje, trgovinu i usluge</item>
    </derivirana_varijabla>
  </DomainObject.Predmet.ProtuStrankaListNazivFormated>
  <DomainObject.Predmet.ProtuStrankaListNazivFormatedOIB>
    <izvorni_sadrzaj>
      <item>SAMP PROJEKT d.o.o. za građenje, trgovinu i usluge, OIB 11356989543</item>
    </izvorni_sadrzaj>
    <derivirana_varijabla naziv="DomainObject.Predmet.ProtuStrankaListNazivFormatedOIB_1">
      <item>SAMP PROJEKT d.o.o. za građenje, trgovinu i usluge, OIB 11356989543</item>
    </derivirana_varijabla>
  </DomainObject.Predmet.ProtuStrankaListNazivFormatedOIB>
  <DomainObject.Predmet.OstaliListFormated>
    <izvorni_sadrzaj>
      <item>RH, Porezna uprava</item>
      <item>Jure Marušić</item>
    </izvorni_sadrzaj>
    <derivirana_varijabla naziv="DomainObject.Predmet.OstaliListFormated_1">
      <item>RH, Porezna uprava</item>
      <item>Jure Marušić</item>
    </derivirana_varijabla>
  </DomainObject.Predmet.OstaliListFormated>
  <DomainObject.Predmet.OstaliListFormatedOIB>
    <izvorni_sadrzaj>
      <item>RH, Porezna uprava</item>
      <item>Jure Marušić, OIB 52703189678</item>
    </izvorni_sadrzaj>
    <derivirana_varijabla naziv="DomainObject.Predmet.OstaliListFormatedOIB_1">
      <item>RH, Porezna uprava</item>
      <item>Jure Marušić, OIB 52703189678</item>
    </derivirana_varijabla>
  </DomainObject.Predmet.OstaliListFormatedOIB>
  <DomainObject.Predmet.OstaliListFormatedWithAdress>
    <izvorni_sadrzaj>
      <item>RH, Porezna uprava, Av. Dubrovnik 32, 10000 Zagreb</item>
      <item>Jure Marušić, Bleiweisova 21, 10000 Zagreb</item>
    </izvorni_sadrzaj>
    <derivirana_varijabla naziv="DomainObject.Predmet.OstaliListFormatedWithAdress_1">
      <item>RH, Porezna uprava, Av. Dubrovnik 32, 10000 Zagreb</item>
      <item>Jure Marušić, Bleiweisova 21, 10000 Zagreb</item>
    </derivirana_varijabla>
  </DomainObject.Predmet.OstaliListFormatedWithAdress>
  <DomainObject.Predmet.OstaliListFormatedWithAdressOIB>
    <izvorni_sadrzaj>
      <item>RH, Porezna uprava, Av. Dubrovnik 32, 10000 Zagreb</item>
      <item>Jure Marušić, OIB 52703189678, Bleiweisova 21, 10000 Zagreb</item>
    </izvorni_sadrzaj>
    <derivirana_varijabla naziv="DomainObject.Predmet.OstaliListFormatedWithAdressOIB_1">
      <item>RH, Porezna uprava, Av. Dubrovnik 32, 10000 Zagreb</item>
      <item>Jure Marušić, OIB 52703189678, Bleiweisova 21, 10000 Zagreb</item>
    </derivirana_varijabla>
  </DomainObject.Predmet.OstaliListFormatedWithAdressOIB>
  <DomainObject.Predmet.OstaliListNazivFormated>
    <izvorni_sadrzaj>
      <item>RH, Porezna uprava</item>
      <item>Jure Marušić</item>
    </izvorni_sadrzaj>
    <derivirana_varijabla naziv="DomainObject.Predmet.OstaliListNazivFormated_1">
      <item>RH, Porezna uprava</item>
      <item>Jure Marušić</item>
    </derivirana_varijabla>
  </DomainObject.Predmet.OstaliListNazivFormated>
  <DomainObject.Predmet.OstaliListNazivFormatedOIB>
    <izvorni_sadrzaj>
      <item>RH, Porezna uprava</item>
      <item>Jure Marušić, OIB 52703189678</item>
    </izvorni_sadrzaj>
    <derivirana_varijabla naziv="DomainObject.Predmet.OstaliListNazivFormatedOIB_1">
      <item>RH, Porezna uprava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St-2022/2013-75</izvorni_sadrzaj>
    <derivirana_varijabla naziv="DomainObject.PoslovniBrojDokumenta_1">St-2022/2013-75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SAMP PROJEKT d.o.o. za građenje, trgovinu i usluge</izvorni_sadrzaj>
    <derivirana_varijabla naziv="DomainObject.Predmet.ProtustrankaIDrugi_1">SAMP PROJEKT d.o.o. za građenje,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SAMP PROJEKT d.o.o. za građenje, trgovinu i usluge, OIB 11356989543, Industrijska cesta 14, 10360 Sesvete</izvorni_sadrzaj>
    <derivirana_varijabla naziv="DomainObject.Predmet.ProtustrankaIDrugiAdressOIB_1">SAMP PROJEKT d.o.o. za građenje, trgovinu i usluge, OIB 11356989543, Industrijska cesta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SAMP PROJEKT d.o.o. za građenje, trgovinu i usluge</item>
      <item>RH, Porezna uprava</item>
      <item>Jure Marušić</item>
      <item>FINA Regionalni centar Zagreb</item>
    </izvorni_sadrzaj>
    <derivirana_varijabla naziv="DomainObject.Predmet.SudioniciListNaziv_1">
      <item>SAMP PROJEKT d.o.o. za građenje, trgovinu i usluge</item>
      <item>RH, Porezna uprava</item>
      <item>Jure Marušić</item>
      <item>FINA Regionalni centar Zagreb</item>
    </derivirana_varijabla>
  </DomainObject.Predmet.SudioniciListNaziv>
  <DomainObject.Predmet.SudioniciListAdressOIB>
    <izvorni_sadrzaj>
      <item>SAMP PROJEKT d.o.o. za građenje, trgovinu i usluge, OIB 11356989543, Industrijska cesta 14,10360 Sesvete</item>
      <item>RH, Porezna uprava, Av. Dubrovnik 32,10000 Zagreb</item>
      <item>Jure Marušić, OIB 52703189678, Bleiweisova 21,10000 Zagreb</item>
      <item>FINA Regionalni centar Zagreb, OIB 85821130368, Grada Vukovara 70,10000 Zagreb</item>
    </izvorni_sadrzaj>
    <derivirana_varijabla naziv="DomainObject.Predmet.SudioniciListAdressOIB_1">
      <item>SAMP PROJEKT d.o.o. za građenje, trgovinu i usluge, OIB 11356989543, Industrijska cesta 14,10360 Sesvete</item>
      <item>RH, Porezna uprava, Av. Dubrovnik 32,10000 Zagreb</item>
      <item>Jure Marušić, OIB 52703189678, Bleiweisova 21,10000 Zagreb</item>
      <item>FINA Regionalni centar Zagreb, OIB 85821130368,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11356989543</item>
      <item>, OIB null</item>
      <item>, OIB 52703189678</item>
      <item>, OIB 85821130368</item>
    </izvorni_sadrzaj>
    <derivirana_varijabla naziv="DomainObject.Predmet.SudioniciListNazivOIB_1">
      <item>, OIB 11356989543</item>
      <item>, OIB null</item>
      <item>, OIB 52703189678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187</properties:Words>
  <properties:Characters>970</properties:Characters>
  <properties:Lines>44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2015-09-08T07:32:00Z</dcterms:created>
  <dc:creator>MP RH</dc:creator>
  <cp:lastModifiedBy>Karmela Dolenc</cp:lastModifiedBy>
  <cp:lastPrinted>2015-09-08T07:38:00Z</cp:lastPrinted>
  <dcterms:modified xmlns:xsi="http://www.w3.org/2001/XMLSchema-instance" xsi:type="dcterms:W3CDTF">2015-09-08T07:40:00Z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St-2022/2013-75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