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09f7" w14:paraId="eb409f7" w:rsidRDefault="009F71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1724025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7111" w:rsidP="009F7111" w:rsidR="00AE649C">
      <w:pPr>
        <w:pStyle w:val="NormaleSPIS"/>
        <w:spacing w:after="0"/>
      </w:pPr>
      <w:r>
        <w:t xml:space="preserve">       Republika Hrvatska</w:t>
      </w:r>
    </w:p>
    <w:p w:rsidRDefault="009F7111" w:rsidP="009F7111" w:rsidR="009F7111">
      <w:pPr>
        <w:pStyle w:val="NormaleSPIS"/>
        <w:spacing w:after="0"/>
      </w:pPr>
      <w:r>
        <w:t xml:space="preserve">     Trgovački sud u Bjelovaru</w:t>
      </w:r>
    </w:p>
    <w:p w:rsidRDefault="009F7111" w:rsidP="009F7111" w:rsidR="009F7111">
      <w:pPr>
        <w:pStyle w:val="NormaleSPIS"/>
        <w:spacing w:after="0"/>
      </w:pPr>
      <w:r>
        <w:t>Bjelovar, Šetalište dr.I.Lebovića 42.</w:t>
      </w:r>
    </w:p>
    <w:p w:rsidRDefault="009F7111" w:rsidP="009F7111" w:rsidR="009F7111">
      <w:pPr>
        <w:pStyle w:val="NormaleSPIS"/>
        <w:jc w:val="right"/>
        <w:rPr>
          <w:b/>
        </w:rPr>
      </w:pPr>
      <w:r>
        <w:t>Poslovni broj:7 St-54/2009-206</w:t>
      </w:r>
    </w:p>
    <w:p w:rsidRDefault="009F7111" w:rsidP="009F7111" w:rsidR="009F7111">
      <w:pPr>
        <w:jc w:val="center"/>
      </w:pPr>
      <w:r>
        <w:t>R E P U B L I K A  H R V A T S K A</w:t>
      </w:r>
    </w:p>
    <w:p w:rsidRDefault="009F7111" w:rsidP="009F7111" w:rsidR="009F7111">
      <w:pPr>
        <w:jc w:val="center"/>
      </w:pPr>
      <w:r>
        <w:t>R J E Š E N J E</w:t>
      </w:r>
    </w:p>
    <w:p w:rsidRDefault="009F7111" w:rsidP="009F7111" w:rsidR="009F7111">
      <w:pPr>
        <w:ind w:firstLine="720"/>
        <w:jc w:val="both"/>
      </w:pPr>
      <w:r>
        <w:t>Trgovački sud u Bjelovaru, po sucu Tomislavu Mrazović, u stečajnom postupku nad</w:t>
      </w:r>
      <w:r>
        <w:rPr>
          <w:rFonts w:hAnsi="Arial" w:ascii="Arial"/>
        </w:rPr>
        <w:t xml:space="preserve"> </w:t>
      </w:r>
      <w:r>
        <w:t>Stečajnom masom iza PEVEC TRANSPORT d.o.o. za prijevoz, usluge</w:t>
      </w:r>
      <w:r>
        <w:rPr>
          <w:rFonts w:hAnsi="Arial" w:ascii="Arial"/>
        </w:rPr>
        <w:t xml:space="preserve"> </w:t>
      </w:r>
      <w:r>
        <w:t xml:space="preserve">i trgovinu u stečaju iz Virovitice, </w:t>
      </w:r>
      <w:proofErr w:type="spellStart"/>
      <w:r>
        <w:t>F.Rusana</w:t>
      </w:r>
      <w:proofErr w:type="spellEnd"/>
      <w:r>
        <w:t xml:space="preserve"> 100, MBS 010097958, OIB 11933415417, 14. prosinca 2018.</w:t>
      </w:r>
    </w:p>
    <w:p w:rsidRDefault="009F7111" w:rsidP="009F7111" w:rsidR="009F7111">
      <w:pPr>
        <w:ind w:firstLine="720"/>
        <w:jc w:val="center"/>
      </w:pPr>
      <w:r>
        <w:t>r i j e š i o  j e</w:t>
      </w:r>
    </w:p>
    <w:p w:rsidRDefault="009F7111" w:rsidP="009F7111" w:rsidR="009F7111">
      <w:pPr>
        <w:ind w:firstLine="720"/>
        <w:jc w:val="both"/>
      </w:pPr>
      <w:r>
        <w:t>Stečajnom upravitelju Branku Valentiću iz Virovitice, Ferde Rusana 100, u stečajnom postupku nad Stečajnom masom iza PEVEC TRANSPORT d.o.o. za prijevoz, usluge</w:t>
      </w:r>
      <w:r>
        <w:rPr>
          <w:rFonts w:hAnsi="Arial" w:ascii="Arial"/>
        </w:rPr>
        <w:t xml:space="preserve"> </w:t>
      </w:r>
      <w:r>
        <w:t xml:space="preserve">i trgovinu u stečaju iz Virovitice, </w:t>
      </w:r>
      <w:proofErr w:type="spellStart"/>
      <w:r>
        <w:t>F.Rusana</w:t>
      </w:r>
      <w:proofErr w:type="spellEnd"/>
      <w:r>
        <w:t xml:space="preserve"> 100, MBS 010097958, OIB 11933415417, odobrava se isplata stvarnih troškova u </w:t>
      </w:r>
      <w:proofErr w:type="spellStart"/>
      <w:r>
        <w:t>netto</w:t>
      </w:r>
      <w:proofErr w:type="spellEnd"/>
      <w:r>
        <w:t xml:space="preserve"> iznosu od 18.636,39 kuna, nakon pravomoćnosti ovog rješenja.</w:t>
      </w:r>
    </w:p>
    <w:p w:rsidRDefault="009F7111" w:rsidP="009F7111" w:rsidR="009F7111" w:rsidRPr="009F7111">
      <w:pPr>
        <w:ind w:firstLine="720"/>
        <w:jc w:val="center"/>
      </w:pPr>
      <w:r w:rsidRPr="009F7111">
        <w:t>Obrazloženje</w:t>
      </w:r>
    </w:p>
    <w:p w:rsidRDefault="009F7111" w:rsidP="009F7111" w:rsidR="009F7111">
      <w:pPr>
        <w:spacing w:after="0"/>
        <w:jc w:val="both"/>
      </w:pPr>
      <w:r>
        <w:tab/>
        <w:t xml:space="preserve">Stečajni upravitelj podnio je sudu dana 14. prosinca 2018. godine zahtjev za odobrenje isplate stvarnih troškova stečajnog upravitelja, a koji stvarni troškovi su nastali u vremenskom razdoblju od dana 16. listopada 2017. godine pa sve do dana 13. prosinca 2018. godine. </w:t>
      </w:r>
    </w:p>
    <w:p w:rsidRDefault="009F7111" w:rsidP="009F7111" w:rsidR="009F7111">
      <w:pPr>
        <w:ind w:firstLine="720"/>
        <w:jc w:val="both"/>
      </w:pPr>
      <w:r>
        <w:t xml:space="preserve">Uz zahtjev za naknadu stvarnih troškova nastalih u vremenskom razdoblju od dana 16.  listopada 2017. godine pa sve do dana 13. prosinca 2018. godine, stečajni upravitelj dostavio je obračun putnih troškova i opis istih, a koji stvarni troškovi se odnose na trošak korištenja osobnog automobila u iznosu od 16.299,59 kuna (5.563 km x 2,93 kn =16.299,59 kn), iznos od 142,00 kuna za trošak parkiranja, iznos od 750,00 kuna za trošak korištenja osobno mobitela ( u paušalnom iznosu od 50,00 kn/mjesečno), a iznos od 327,00 kuna za trošak plaćanja cestarine, a što daje sveukupni trošak u </w:t>
      </w:r>
      <w:proofErr w:type="spellStart"/>
      <w:r>
        <w:t>netto</w:t>
      </w:r>
      <w:proofErr w:type="spellEnd"/>
      <w:r>
        <w:t xml:space="preserve"> iznosu od 18.636,39 kuna, zbog čega je temeljem čl.94.st.1. i st.3. Stečajnog zakona odlučeno kao u izreci ovog rješenja.</w:t>
      </w:r>
    </w:p>
    <w:p w:rsidRDefault="009F7111" w:rsidP="009F7111" w:rsidR="009F7111">
      <w:pPr>
        <w:ind w:firstLine="720"/>
        <w:jc w:val="center"/>
      </w:pPr>
      <w:r>
        <w:t xml:space="preserve">Bjelovar 14. prosinca 2018. </w:t>
      </w:r>
    </w:p>
    <w:p w:rsidRDefault="009F7111" w:rsidP="009F7111" w:rsidR="009F711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9F7111" w:rsidP="009F7111" w:rsidR="009F711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9F7111" w:rsidP="009F7111" w:rsidR="009F711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F7111" w:rsidP="009F7111" w:rsidR="009F7111">
      <w:pPr>
        <w:ind w:firstLine="720"/>
        <w:jc w:val="both"/>
      </w:pPr>
      <w:r>
        <w:t xml:space="preserve">                                                                                       </w:t>
      </w:r>
      <w:bookmarkStart w:name="_GoBack" w:id="0"/>
      <w:bookmarkEnd w:id="0"/>
      <w:r>
        <w:t xml:space="preserve">     Jasmina </w:t>
      </w:r>
      <w:proofErr w:type="spellStart"/>
      <w:r>
        <w:t>Tubić</w:t>
      </w:r>
      <w:proofErr w:type="spellEnd"/>
    </w:p>
    <w:p w:rsidRDefault="009F7111" w:rsidP="009F7111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11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St-54/2009-206</izvorni_sadrzaj>
    <derivirana_varijabla naziv="DomainObject.Oznaka_1">St-54/2009-206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2009.</izvorni_sadrzaj>
    <derivirana_varijabla naziv="DomainObject.Predmet.DatumOsnivanja_1">20.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2011.</izvorni_sadrzaj>
    <derivirana_varijabla naziv="DomainObject.Predmet.DatumRjesavanja_1">13. prosinca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St-54/2009</izvorni_sadrzaj>
    <derivirana_varijabla naziv="DomainObject.Predmet.OznakaBroj_1">St-54/2009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PEVEC - TRANSPORT d.o.o. za prijevoz, usluge i trgovinu, Bjelovar</izvorni_sadrzaj>
    <derivirana_varijabla naziv="DomainObject.Predmet.ProtustrankaFormated_1">  PEVEC - TRANSPORT d.o.o. za prijevoz, usluge i trgovinu, Bjelovar</derivirana_varijabla>
  </DomainObject.Predmet.ProtustrankaFormated>
  <DomainObject.Predmet.ProtustrankaFormatedOIB>
    <izvorni_sadrzaj>  PEVEC - TRANSPORT d.o.o. za prijevoz, usluge i trgovinu, Bjelovar</izvorni_sadrzaj>
    <derivirana_varijabla naziv="DomainObject.Predmet.ProtustrankaFormatedOIB_1">  PEVEC - TRANSPORT d.o.o. za prijevoz, usluge i trgovinu, Bjelovar</derivirana_varijabla>
  </DomainObject.Predmet.ProtustrankaFormatedOIB>
  <DomainObject.Predmet.ProtustrankaFormatedWithAdress>
    <izvorni_sadrzaj> PEVEC - TRANSPORT d.o.o. za prijevoz, usluge i trgovinu, Bjelovar, Ivana Kozarčanina bb, 43000 Bjelovar</izvorni_sadrzaj>
    <derivirana_varijabla naziv="DomainObject.Predmet.ProtustrankaFormatedWithAdress_1"> PEVEC - TRANSPORT d.o.o. za prijevoz, usluge i trgovinu, Bjelovar, Ivana Kozarčanina bb, 43000 Bjelovar</derivirana_varijabla>
  </DomainObject.Predmet.ProtustrankaFormatedWithAdress>
  <DomainObject.Predmet.ProtustrankaFormatedWithAdressOIB>
    <izvorni_sadrzaj> PEVEC - TRANSPORT d.o.o. za prijevoz, usluge i trgovinu, Bjelovar, Ivana Kozarčanina bb, 43000 Bjelovar</izvorni_sadrzaj>
    <derivirana_varijabla naziv="DomainObject.Predmet.ProtustrankaFormatedWithAdressOIB_1"> PEVEC - TRANSPORT d.o.o. za prijevoz, usluge i trgovinu, Bjelovar, Ivana Kozarčanina bb, 43000 Bjelovar</derivirana_varijabla>
  </DomainObject.Predmet.ProtustrankaFormatedWithAdressOIB>
  <DomainObject.Predmet.ProtustrankaWithAdress>
    <izvorni_sadrzaj>PEVEC - TRANSPORT d.o.o. za prijevoz, usluge i trgovinu, Bjelovar Ivana Kozarčanina bb, 43000 Bjelovar</izvorni_sadrzaj>
    <derivirana_varijabla naziv="DomainObject.Predmet.ProtustrankaWithAdress_1">PEVEC - TRANSPORT d.o.o. za prijevoz, usluge i trgovinu, Bjelovar Ivana Kozarčanina bb, 43000 Bjelovar</derivirana_varijabla>
  </DomainObject.Predmet.ProtustrankaWithAdress>
  <DomainObject.Predmet.ProtustrankaWithAdressOIB>
    <izvorni_sadrzaj>PEVEC - TRANSPORT d.o.o. za prijevoz, usluge i trgovinu, Bjelovar, Ivana Kozarčanina bb, 43000 Bjelovar</izvorni_sadrzaj>
    <derivirana_varijabla naziv="DomainObject.Predmet.ProtustrankaWithAdressOIB_1">PEVEC - TRANSPORT d.o.o. za prijevoz, usluge i trgovinu, Bjelovar, Ivana Kozarčanina bb, 43000 Bjelovar</derivirana_varijabla>
  </DomainObject.Predmet.ProtustrankaWithAdressOIB>
  <DomainObject.Predmet.ProtustrankaNazivFormated>
    <izvorni_sadrzaj>PEVEC - TRANSPORT d.o.o. za prijevoz, usluge i trgovinu, Bjelovar</izvorni_sadrzaj>
    <derivirana_varijabla naziv="DomainObject.Predmet.ProtustrankaNazivFormated_1">PEVEC - TRANSPORT d.o.o. za prijevoz, usluge i trgovinu, Bjelovar</derivirana_varijabla>
  </DomainObject.Predmet.ProtustrankaNazivFormated>
  <DomainObject.Predmet.ProtustrankaNazivFormatedOIB>
    <izvorni_sadrzaj>PEVEC - TRANSPORT d.o.o. za prijevoz, usluge i trgovinu, Bjelovar</izvorni_sadrzaj>
    <derivirana_varijabla naziv="DomainObject.Predmet.ProtustrankaNazivFormatedOIB_1">PEVEC - TRANSPORT d.o.o. za prijevoz, usluge i trgovinu, Bjelovar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SUHOBILEC; MARKO PAVLIĆ; TOMISLAV VELTRUSKI; DRAŽEN KULEŠ; TIHOMIR NOVAK</izvorni_sadrzaj>
    <derivirana_varijabla naziv="DomainObject.Predmet.StrankaFormated_1">  TIHOMIR SUHOBILEC; MARKO PAVLIĆ; TOMISLAV VELTRUSKI; DRAŽEN KULEŠ; TIHOMIR NOVAK</derivirana_varijabla>
  </DomainObject.Predmet.StrankaFormated>
  <DomainObject.Predmet.StrankaFormatedOIB>
    <izvorni_sadrzaj>  TIHOMIR SUHOBILEC; MARKO PAVLIĆ; TOMISLAV VELTRUSKI; DRAŽEN KULEŠ; TIHOMIR NOVAK</izvorni_sadrzaj>
    <derivirana_varijabla naziv="DomainObject.Predmet.StrankaFormatedOIB_1">  TIHOMIR SUHOBILEC; MARKO PAVLIĆ; TOMISLAV VELTRUSKI; DRAŽEN KULEŠ; TIHOMIR NOVAK</derivirana_varijabla>
  </DomainObject.Predmet.StrankaFormatedOIB>
  <DomainObject.Predmet.StrankaFormatedWithAdress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>
  <DomainObject.Predmet.StrankaFormatedWithAdressOIB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OIB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OIB>
  <DomainObject.Predmet.StrankaWithAdress>
    <izvorni_sadrzaj>TIHOMIR SUHOBILEC Matice Hrvatske 3,10410 Velika Gorica,MARKO PAVLIĆ Ilova, Lj. Gaja bb,44320 Kutina,TOMISLAV VELTRUSKI Repušnica, Zagorska 23,44320 Kutina,DRAŽEN KULEŠ Repušnica, Lj. Gaja 160,44320 Kutina,TIHOMIR NOVAK Stružec, Gornje Selo 12,44317 Popovača</izvorni_sadrzaj>
    <derivirana_varijabla naziv="DomainObject.Predmet.StrankaWithAdress_1">TIHOMIR SUHOBILEC Matice Hrvatske 3,10410 Velika Gorica,MARKO PAVLIĆ Ilova, Lj. Gaja bb,44320 Kutina,TOMISLAV VELTRUSKI Repušnica, Zagorska 23,44320 Kutina,DRAŽEN KULEŠ Repušnica, Lj. Gaja 160,44320 Kutina,TIHOMIR NOVAK Stružec, Gornje Selo 12,44317 Popovača</derivirana_varijabla>
  </DomainObject.Predmet.StrankaWithAdress>
  <DomainObject.Predmet.StrankaWithAdressOIB>
    <izvorni_sadrzaj>TIHOMIR SUHOBILEC, Matice Hrvatske 3,10410 Velika Gorica,MARKO PAVLIĆ, Ilova, Lj. Gaja bb,44320 Kutina,TOMISLAV VELTRUSKI, Repušnica, Zagorska 23,44320 Kutina,DRAŽEN KULEŠ, Repušnica, Lj. Gaja 160,44320 Kutina,TIHOMIR NOVAK, Stružec, Gornje Selo 12,44317 Popovača</izvorni_sadrzaj>
    <derivirana_varijabla naziv="DomainObject.Predmet.StrankaWithAdressOIB_1">TIHOMIR SUHOBILEC, Matice Hrvatske 3,10410 Velika Gorica,MARKO PAVLIĆ, Ilova, Lj. Gaja bb,44320 Kutina,TOMISLAV VELTRUSKI, Repušnica, Zagorska 23,44320 Kutina,DRAŽEN KULEŠ, Repušnica, Lj. Gaja 160,44320 Kutina,TIHOMIR NOVAK, Stružec, Gornje Selo 12,44317 Popovača</derivirana_varijabla>
  </DomainObject.Predmet.StrankaWithAdressOIB>
  <DomainObject.Predmet.StrankaNazivFormated>
    <izvorni_sadrzaj>TIHOMIR SUHOBILEC,MARKO PAVLIĆ,TOMISLAV VELTRUSKI,DRAŽEN KULEŠ,TIHOMIR NOVAK</izvorni_sadrzaj>
    <derivirana_varijabla naziv="DomainObject.Predmet.StrankaNazivFormated_1">TIHOMIR SUHOBILEC,MARKO PAVLIĆ,TOMISLAV VELTRUSKI,DRAŽEN KULEŠ,TIHOMIR NOVAK</derivirana_varijabla>
  </DomainObject.Predmet.StrankaNazivFormated>
  <DomainObject.Predmet.StrankaNazivFormatedOIB>
    <izvorni_sadrzaj>TIHOMIR SUHOBILEC,MARKO PAVLIĆ,TOMISLAV VELTRUSKI,DRAŽEN KULEŠ,TIHOMIR NOVAK</izvorni_sadrzaj>
    <derivirana_varijabla naziv="DomainObject.Predmet.StrankaNazivFormatedOIB_1">TIHOMIR SUHOBILEC,MARKO PAVLIĆ,TOMISLAV VELTRUSKI,DRAŽEN KULEŠ,TIHOMIR NOVAK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7</izvorni_sadrzaj>
    <derivirana_varijabla naziv="DomainObject.Predmet.UstrojstvenaJedinicaVodi.Naziv_1">Referada 7</derivirana_varijabla>
  </DomainObject.Predmet.UstrojstvenaJedinicaVodi.Naziv>
  <DomainObject.Predmet.UstrojstvenaJedinicaVodi.Oznaka>
    <izvorni_sadrzaj>7</izvorni_sadrzaj>
    <derivirana_varijabla naziv="DomainObject.Predmet.UstrojstvenaJedinicaVodi.Oznaka_1">7</derivirana_varijabla>
  </DomainObject.Predmet.UstrojstvenaJedinicaVodi.Oznaka>
  <DomainObject.Predmet.UstrojstvenaJedinicaVodi.Prostorija.Naziv>
    <izvorni_sadrzaj>Soba 2</izvorni_sadrzaj>
    <derivirana_varijabla naziv="DomainObject.Predmet.UstrojstvenaJedinicaVodi.Prostorija.Naziv_1">Soba 2</derivirana_varijabla>
  </DomainObject.Predmet.UstrojstvenaJedinicaVodi.Prostorija.Naziv>
  <DomainObject.Predmet.UstrojstvenaJedinicaVodi.Prostorija.Oznaka>
    <izvorni_sadrzaj>Soba 2</izvorni_sadrzaj>
    <derivirana_varijabla naziv="DomainObject.Predmet.UstrojstvenaJedinicaVodi.Prostorija.Oznaka_1">Soba 2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_1">
      <item>TIHOMIR SUHOBILEC</item>
      <item>MARKO PAVLIĆ</item>
      <item>TOMISLAV VELTRUSKI</item>
      <item>DRAŽEN KULEŠ</item>
      <item>TIHOMIR NOVAK</item>
    </derivirana_varijabla>
  </DomainObject.Predmet.StrankaListFormated>
  <DomainObject.Predmet.StrankaList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OIB_1">
      <item>TIHOMIR SUHOBILEC</item>
      <item>MARKO PAVLIĆ</item>
      <item>TOMISLAV VELTRUSKI</item>
      <item>DRAŽEN KULEŠ</item>
      <item>TIHOMIR NOVAK</item>
    </derivirana_varijabla>
  </DomainObject.Predmet.StrankaListFormatedOIB>
  <DomainObject.Predmet.StrankaListFormatedWithAdress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>
  <DomainObject.Predmet.StrankaListFormatedWithAdressOIB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OIB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OIB>
  <DomainObject.Predmet.StrankaListNaziv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_1">
      <item>TIHOMIR SUHOBILEC</item>
      <item>MARKO PAVLIĆ</item>
      <item>TOMISLAV VELTRUSKI</item>
      <item>DRAŽEN KULEŠ</item>
      <item>TIHOMIR NOVAK</item>
    </derivirana_varijabla>
  </DomainObject.Predmet.StrankaListNazivFormated>
  <DomainObject.Predmet.StrankaListNaziv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OIB_1">
      <item>TIHOMIR SUHOBILEC</item>
      <item>MARKO PAVLIĆ</item>
      <item>TOMISLAV VELTRUSKI</item>
      <item>DRAŽEN KULEŠ</item>
      <item>TIHOMIR NOVAK</item>
    </derivirana_varijabla>
  </DomainObject.Predmet.StrankaListNazivFormatedOIB>
  <DomainObject.Predmet.ProtuStrankaListFormated>
    <izvorni_sadrzaj>
      <item>PEVEC - TRANSPORT d.o.o. za prijevoz, usluge i trgovinu, Bjelovar</item>
    </izvorni_sadrzaj>
    <derivirana_varijabla naziv="DomainObject.Predmet.ProtuStrankaListFormated_1">
      <item>PEVEC - TRANSPORT d.o.o. za prijevoz, usluge i trgovinu, Bjelovar</item>
    </derivirana_varijabla>
  </DomainObject.Predmet.ProtuStrankaListFormated>
  <DomainObject.Predmet.ProtuStrankaListFormatedOIB>
    <izvorni_sadrzaj>
      <item>PEVEC - TRANSPORT d.o.o. za prijevoz, usluge i trgovinu, Bjelovar</item>
    </izvorni_sadrzaj>
    <derivirana_varijabla naziv="DomainObject.Predmet.ProtuStrankaListFormatedOIB_1">
      <item>PEVEC - TRANSPORT d.o.o. za prijevoz, usluge i trgovinu, Bjelovar</item>
    </derivirana_varijabla>
  </DomainObject.Predmet.ProtuStrankaListFormatedOIB>
  <DomainObject.Predmet.ProtuStrankaListFormatedWithAdress>
    <izvorni_sadrzaj>
      <item>PEVEC - TRANSPORT d.o.o. za prijevoz, usluge i trgovinu, Bjelovar, Ivana Kozarčanina bb, 43000 Bjelovar</item>
    </izvorni_sadrzaj>
    <derivirana_varijabla naziv="DomainObject.Predmet.ProtuStrankaListFormatedWithAdress_1">
      <item>PEVEC - TRANSPORT d.o.o. za prijevoz, usluge i trgovinu, Bjelovar, Ivana Kozarčanina bb, 43000 Bjelovar</item>
    </derivirana_varijabla>
  </DomainObject.Predmet.ProtuStrankaListFormatedWithAdress>
  <DomainObject.Predmet.ProtuStrankaListFormatedWithAdressOIB>
    <izvorni_sadrzaj>
      <item>PEVEC - TRANSPORT d.o.o. za prijevoz, usluge i trgovinu, Bjelovar, Ivana Kozarčanina bb, 43000 Bjelovar</item>
    </izvorni_sadrzaj>
    <derivirana_varijabla naziv="DomainObject.Predmet.ProtuStrankaListFormatedWithAdressOIB_1">
      <item>PEVEC - TRANSPORT d.o.o. za prijevoz, usluge i trgovinu, Bjelovar, Ivana Kozarčanina bb, 43000 Bjelovar</item>
    </derivirana_varijabla>
  </DomainObject.Predmet.ProtuStrankaListFormatedWithAdressOIB>
  <DomainObject.Predmet.ProtuStrankaListNazivFormated>
    <izvorni_sadrzaj>
      <item>PEVEC - TRANSPORT d.o.o. za prijevoz, usluge i trgovinu, Bjelovar</item>
    </izvorni_sadrzaj>
    <derivirana_varijabla naziv="DomainObject.Predmet.ProtuStrankaListNazivFormated_1">
      <item>PEVEC - TRANSPORT d.o.o. za prijevoz, usluge i trgovinu, Bjelovar</item>
    </derivirana_varijabla>
  </DomainObject.Predmet.ProtuStrankaListNazivFormated>
  <DomainObject.Predmet.ProtuStrankaListNazivFormatedOIB>
    <izvorni_sadrzaj>
      <item>PEVEC - TRANSPORT d.o.o. za prijevoz, usluge i trgovinu, Bjelovar</item>
    </izvorni_sadrzaj>
    <derivirana_varijabla naziv="DomainObject.Predmet.ProtuStrankaListNazivFormatedOIB_1">
      <item>PEVEC - TRANSPORT d.o.o. za prijevoz, usluge i trgovinu, Bjelovar</item>
    </derivirana_varijabla>
  </DomainObject.Predmet.ProtuStrankaListNazivFormatedOIB>
  <DomainObject.Predmet.OstaliListFormated>
    <izvorni_sadrzaj>
      <item>TANASIJA MARKOVIĆ</item>
    </izvorni_sadrzaj>
    <derivirana_varijabla naziv="DomainObject.Predmet.OstaliListFormated_1">
      <item>TANASIJA MARKOVIĆ</item>
    </derivirana_varijabla>
  </DomainObject.Predmet.OstaliListFormated>
  <DomainObject.Predmet.OstaliListFormatedOIB>
    <izvorni_sadrzaj>
      <item>TANASIJA MARKOVIĆ</item>
    </izvorni_sadrzaj>
    <derivirana_varijabla naziv="DomainObject.Predmet.OstaliListFormatedOIB_1">
      <item>TANASIJA MARKOVIĆ</item>
    </derivirana_varijabla>
  </DomainObject.Predmet.OstaliListFormatedOIB>
  <DomainObject.Predmet.OstaliListFormatedWithAdress>
    <izvorni_sadrzaj>
      <item>TANASIJA MARKOVIĆ, Vrbovačka cesta 44, 43500 Daruvar</item>
    </izvorni_sadrzaj>
    <derivirana_varijabla naziv="DomainObject.Predmet.OstaliListFormatedWithAdress_1">
      <item>TANASIJA MARKOVIĆ, Vrbovačka cesta 44, 43500 Daruvar</item>
    </derivirana_varijabla>
  </DomainObject.Predmet.OstaliListFormatedWithAdress>
  <DomainObject.Predmet.OstaliListFormatedWithAdressOIB>
    <izvorni_sadrzaj>
      <item>TANASIJA MARKOVIĆ, Vrbovačka cesta 44, 43500 Daruvar</item>
    </izvorni_sadrzaj>
    <derivirana_varijabla naziv="DomainObject.Predmet.OstaliListFormatedWithAdressOIB_1">
      <item>TANASIJA MARKOVIĆ, Vrbovačka cesta 44, 43500 Daruvar</item>
    </derivirana_varijabla>
  </DomainObject.Predmet.OstaliListFormatedWithAdressOIB>
  <DomainObject.Predmet.OstaliListNazivFormated>
    <izvorni_sadrzaj>
      <item>TANASIJA MARKOVIĆ</item>
    </izvorni_sadrzaj>
    <derivirana_varijabla naziv="DomainObject.Predmet.OstaliListNazivFormated_1">
      <item>TANASIJA MARKOVIĆ</item>
    </derivirana_varijabla>
  </DomainObject.Predmet.OstaliListNazivFormated>
  <DomainObject.Predmet.OstaliListNazivFormatedOIB>
    <izvorni_sadrzaj>
      <item>TANASIJA MARKOVIĆ</item>
    </izvorni_sadrzaj>
    <derivirana_varijabla naziv="DomainObject.Predmet.OstaliListNazivFormatedOIB_1">
      <item>TANASIJA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St-54/2009-206</izvorni_sadrzaj>
    <derivirana_varijabla naziv="DomainObject.PoslovniBrojDokumenta_1">St-54/2009-206</derivirana_varijabla>
  </DomainObject.PoslovniBrojDokumenta>
  <DomainObject.Predmet.StrankaIDrugi>
    <izvorni_sadrzaj>TIHOMIR SUHOBILEC i dr.</izvorni_sadrzaj>
    <derivirana_varijabla naziv="DomainObject.Predmet.StrankaIDrugi_1">TIHOMIR SUHOBILEC i dr.</derivirana_varijabla>
  </DomainObject.Predmet.StrankaIDrugi>
  <DomainObject.Predmet.ProtustrankaIDrugi>
    <izvorni_sadrzaj>PEVEC - TRANSPORT d.o.o. za prijevoz, usluge i trgovinu, Bjelovar</izvorni_sadrzaj>
    <derivirana_varijabla naziv="DomainObject.Predmet.ProtustrankaIDrugi_1">PEVEC - TRANSPORT d.o.o. za prijevoz, usluge i trgovinu, Bjelovar</derivirana_varijabla>
  </DomainObject.Predmet.ProtustrankaIDrugi>
  <DomainObject.Predmet.StrankaIDrugiAdressOIB>
    <izvorni_sadrzaj>TIHOMIR SUHOBILEC, Matice Hrvatske 3, 10410 Velika Gorica i dr.</izvorni_sadrzaj>
    <derivirana_varijabla naziv="DomainObject.Predmet.StrankaIDrugiAdressOIB_1">TIHOMIR SUHOBILEC, Matice Hrvatske 3, 10410 Velika Gorica i dr.</derivirana_varijabla>
  </DomainObject.Predmet.StrankaIDrugiAdressOIB>
  <DomainObject.Predmet.ProtustrankaIDrugiAdressOIB>
    <izvorni_sadrzaj>PEVEC - TRANSPORT d.o.o. za prijevoz, usluge i trgovinu, Bjelovar, Ivana Kozarčanina bb, 43000 Bjelovar</izvorni_sadrzaj>
    <derivirana_varijabla naziv="DomainObject.Predmet.ProtustrankaIDrugiAdressOIB_1">PEVEC - TRANSPORT d.o.o. za prijevoz, usluge i trgovinu, Bjelovar, Ivana Kozarčanina 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2011.</izvorni_sadrzaj>
    <derivirana_varijabla naziv="DomainObject.Predmet.OdlukaRjesenje.DatumDonosenjaOdluke_1">13. prosinca 2011.</derivirana_varijabla>
  </DomainObject.Predmet.OdlukaRjesenje.DatumDonosenjaOdluke>
  <DomainObject.Predmet.OdlukaRjesenje.DatumPravomocnosti>
    <izvorni_sadrzaj>2. siječnja 2012.</izvorni_sadrzaj>
    <derivirana_varijabla naziv="DomainObject.Predmet.OdlukaRjesenje.DatumPravomocnosti_1">2. siječnja 2012.</derivirana_varijabla>
  </DomainObject.Predmet.OdlukaRjesenje.DatumPravomocnosti>
  <DomainObject.Predmet.OdlukaRjesenje.Oznaka>
    <izvorni_sadrzaj>St-54/2009-151</izvorni_sadrzaj>
    <derivirana_varijabla naziv="DomainObject.Predmet.OdlukaRjesenje.Oznaka_1">St-54/2009-151</derivirana_varijabla>
  </DomainObject.Predmet.OdlukaRjesenje.Oznaka>
  <DomainObject.Predmet.SudioniciListNaziv>
    <izvorni_sadrzaj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izvorni_sadrzaj>
    <derivirana_varijabla naziv="DomainObject.Predmet.SudioniciListNaziv_1"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derivirana_varijabla>
  </DomainObject.Predmet.SudioniciListNaziv>
  <DomainObject.Predmet.SudioniciListAdressOIB>
    <izvorni_sadrzaj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izvorni_sadrzaj>
    <derivirana_varijabla naziv="DomainObject.Predmet.SudioniciListAdressOIB_1"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40427-4C32-4E68-8043-BA4DABD63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1897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2018-12-14T10:53:00Z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St-54/2009-206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