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18d8" w14:paraId="beb18d8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F55C55">
        <w:t>731</w:t>
      </w:r>
      <w:r w:rsidR="002E0F2D">
        <w:t>/2016-</w:t>
      </w:r>
      <w:r w:rsidR="00F55C55">
        <w:t>91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>Trgovački sud u Zadru</w:t>
      </w:r>
      <w:r w:rsidR="008F7EFC" w:rsidRPr="00FB0FAF">
        <w:t xml:space="preserve"> </w:t>
      </w:r>
      <w:r w:rsidRPr="00FB0FAF">
        <w:t xml:space="preserve">po sucu tog suda Ardeni Bajlo u stečajnom postupku nad stečajnim dužnikom </w:t>
      </w:r>
      <w:r w:rsidR="00F55C55">
        <w:t>PROKROM KTM</w:t>
      </w:r>
      <w:r w:rsidR="00F55C55" w:rsidRPr="00065C86">
        <w:t xml:space="preserve"> d.o.o. </w:t>
      </w:r>
      <w:r w:rsidR="00F55C55">
        <w:t>Zadar, Nikole Tesle bb</w:t>
      </w:r>
      <w:r w:rsidR="00F55C55" w:rsidRPr="00065C86">
        <w:t xml:space="preserve">, OIB: </w:t>
      </w:r>
      <w:r w:rsidR="00F55C55">
        <w:t>02287556671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F55C55">
        <w:t>Anti Vukašini</w:t>
      </w:r>
      <w:r w:rsidR="003816A4">
        <w:t>,</w:t>
      </w:r>
      <w:r w:rsidR="00DF0B85">
        <w:t xml:space="preserve"> </w:t>
      </w:r>
      <w:r w:rsidR="006C71FE">
        <w:t>7</w:t>
      </w:r>
      <w:r w:rsidR="009460CC">
        <w:t xml:space="preserve">. </w:t>
      </w:r>
      <w:r w:rsidR="00F55C55">
        <w:t>lipnja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F55C55">
        <w:t>PROKROM KTM</w:t>
      </w:r>
      <w:r w:rsidR="00F55C55" w:rsidRPr="00065C86">
        <w:t xml:space="preserve"> d.o.o. </w:t>
      </w:r>
      <w:r w:rsidR="00F55C55">
        <w:t>Zadar, Nikole Tesle bb</w:t>
      </w:r>
      <w:r w:rsidR="00F55C55" w:rsidRPr="00065C86">
        <w:t xml:space="preserve">, OIB: </w:t>
      </w:r>
      <w:r w:rsidR="00F55C55">
        <w:t>02287556671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F55C55">
        <w:t>8</w:t>
      </w:r>
      <w:r w:rsidR="00F73FFA">
        <w:t xml:space="preserve">. </w:t>
      </w:r>
      <w:r w:rsidR="00F55C55">
        <w:t>svibnja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F55C55">
        <w:t>om</w:t>
      </w:r>
      <w:r w:rsidR="0079120F" w:rsidRPr="00FB0FAF">
        <w:t xml:space="preserve"> upravitelj</w:t>
      </w:r>
      <w:r w:rsidR="00F55C55">
        <w:t>u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</w:t>
      </w:r>
      <w:r w:rsidR="00F55C55">
        <w:t>prihvaćeno je izvješće stečajnog</w:t>
      </w:r>
      <w:r>
        <w:t xml:space="preserve"> upravitelj</w:t>
      </w:r>
      <w:r w:rsidR="00F55C55">
        <w:t>a</w:t>
      </w:r>
      <w:r>
        <w:t xml:space="preserve"> i dana suglasnost na završni račun. </w:t>
      </w:r>
    </w:p>
    <w:p w:rsidRDefault="00F55C55" w:rsidP="0079120F" w:rsidR="00B97328" w:rsidRPr="00850527">
      <w:pPr>
        <w:ind w:firstLine="708"/>
        <w:jc w:val="both"/>
      </w:pPr>
      <w:r>
        <w:t>S</w:t>
      </w:r>
      <w:r w:rsidR="00B97328" w:rsidRPr="00850527">
        <w:t>tečajn</w:t>
      </w:r>
      <w:r>
        <w:t>i</w:t>
      </w:r>
      <w:r w:rsidR="00DC6517" w:rsidRPr="00850527">
        <w:t xml:space="preserve"> upravitelj</w:t>
      </w:r>
      <w:r w:rsidR="00B97328" w:rsidRPr="00850527">
        <w:t xml:space="preserve"> je</w:t>
      </w:r>
      <w:r w:rsidR="00A833FB" w:rsidRPr="00850527">
        <w:t xml:space="preserve"> podneskom od </w:t>
      </w:r>
      <w:r w:rsidR="007604E0">
        <w:t>3</w:t>
      </w:r>
      <w:r w:rsidR="00D148D5" w:rsidRPr="00850527">
        <w:t xml:space="preserve">. </w:t>
      </w:r>
      <w:r>
        <w:t>travnja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="00B97328" w:rsidRPr="00850527">
        <w:t xml:space="preserve"> izvijesti</w:t>
      </w:r>
      <w:r>
        <w:t>o</w:t>
      </w:r>
      <w:r w:rsidR="00B97328"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6C71FE">
        <w:t>7</w:t>
      </w:r>
      <w:r w:rsidR="009460CC">
        <w:t xml:space="preserve">. </w:t>
      </w:r>
      <w:r w:rsidR="00F55C55">
        <w:t>lipnja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3351E5" w:rsidP="005F17E6" w:rsidR="0079120F" w:rsidRPr="00FB0FAF">
      <w:r>
        <w:t>Za točnost otpravka – ovlašteni službenik</w:t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3351E5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7604E0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DF0B85" w:rsidP="0079120F" w:rsidR="0079120F" w:rsidRPr="00FB0FAF">
      <w:pPr>
        <w:jc w:val="both"/>
      </w:pPr>
      <w:r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3351E5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F55C55">
      <w:t>731</w:t>
    </w:r>
    <w:r w:rsidR="000F26DF">
      <w:t>/2016-</w:t>
    </w:r>
    <w:r w:rsidR="00F55C55">
      <w:t>91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52BAA"/>
    <w:rsid w:val="00073974"/>
    <w:rsid w:val="000F26DF"/>
    <w:rsid w:val="00114C59"/>
    <w:rsid w:val="001D2CE8"/>
    <w:rsid w:val="00290DB4"/>
    <w:rsid w:val="002E0F2D"/>
    <w:rsid w:val="002E719F"/>
    <w:rsid w:val="003229CD"/>
    <w:rsid w:val="00330ED4"/>
    <w:rsid w:val="003351E5"/>
    <w:rsid w:val="003816A4"/>
    <w:rsid w:val="003C4119"/>
    <w:rsid w:val="003E15D3"/>
    <w:rsid w:val="004A298D"/>
    <w:rsid w:val="005F17E6"/>
    <w:rsid w:val="006367AB"/>
    <w:rsid w:val="00691D21"/>
    <w:rsid w:val="006C71FE"/>
    <w:rsid w:val="00740EC7"/>
    <w:rsid w:val="007604E0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DF5EAA"/>
    <w:rsid w:val="00E260EC"/>
    <w:rsid w:val="00E72FF8"/>
    <w:rsid w:val="00E945A2"/>
    <w:rsid w:val="00EA35E8"/>
    <w:rsid w:val="00EE67BE"/>
    <w:rsid w:val="00F23F7A"/>
    <w:rsid w:val="00F337BB"/>
    <w:rsid w:val="00F55C55"/>
    <w:rsid w:val="00F61E20"/>
    <w:rsid w:val="00F73FFA"/>
    <w:rsid w:val="00FB0196"/>
    <w:rsid w:val="00FB0FAF"/>
    <w:rsid w:val="00FE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A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A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A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A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A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A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A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A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St-731/2016-84</izvorni_sadrzaj>
    <derivirana_varijabla naziv="DomainObject.Oznaka_1">St-731/2016-84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St-731/2016-84</izvorni_sadrzaj>
    <derivirana_varijabla naziv="DomainObject.PoslovniBrojDokumenta_1">St-731/2016-84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St-731/2016-84</izvorni_sadrzaj>
    <derivirana_varijabla naziv="DomainObject.Predmet.OdlukaRjesenje.Oznaka_1">St-731/2016-84</derivirana_varijabla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305</properties:Words>
  <properties:Characters>1511</properties:Characters>
  <properties:Lines>58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2018-05-17T06:47:00Z</dcterms:created>
  <dc:creator>Korisnik</dc:creator>
  <cp:lastModifiedBy>Ante Rubelj</cp:lastModifiedBy>
  <cp:lastPrinted>2018-02-20T09:27:00Z</cp:lastPrinted>
  <dcterms:modified xmlns:xsi="http://www.w3.org/2001/XMLSchema-instance" xsi:type="dcterms:W3CDTF">2018-06-08T11:39:00Z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St-731/2016-84 / Odluka - Rješenje - zaključen stečajni postupak (čl. 286 SZ-a) (1St-731-16_-_prokrom ktml-_zaključenje_po_286..docx)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