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b01d" w14:paraId="ad6b01d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81118">
        <w:t>540</w:t>
      </w:r>
      <w:r w:rsidR="00BE14DE">
        <w:t>/</w:t>
      </w:r>
      <w:r w:rsidR="00245588">
        <w:t>16-</w:t>
      </w:r>
      <w:r w:rsidR="0007210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930BA1">
        <w:t>AGRO TURISTIČKA ZADRUGA KNIN, zadruga, Knin, Gojka Šuška 12,</w:t>
      </w:r>
      <w:r w:rsidR="00930BA1" w:rsidRPr="007A679F">
        <w:t xml:space="preserve"> OIB: </w:t>
      </w:r>
      <w:r w:rsidR="00930BA1">
        <w:t>88234372986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30BA1">
        <w:t>25.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930BA1">
        <w:t>AGRO TURISTIČKA ZADRUGA KNIN, zadruga, Knin, Gojka Šuška 12,</w:t>
      </w:r>
      <w:r w:rsidR="00930BA1" w:rsidRPr="007A679F">
        <w:t xml:space="preserve"> OIB: </w:t>
      </w:r>
      <w:r w:rsidR="00930BA1">
        <w:t>88234372986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A4A53" w:rsidP="00961D95" w:rsidR="00A70A5D">
      <w:pPr>
        <w:jc w:val="center"/>
      </w:pPr>
      <w:r>
        <w:t>06.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072103">
        <w:t>,</w:t>
      </w:r>
      <w:r w:rsidR="00930BA1">
        <w:t>55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A4A53" w:rsidP="00A70A5D" w:rsidR="00A70A5D">
      <w:pPr>
        <w:pStyle w:val="Odlomakpopisa"/>
        <w:ind w:left="0"/>
        <w:jc w:val="center"/>
      </w:pPr>
      <w:r>
        <w:t xml:space="preserve">06.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072103">
        <w:t>,</w:t>
      </w:r>
      <w:r w:rsidR="00930BA1">
        <w:t>57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930BA1">
        <w:t>AGRO TURISTIČKA ZADRUGA KNIN, zadruga, Knin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</w:t>
      </w:r>
      <w:r w:rsidR="00245588" w:rsidRPr="006A6907">
        <w:lastRenderedPageBreak/>
        <w:t xml:space="preserve">neizvršene osnove za plaćanje u neprekinutom razdoblju od </w:t>
      </w:r>
      <w:r w:rsidR="00930BA1">
        <w:t>1356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930BA1">
        <w:t>280.546,26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30BA1">
        <w:t>25.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930BA1">
        <w:t>AGRO TURISTIČKA ZADRUGA KNIN, zadruga, Knin</w:t>
      </w:r>
      <w:r w:rsidR="00930BA1" w:rsidRPr="00F60CD9">
        <w:t xml:space="preserve"> </w:t>
      </w:r>
      <w:r w:rsidR="0020610B" w:rsidRPr="00F60CD9">
        <w:t>i za član</w:t>
      </w:r>
      <w:r w:rsidR="00930BA1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930BA1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NENAD VITAS, Polača, Krčić 1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D6AD8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072103">
      <w:t>-</w:t>
    </w:r>
    <w:r w:rsidR="00581118">
      <w:t>540</w:t>
    </w:r>
    <w:r w:rsidR="0007210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4A53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738E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118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0BA1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D6AD8"/>
    <w:rsid w:val="00EE2939"/>
    <w:rsid w:val="00EE2B66"/>
    <w:rsid w:val="00EF3BBC"/>
    <w:rsid w:val="00EF416E"/>
    <w:rsid w:val="00EF566D"/>
    <w:rsid w:val="00EF5B72"/>
    <w:rsid w:val="00F01032"/>
    <w:rsid w:val="00F02BC6"/>
    <w:rsid w:val="00F074BF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6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A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6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A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TURISTIČKA ZADRUGA KNIN, zadruga za usluge, turizam i ugostiteljstvo</izvorni_sadrzaj>
    <derivirana_varijabla naziv="DomainObject.Predmet.ProtustrankaFormated_1">  AGRO TURISTIČKA ZADRUGA KNIN, zadruga za usluge, turizam i ugostiteljstvo</derivirana_varijabla>
  </DomainObject.Predmet.ProtustrankaFormated>
  <DomainObject.Predmet.ProtustrankaFormatedOIB>
    <izvorni_sadrzaj>  AGRO TURISTIČKA ZADRUGA KNIN, zadruga za usluge, turizam i ugostiteljstvo, OIB 88234372986</izvorni_sadrzaj>
    <derivirana_varijabla naziv="DomainObject.Predmet.ProtustrankaFormatedOIB_1">  AGRO TURISTIČKA ZADRUGA KNIN, zadruga za usluge, turizam i ugostiteljstvo, OIB 88234372986</derivirana_varijabla>
  </DomainObject.Predmet.ProtustrankaFormatedOIB>
  <DomainObject.Predmet.ProtustrankaFormatedWithAdress>
    <izvorni_sadrzaj> AGRO TURISTIČKA ZADRUGA KNIN, zadruga za usluge, turizam i ugostiteljstvo, Gojka Šuška 12, 22300 Knin</izvorni_sadrzaj>
    <derivirana_varijabla naziv="DomainObject.Predmet.ProtustrankaFormatedWithAdress_1"> AGRO TURISTIČKA ZADRUGA KNIN, zadruga za usluge, turizam i ugostiteljstvo, Gojka Šuška 12, 22300 Knin</derivirana_varijabla>
  </DomainObject.Predmet.ProtustrankaFormatedWithAdress>
  <DomainObject.Predmet.ProtustrankaFormatedWithAdressOIB>
    <izvorni_sadrzaj> AGRO TURISTIČKA ZADRUGA KNIN, zadruga za usluge, turizam i ugostiteljstvo, OIB 88234372986, Gojka Šuška 12, 22300 Knin</izvorni_sadrzaj>
    <derivirana_varijabla naziv="DomainObject.Predmet.ProtustrankaFormatedWithAdressOIB_1"> AGRO TURISTIČKA ZADRUGA KNIN, zadruga za usluge, turizam i ugostiteljstvo, OIB 88234372986, Gojka Šuška 12, 22300 Knin</derivirana_varijabla>
  </DomainObject.Predmet.ProtustrankaFormatedWithAdressOIB>
  <DomainObject.Predmet.ProtustrankaWithAdress>
    <izvorni_sadrzaj>AGRO TURISTIČKA ZADRUGA KNIN, zadruga za usluge, turizam i ugostiteljstvo Gojka Šuška 12, 22300 Knin</izvorni_sadrzaj>
    <derivirana_varijabla naziv="DomainObject.Predmet.ProtustrankaWithAdress_1">AGRO TURISTIČKA ZADRUGA KNIN, zadruga za usluge, turizam i ugostiteljstvo Gojka Šuška 12, 22300 Knin</derivirana_varijabla>
  </DomainObject.Predmet.ProtustrankaWithAdress>
  <DomainObject.Predmet.ProtustrankaWithAdressOIB>
    <izvorni_sadrzaj>AGRO TURISTIČKA ZADRUGA KNIN, zadruga za usluge, turizam i ugostiteljstvo, OIB 88234372986, Gojka Šuška 12, 22300 Knin</izvorni_sadrzaj>
    <derivirana_varijabla naziv="DomainObject.Predmet.ProtustrankaWithAdressOIB_1">AGRO TURISTIČKA ZADRUGA KNIN, zadruga za usluge, turizam i ugostiteljstvo, OIB 88234372986, Gojka Šuška 12, 22300 Knin</derivirana_varijabla>
  </DomainObject.Predmet.ProtustrankaWithAdressOIB>
  <DomainObject.Predmet.ProtustrankaNazivFormated>
    <izvorni_sadrzaj>AGRO TURISTIČKA ZADRUGA KNIN, zadruga za usluge, turizam i ugostiteljstvo</izvorni_sadrzaj>
    <derivirana_varijabla naziv="DomainObject.Predmet.ProtustrankaNazivFormated_1">AGRO TURISTIČKA ZADRUGA KNIN, zadruga za usluge, turizam i ugostiteljstvo</derivirana_varijabla>
  </DomainObject.Predmet.ProtustrankaNazivFormated>
  <DomainObject.Predmet.ProtustrankaNazivFormatedOIB>
    <izvorni_sadrzaj>AGRO TURISTIČKA ZADRUGA KNIN, zadruga za usluge, turizam i ugostiteljstvo, OIB 88234372986</izvorni_sadrzaj>
    <derivirana_varijabla naziv="DomainObject.Predmet.ProtustrankaNazivFormatedOIB_1">AGRO TURISTIČKA ZADRUGA KNIN, zadruga za usluge, turizam i ugostiteljstvo, OIB 88234372986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L. Marune1, 22000 Šibenik</izvorni_sadrzaj>
    <derivirana_varijabla naziv="DomainObject.Predmet.StrankaFormatedWithAdress_1"> Fina Šibenik, Perivoj L. Marune1, 22000 Šibenik</derivirana_varijabla>
  </DomainObject.Predmet.StrankaFormatedWithAdress>
  <DomainObject.Predmet.StrankaFormatedWithAdressOIB>
    <izvorni_sadrzaj> Fina Šibenik, OIB 85821130368, Perivoj L. Marune1, 22000 Šibenik</izvorni_sadrzaj>
    <derivirana_varijabla naziv="DomainObject.Predmet.StrankaFormatedWithAdressOIB_1"> Fina Šibenik, OIB 85821130368, Perivoj L. Marune1, 22000 Šibenik</derivirana_varijabla>
  </DomainObject.Predmet.StrankaFormatedWithAdressOIB>
  <DomainObject.Predmet.StrankaWithAdress>
    <izvorni_sadrzaj>Fina Šibenik Perivoj L. Marune1,22000 Šibenik</izvorni_sadrzaj>
    <derivirana_varijabla naziv="DomainObject.Predmet.StrankaWithAdress_1">Fina Šibenik Perivoj L. Marune1,22000 Šibenik</derivirana_varijabla>
  </DomainObject.Predmet.StrankaWithAdress>
  <DomainObject.Predmet.StrankaWithAdressOIB>
    <izvorni_sadrzaj>Fina Šibenik, OIB 85821130368, Perivoj L. Marune1,22000 Šibenik</izvorni_sadrzaj>
    <derivirana_varijabla naziv="DomainObject.Predmet.StrankaWithAdressOIB_1">Fina Šibenik, OIB 85821130368, Perivoj L. Marune1,22000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L. Marune1, 22000 Šibenik</item>
    </izvorni_sadrzaj>
    <derivirana_varijabla naziv="DomainObject.Predmet.StrankaListFormatedWithAdress_1">
      <item>Fina Šibenik, Perivoj L. Marune1, 22000 Šibenik</item>
    </derivirana_varijabla>
  </DomainObject.Predmet.StrankaListFormatedWithAdress>
  <DomainObject.Predmet.StrankaListFormatedWithAdressOIB>
    <izvorni_sadrzaj>
      <item>Fina Šibenik, OIB 85821130368, Perivoj L. Marune1, 22000 Šibenik</item>
    </izvorni_sadrzaj>
    <derivirana_varijabla naziv="DomainObject.Predmet.StrankaListFormatedWithAdressOIB_1">
      <item>Fina Šibenik, OIB 85821130368, Perivoj L. Marune1,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AGRO TURISTIČKA ZADRUGA KNIN, zadruga za usluge, turizam i ugostiteljstvo</item>
    </izvorni_sadrzaj>
    <derivirana_varijabla naziv="DomainObject.Predmet.ProtuStrankaListFormated_1">
      <item>AGRO TURISTIČKA ZADRUGA KNIN, zadruga za usluge, turizam i ugostiteljstvo</item>
    </derivirana_varijabla>
  </DomainObject.Predmet.ProtuStrankaListFormated>
  <DomainObject.Predmet.ProtuStrankaListFormatedOIB>
    <izvorni_sadrzaj>
      <item>AGRO TURISTIČKA ZADRUGA KNIN, zadruga za usluge, turizam i ugostiteljstvo, OIB 88234372986</item>
    </izvorni_sadrzaj>
    <derivirana_varijabla naziv="DomainObject.Predmet.ProtuStrankaListFormatedOIB_1">
      <item>AGRO TURISTIČKA ZADRUGA KNIN, zadruga za usluge, turizam i ugostiteljstvo, OIB 88234372986</item>
    </derivirana_varijabla>
  </DomainObject.Predmet.ProtuStrankaListFormatedOIB>
  <DomainObject.Predmet.ProtuStrankaListFormatedWithAdress>
    <izvorni_sadrzaj>
      <item>AGRO TURISTIČKA ZADRUGA KNIN, zadruga za usluge, turizam i ugostiteljstvo, Gojka Šuška 12, 22300 Knin</item>
    </izvorni_sadrzaj>
    <derivirana_varijabla naziv="DomainObject.Predmet.ProtuStrankaListFormatedWithAdress_1">
      <item>AGRO TURISTIČKA ZADRUGA KNIN, zadruga za usluge, turizam i ugostiteljstvo, Gojka Šuška 12, 22300 Knin</item>
    </derivirana_varijabla>
  </DomainObject.Predmet.ProtuStrankaListFormatedWithAdress>
  <DomainObject.Predmet.ProtuStrankaListFormatedWithAdressOIB>
    <izvorni_sadrzaj>
      <item>AGRO TURISTIČKA ZADRUGA KNIN, zadruga za usluge, turizam i ugostiteljstvo, OIB 88234372986, Gojka Šuška 12, 22300 Knin</item>
    </izvorni_sadrzaj>
    <derivirana_varijabla naziv="DomainObject.Predmet.ProtuStrankaListFormatedWithAdressOIB_1">
      <item>AGRO TURISTIČKA ZADRUGA KNIN, zadruga za usluge, turizam i ugostiteljstvo, OIB 88234372986, Gojka Šuška 12, 22300 Knin</item>
    </derivirana_varijabla>
  </DomainObject.Predmet.ProtuStrankaListFormatedWithAdressOIB>
  <DomainObject.Predmet.ProtuStrankaListNazivFormated>
    <izvorni_sadrzaj>
      <item>AGRO TURISTIČKA ZADRUGA KNIN, zadruga za usluge, turizam i ugostiteljstvo</item>
    </izvorni_sadrzaj>
    <derivirana_varijabla naziv="DomainObject.Predmet.ProtuStrankaListNazivFormated_1">
      <item>AGRO TURISTIČKA ZADRUGA KNIN, zadruga za usluge, turizam i ugostiteljstvo</item>
    </derivirana_varijabla>
  </DomainObject.Predmet.ProtuStrankaListNazivFormated>
  <DomainObject.Predmet.ProtuStrankaListNazivFormatedOIB>
    <izvorni_sadrzaj>
      <item>AGRO TURISTIČKA ZADRUGA KNIN, zadruga za usluge, turizam i ugostiteljstvo, OIB 88234372986</item>
    </izvorni_sadrzaj>
    <derivirana_varijabla naziv="DomainObject.Predmet.ProtuStrankaListNazivFormatedOIB_1">
      <item>AGRO TURISTIČKA ZADRUGA KNIN, zadruga za usluge, turizam i ugostiteljstvo, OIB 88234372986</item>
    </derivirana_varijabla>
  </DomainObject.Predmet.ProtuStrankaListNazivFormatedOIB>
  <DomainObject.Predmet.OstaliListFormated>
    <izvorni_sadrzaj>
      <item>Nenad Vitas</item>
    </izvorni_sadrzaj>
    <derivirana_varijabla naziv="DomainObject.Predmet.OstaliListFormated_1">
      <item>Nenad Vitas</item>
    </derivirana_varijabla>
  </DomainObject.Predmet.OstaliListFormated>
  <DomainObject.Predmet.OstaliListFormatedOIB>
    <izvorni_sadrzaj>
      <item>Nenad Vitas, OIB 61027130943</item>
    </izvorni_sadrzaj>
    <derivirana_varijabla naziv="DomainObject.Predmet.OstaliListFormatedOIB_1">
      <item>Nenad Vitas, OIB 61027130943</item>
    </derivirana_varijabla>
  </DomainObject.Predmet.OstaliListFormatedOIB>
  <DomainObject.Predmet.OstaliListFormatedWithAdress>
    <izvorni_sadrzaj>
      <item>Nenad Vitas, Krčić 1, 22300 Polača</item>
    </izvorni_sadrzaj>
    <derivirana_varijabla naziv="DomainObject.Predmet.OstaliListFormatedWithAdress_1">
      <item>Nenad Vitas, Krčić 1, 22300 Polača</item>
    </derivirana_varijabla>
  </DomainObject.Predmet.OstaliListFormatedWithAdress>
  <DomainObject.Predmet.OstaliListFormatedWithAdressOIB>
    <izvorni_sadrzaj>
      <item>Nenad Vitas, OIB 61027130943, Krčić 1, 22300 Polača</item>
    </izvorni_sadrzaj>
    <derivirana_varijabla naziv="DomainObject.Predmet.OstaliListFormatedWithAdressOIB_1">
      <item>Nenad Vitas, OIB 61027130943, Krčić 1, 22300 Polača</item>
    </derivirana_varijabla>
  </DomainObject.Predmet.OstaliListFormatedWithAdressOIB>
  <DomainObject.Predmet.OstaliListNazivFormated>
    <izvorni_sadrzaj>
      <item>Nenad Vitas</item>
    </izvorni_sadrzaj>
    <derivirana_varijabla naziv="DomainObject.Predmet.OstaliListNazivFormated_1">
      <item>Nenad Vitas</item>
    </derivirana_varijabla>
  </DomainObject.Predmet.OstaliListNazivFormated>
  <DomainObject.Predmet.OstaliListNazivFormatedOIB>
    <izvorni_sadrzaj>
      <item>Nenad Vitas, OIB 61027130943</item>
    </izvorni_sadrzaj>
    <derivirana_varijabla naziv="DomainObject.Predmet.OstaliListNazivFormatedOIB_1">
      <item>Nenad Vitas, OIB 61027130943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AGRO TURISTIČKA ZADRUGA KNIN, zadruga za usluge, turizam i ugostiteljstvo</izvorni_sadrzaj>
    <derivirana_varijabla naziv="DomainObject.Predmet.ProtustrankaIDrugi_1">AGRO TURISTIČKA ZADRUGA KNIN, zadruga za usluge, turizam i ugostiteljstvo</derivirana_varijabla>
  </DomainObject.Predmet.ProtustrankaIDrugi>
  <DomainObject.Predmet.StrankaIDrugiAdressOIB>
    <izvorni_sadrzaj>Fina Šibenik, OIB 85821130368, Perivoj L. Marune1, 22000 Šibenik</izvorni_sadrzaj>
    <derivirana_varijabla naziv="DomainObject.Predmet.StrankaIDrugiAdressOIB_1">Fina Šibenik, OIB 85821130368, Perivoj L. Marune1, 22000 Šibenik</derivirana_varijabla>
  </DomainObject.Predmet.StrankaIDrugiAdressOIB>
  <DomainObject.Predmet.ProtustrankaIDrugiAdressOIB>
    <izvorni_sadrzaj>AGRO TURISTIČKA ZADRUGA KNIN, zadruga za usluge, turizam i ugostiteljstvo, OIB 88234372986, Gojka Šuška 12, 22300 Knin</izvorni_sadrzaj>
    <derivirana_varijabla naziv="DomainObject.Predmet.ProtustrankaIDrugiAdressOIB_1">AGRO TURISTIČKA ZADRUGA KNIN, zadruga za usluge, turizam i ugostiteljstvo, OIB 88234372986, Gojka Šuška 12,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AGRO TURISTIČKA ZADRUGA KNIN, zadruga za usluge, turizam i ugostiteljstvo</item>
      <item>Nenad Vitas</item>
    </izvorni_sadrzaj>
    <derivirana_varijabla naziv="DomainObject.Predmet.SudioniciListNaziv_1">
      <item>Fina Šibenik</item>
      <item>AGRO TURISTIČKA ZADRUGA KNIN, zadruga za usluge, turizam i ugostiteljstvo</item>
      <item>Nenad Vitas</item>
    </derivirana_varijabla>
  </DomainObject.Predmet.SudioniciListNaziv>
  <DomainObject.Predmet.SudioniciListAdressOIB>
    <izvorni_sadrzaj>
      <item>Fina Šibenik, OIB 85821130368, Perivoj L. Marune1,22000 Šibenik</item>
      <item>AGRO TURISTIČKA ZADRUGA KNIN, zadruga za usluge, turizam i ugostiteljstvo, OIB 88234372986, Gojka Šuška 12,22300 Knin</item>
      <item>Nenad Vitas, OIB 61027130943, Krčić 1,22300 Polača</item>
    </izvorni_sadrzaj>
    <derivirana_varijabla naziv="DomainObject.Predmet.SudioniciListAdressOIB_1">
      <item>Fina Šibenik, OIB 85821130368, Perivoj L. Marune1,22000 Šibenik</item>
      <item>AGRO TURISTIČKA ZADRUGA KNIN, zadruga za usluge, turizam i ugostiteljstvo, OIB 88234372986, Gojka Šuška 12,22300 Knin</item>
      <item>Nenad Vitas, OIB 61027130943, Krčić 1,22300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88234372986</item>
      <item>, OIB 61027130943</item>
    </izvorni_sadrzaj>
    <derivirana_varijabla naziv="DomainObject.Predmet.SudioniciListNazivOIB_1">
      <item>, OIB 85821130368</item>
      <item>, OIB 88234372986</item>
      <item>, OIB 61027130943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D34F0-806A-4D36-97B5-0785CCE202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382</properties:Words>
  <properties:Characters>2024</properties:Characters>
  <properties:Lines>79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2016-04-25T07:34:00Z</dcterms:created>
  <dc:creator>Administrator</dc:creator>
  <cp:lastModifiedBy>wsadmin</cp:lastModifiedBy>
  <cp:lastPrinted>2016-03-29T09:59:00Z</cp:lastPrinted>
  <dcterms:modified xmlns:xsi="http://www.w3.org/2001/XMLSchema-instance" xsi:type="dcterms:W3CDTF">2016-04-25T09:07:00Z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