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e7c1" w14:paraId="df3e7c1" w:rsidRDefault="00FF4791" w:rsidP="00FF4791" w:rsidR="00FF479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F4791" w:rsidP="00FF4791" w:rsidR="00FF4791">
      <w:pPr>
        <w:spacing w:after="0"/>
        <w:jc w:val="both"/>
      </w:pPr>
      <w:r>
        <w:t xml:space="preserve">       REPUBLIKA HRVATSKA</w:t>
      </w:r>
    </w:p>
    <w:p w:rsidRDefault="00FF4791" w:rsidP="00FF4791" w:rsidR="00FF479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F4791" w:rsidP="00FF4791" w:rsidR="00FF479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F4791" w:rsidP="00FF4791" w:rsidR="00FF4791">
      <w:pPr>
        <w:spacing w:after="0"/>
        <w:ind w:left="5664"/>
      </w:pPr>
      <w:r>
        <w:t>Poslovni broj: 3 St-584/16-9</w:t>
      </w:r>
    </w:p>
    <w:p w:rsidRDefault="00FF4791" w:rsidP="00FF4791" w:rsidR="00FF4791">
      <w:pPr>
        <w:spacing w:after="0"/>
        <w:rPr>
          <w:b/>
        </w:rPr>
      </w:pPr>
    </w:p>
    <w:p w:rsidRDefault="00FF4791" w:rsidP="00FF4791" w:rsidR="00FF4791">
      <w:pPr>
        <w:spacing w:after="0"/>
        <w:ind w:firstLine="708" w:left="5664"/>
        <w:rPr>
          <w:b/>
        </w:rPr>
      </w:pPr>
    </w:p>
    <w:p w:rsidRDefault="00FF4791" w:rsidP="00FF4791" w:rsidR="00FF4791">
      <w:pPr>
        <w:spacing w:after="0"/>
        <w:jc w:val="center"/>
      </w:pPr>
      <w:r>
        <w:t>U   I M E   R E P U B L I K E   H R V A T S K E</w:t>
      </w:r>
    </w:p>
    <w:p w:rsidRDefault="00FF4791" w:rsidP="00FF4791" w:rsidR="00FF4791">
      <w:pPr>
        <w:spacing w:after="0"/>
        <w:rPr>
          <w:b/>
        </w:rPr>
      </w:pPr>
    </w:p>
    <w:p w:rsidRDefault="00FF4791" w:rsidP="00FF4791" w:rsidR="00FF4791">
      <w:pPr>
        <w:spacing w:after="0"/>
        <w:jc w:val="center"/>
      </w:pPr>
      <w:r>
        <w:t>R J E Š E N J E</w:t>
      </w:r>
    </w:p>
    <w:p w:rsidRDefault="00FF4791" w:rsidP="00FF4791" w:rsidR="00FF4791">
      <w:pPr>
        <w:spacing w:after="0"/>
        <w:jc w:val="center"/>
      </w:pPr>
    </w:p>
    <w:p w:rsidRDefault="00FF4791" w:rsidP="00FF4791" w:rsidR="00FF4791">
      <w:pPr>
        <w:spacing w:after="0"/>
        <w:jc w:val="both"/>
        <w:rPr>
          <w:b/>
        </w:rPr>
      </w:pPr>
    </w:p>
    <w:p w:rsidRDefault="00FF4791" w:rsidP="00FF4791" w:rsidR="00FF4791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ENERGETSKO USLUŽNI CENTAR d.o.o., za trgovinu i usluge, skraćena tvrtka ENERGETSKO USLUŽNI CENTAR d.o.o. Križevci, Zagrebačka ulica 26, MBS: 080277263, OIB: 62657671732, radi otvaranja stečajnog postupka nad dužnikom, dana 26. listopada 2016. godine,   </w:t>
      </w:r>
    </w:p>
    <w:p w:rsidRDefault="00FF4791" w:rsidP="00FF4791" w:rsidR="00FF4791">
      <w:pPr>
        <w:spacing w:after="0"/>
        <w:jc w:val="both"/>
        <w:rPr>
          <w:b/>
        </w:rPr>
      </w:pPr>
    </w:p>
    <w:p w:rsidRDefault="00FF4791" w:rsidP="00FF4791" w:rsidR="00FF4791">
      <w:pPr>
        <w:spacing w:after="0"/>
        <w:jc w:val="center"/>
      </w:pPr>
      <w:r>
        <w:t>r i j e š i o     j e</w:t>
      </w: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  <w:ind w:firstLine="705"/>
        <w:jc w:val="both"/>
      </w:pPr>
      <w:r>
        <w:tab/>
        <w:t xml:space="preserve">I/ Otvara se stečajni postupak nad društvom ENERGETSKO USLUŽNI CENTAR d.o.o., za trgovinu i usluge, skraćena tvrtka ENERGETSKO USLUŽNI CENTAR d.o.o. Križevci, Zagrebačka ulica 26, MBS: 080277263, OIB: 62657671732, s danom 26. listopada 2016. godine. </w:t>
      </w:r>
    </w:p>
    <w:p w:rsidRDefault="00FF4791" w:rsidP="00FF4791" w:rsidR="00FF4791">
      <w:pPr>
        <w:spacing w:after="0"/>
        <w:ind w:firstLine="705"/>
        <w:jc w:val="both"/>
      </w:pPr>
    </w:p>
    <w:p w:rsidRDefault="00FF4791" w:rsidP="00FF4791" w:rsidR="00FF4791">
      <w:pPr>
        <w:spacing w:after="0"/>
        <w:ind w:firstLine="705"/>
        <w:jc w:val="both"/>
      </w:pPr>
      <w:r>
        <w:t xml:space="preserve">II/ Za stečajnog upravitelja imenuje se Davor Ivančić iz Čakovca, Ivana pl. Zajca 17,    OIB: 21146522885. </w:t>
      </w:r>
    </w:p>
    <w:p w:rsidRDefault="00FF4791" w:rsidP="00FF4791" w:rsidR="00FF4791">
      <w:pPr>
        <w:spacing w:after="0"/>
        <w:ind w:firstLine="705"/>
        <w:jc w:val="both"/>
      </w:pPr>
    </w:p>
    <w:p w:rsidRDefault="00FF4791" w:rsidP="00FF4791" w:rsidR="00FF4791">
      <w:pPr>
        <w:spacing w:after="0"/>
        <w:ind w:firstLine="705"/>
        <w:jc w:val="both"/>
      </w:pPr>
      <w:r>
        <w:tab/>
        <w:t xml:space="preserve">III/ Zaključuje se stečajni postupak nad društvom ENERGETSKO USLUŽNI CENTAR d.o.o., za trgovinu i usluge, skraćena tvrtka ENERGETSKO USLUŽNI CENTAR d.o.o. Križevci, Zagrebačka ulica 26, MBS: 080277263, OIB: 62657671732, s danom 26. listopada 2016. godine, jer stečajna masa nije dostatna ni za pokriće troškova stečajnog postupka.    </w:t>
      </w:r>
    </w:p>
    <w:p w:rsidRDefault="00FF4791" w:rsidP="00FF4791" w:rsidR="00FF4791">
      <w:pPr>
        <w:spacing w:after="0"/>
        <w:ind w:firstLine="705"/>
        <w:jc w:val="both"/>
      </w:pPr>
    </w:p>
    <w:p w:rsidRDefault="00FF4791" w:rsidP="00FF4791" w:rsidR="00FF4791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FF4791" w:rsidP="00FF4791" w:rsidR="00FF4791">
      <w:pPr>
        <w:spacing w:after="0"/>
        <w:jc w:val="both"/>
      </w:pPr>
    </w:p>
    <w:p w:rsidRDefault="00FF4791" w:rsidP="00FF4791" w:rsidR="00FF4791">
      <w:pPr>
        <w:spacing w:after="0"/>
        <w:jc w:val="both"/>
      </w:pPr>
    </w:p>
    <w:p w:rsidRDefault="00FF4791" w:rsidP="00FF4791" w:rsidR="00FF4791">
      <w:pPr>
        <w:spacing w:after="0"/>
        <w:jc w:val="center"/>
      </w:pPr>
      <w:r>
        <w:t>Obrazloženje</w:t>
      </w: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653 dana u ukupnom iznosu od 16.085,88 kn u koji iznos je uračunata kamata i naknada Financijske agencije za provedbu ovrhe na novčanim sredstvima, da prema podacima o broju zaposlenih dostavljenim od Hrvatskog zavoda za mirovinsko osiguranje dužnik ima jednog zaposlenika, te da na dan 5.4.2016. u Jedinstvenom registru računa ima otvorene račune i oročena novčana sredstva kod Erste &amp; Steiermärkische bank d.d. i Splitske banke.</w:t>
      </w:r>
    </w:p>
    <w:p w:rsidRDefault="00FF4791" w:rsidP="00FF4791" w:rsidR="00FF4791">
      <w:pPr>
        <w:spacing w:after="0"/>
        <w:jc w:val="both"/>
      </w:pPr>
      <w:r>
        <w:tab/>
        <w:t>Na temelju takovog prijedloga predlagatelja ovaj sud donio je rješenje broj 3 St-584/16-4 od 10.5.2016. kojim se pokreće prethodni postupak radi utvrđivanja uvjeta za otvaranje stečajnog postupka, te je ujedno zaključkom broj 3 St-584/16-5 od 10.5.2016. naložio odgovornoj osobi dužnika da u roku od 15 dana dostavi popis imovine i obveza dužnika.</w:t>
      </w:r>
    </w:p>
    <w:p w:rsidRDefault="00FF4791" w:rsidP="00FF4791" w:rsidR="00FF4791">
      <w:pPr>
        <w:spacing w:after="0"/>
        <w:ind w:firstLine="708"/>
        <w:jc w:val="both"/>
      </w:pPr>
      <w:r>
        <w:t xml:space="preserve">Na ročištu u prethodnom postupku direktor dužnika Srećko Leboš iskazao je da društvo više ne posluje, da nema nikakvu imovinu, te je pod kaznenom i materijalnom odgovornošću potvrdio istinitost prokazne izjave da društvo nema imovinu. </w:t>
      </w:r>
    </w:p>
    <w:p w:rsidRDefault="00FF4791" w:rsidP="00FF4791" w:rsidR="00FF4791">
      <w:pPr>
        <w:spacing w:after="0"/>
        <w:ind w:firstLine="708"/>
        <w:jc w:val="both"/>
      </w:pPr>
      <w:r>
        <w:t>Prema stanju računa poreznog obveznika na dan 31.5.2016. dug dužnika prema RH Ministarstvu financija iznosi 71.404,71 kn.</w:t>
      </w:r>
    </w:p>
    <w:p w:rsidRDefault="00FF4791" w:rsidP="00FF4791" w:rsidR="00FF4791">
      <w:pPr>
        <w:spacing w:after="0"/>
        <w:ind w:firstLine="708"/>
        <w:jc w:val="both"/>
      </w:pPr>
      <w:r>
        <w:t>Sud je rješenjem broj 3 St-584/16-7 od 14.6.2016. koje je objavljeno na e-Oglasnoj ploči suda 14.6.2016.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FF4791" w:rsidP="00FF4791" w:rsidR="00FF4791">
      <w:pPr>
        <w:spacing w:after="0"/>
        <w:ind w:firstLine="708"/>
        <w:jc w:val="both"/>
      </w:pPr>
      <w:r>
        <w:t xml:space="preserve">Vjerovnici predujam nisu platili.  </w:t>
      </w:r>
    </w:p>
    <w:p w:rsidRDefault="00FF4791" w:rsidP="00FF4791" w:rsidR="00FF4791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FF4791" w:rsidP="00FF4791" w:rsidR="00FF4791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FF4791" w:rsidP="00FF4791" w:rsidR="00FF4791">
      <w:pPr>
        <w:spacing w:after="0"/>
        <w:ind w:firstLine="708"/>
        <w:jc w:val="both"/>
      </w:pPr>
      <w:r>
        <w:t xml:space="preserve">Slijedom navedenog, sud je primjenom čl. 132. st. 1. SZ-a donio rješenje kojim se otvara i istovremeno zaključuje stečajni postupak nad društvom dužnika. </w:t>
      </w:r>
    </w:p>
    <w:p w:rsidRDefault="00FF4791" w:rsidP="00FF4791" w:rsidR="00FF4791">
      <w:pPr>
        <w:spacing w:after="0"/>
        <w:jc w:val="both"/>
      </w:pP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  <w:ind w:left="2832"/>
      </w:pPr>
      <w:r>
        <w:t>U  Varaždinu, 26. listopada 2016. godine</w:t>
      </w:r>
    </w:p>
    <w:p w:rsidRDefault="00FF4791" w:rsidP="00FF4791" w:rsidR="00FF4791">
      <w:pPr>
        <w:spacing w:after="0"/>
        <w:ind w:left="2832"/>
      </w:pP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FF4791" w:rsidP="00FF4791" w:rsidR="00FF4791">
      <w:pPr>
        <w:spacing w:after="0"/>
        <w:ind w:left="2832"/>
      </w:pPr>
    </w:p>
    <w:p w:rsidRDefault="00FF4791" w:rsidP="00FF4791" w:rsidR="00FF4791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FF4791" w:rsidP="00FF4791" w:rsidR="00FF4791">
      <w:pPr>
        <w:spacing w:after="0"/>
        <w:ind w:left="2832"/>
      </w:pP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  <w:ind w:left="2832"/>
      </w:pPr>
      <w:r>
        <w:t xml:space="preserve">                                       </w:t>
      </w:r>
    </w:p>
    <w:p w:rsidRDefault="00FF4791" w:rsidP="00FF4791" w:rsidR="00FF4791">
      <w:pPr>
        <w:spacing w:after="0"/>
      </w:pPr>
    </w:p>
    <w:p w:rsidRDefault="00FF4791" w:rsidP="00FF4791" w:rsidR="00FF4791">
      <w:pPr>
        <w:spacing w:after="0"/>
      </w:pPr>
      <w:r>
        <w:tab/>
        <w:t>POUKA O PRAVNOM LIJEKU:</w:t>
      </w:r>
    </w:p>
    <w:p w:rsidRDefault="00FF4791" w:rsidP="00FF4791" w:rsidR="00FF4791">
      <w:pPr>
        <w:spacing w:after="0"/>
        <w:rPr>
          <w:b/>
        </w:rPr>
      </w:pPr>
    </w:p>
    <w:p w:rsidRDefault="00FF4791" w:rsidP="00FF4791" w:rsidR="00FF4791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FF4791" w:rsidP="00FF4791" w:rsidR="00FF4791">
      <w:pPr>
        <w:spacing w:after="0"/>
        <w:ind w:firstLine="708"/>
        <w:jc w:val="both"/>
      </w:pPr>
      <w:r>
        <w:lastRenderedPageBreak/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FF4791" w:rsidP="00FF4791" w:rsidR="00FF4791">
      <w:pPr>
        <w:spacing w:after="0"/>
        <w:ind w:firstLine="708"/>
        <w:jc w:val="both"/>
      </w:pPr>
      <w:r>
        <w:t>Ovo rješenje objavljuje se na e-Oglasnoj ploči suda s danom 26.10.2016. godine.</w:t>
      </w:r>
    </w:p>
    <w:p w:rsidRDefault="00FF4791" w:rsidP="00FF4791" w:rsidR="00FF4791">
      <w:pPr>
        <w:spacing w:after="0"/>
        <w:jc w:val="both"/>
      </w:pPr>
      <w:r>
        <w:t xml:space="preserve"> </w:t>
      </w:r>
    </w:p>
    <w:p w:rsidRDefault="00FF4791" w:rsidP="00FF4791" w:rsidR="00FF4791">
      <w:pPr>
        <w:spacing w:after="0"/>
        <w:jc w:val="both"/>
      </w:pPr>
    </w:p>
    <w:p w:rsidRDefault="00FF4791" w:rsidP="00FF4791" w:rsidR="00FF4791">
      <w:pPr>
        <w:spacing w:after="0"/>
        <w:jc w:val="both"/>
      </w:pPr>
    </w:p>
    <w:p w:rsidRDefault="00FF4791" w:rsidP="00FF4791" w:rsidR="00FF4791">
      <w:pPr>
        <w:spacing w:after="0"/>
        <w:jc w:val="both"/>
      </w:pPr>
    </w:p>
    <w:p w:rsidRDefault="00FF4791" w:rsidP="00FF4791" w:rsidR="00FF4791">
      <w:pPr>
        <w:spacing w:after="0"/>
        <w:jc w:val="both"/>
      </w:pPr>
      <w:r>
        <w:t>DNA: 1. Stečajni upravitelj Davor Ivančić iz Čakovca, Ivana pl. Zajca 17</w:t>
      </w:r>
    </w:p>
    <w:p w:rsidRDefault="00FF4791" w:rsidP="00FF4791" w:rsidR="00FF4791">
      <w:pPr>
        <w:spacing w:after="0"/>
        <w:jc w:val="both"/>
      </w:pPr>
      <w:r>
        <w:t xml:space="preserve">           2. Porezna uprava Područni ured Sjeverna Hrvatska, Ispostava Križevci,</w:t>
      </w:r>
    </w:p>
    <w:p w:rsidRDefault="00FF4791" w:rsidP="00FF4791" w:rsidR="00FF4791">
      <w:pPr>
        <w:spacing w:after="0"/>
        <w:jc w:val="both"/>
      </w:pPr>
      <w:r>
        <w:t xml:space="preserve">               I. Z. Dijankovečkog 8</w:t>
      </w:r>
    </w:p>
    <w:p w:rsidRDefault="00FF4791" w:rsidP="00FF4791" w:rsidR="00FF4791">
      <w:pPr>
        <w:spacing w:after="0"/>
        <w:jc w:val="both"/>
      </w:pPr>
      <w:r>
        <w:t xml:space="preserve">           3. ŽDO Varaždin, građansko-upravni odjel</w:t>
      </w:r>
    </w:p>
    <w:p w:rsidRDefault="00FF4791" w:rsidP="00FF4791" w:rsidR="00FF4791">
      <w:pPr>
        <w:spacing w:after="0"/>
        <w:jc w:val="both"/>
      </w:pPr>
      <w:r>
        <w:t xml:space="preserve">           4. Dužnik Energetsko uslužni centar d.o.o. Križevci, Zagrebačka ulica 26</w:t>
      </w:r>
    </w:p>
    <w:p w:rsidRDefault="00FF4791" w:rsidP="00FF4791" w:rsidR="00FF4791">
      <w:pPr>
        <w:spacing w:after="0"/>
        <w:jc w:val="both"/>
      </w:pPr>
      <w:r>
        <w:t xml:space="preserve">           5. FINA Zagreb, Vrtni put 3 </w:t>
      </w:r>
    </w:p>
    <w:p w:rsidRDefault="00FF4791" w:rsidP="00FF4791" w:rsidR="00FF4791">
      <w:pPr>
        <w:spacing w:after="0"/>
      </w:pPr>
      <w:r>
        <w:t xml:space="preserve">           6. Sudski registar, radi zabilježbe otvaranja i zaključenja stečajnog postupka, a nakon </w:t>
      </w:r>
    </w:p>
    <w:p w:rsidRDefault="00FF4791" w:rsidP="00FF4791" w:rsidR="00FF4791">
      <w:pPr>
        <w:spacing w:after="0"/>
      </w:pPr>
      <w:r>
        <w:t xml:space="preserve">                pravomoćnosti radi brisanja dužnika iz registra</w:t>
      </w:r>
    </w:p>
    <w:p w:rsidRDefault="00FF4791" w:rsidP="00FF4791" w:rsidR="00FF4791">
      <w:pPr>
        <w:spacing w:after="0"/>
      </w:pPr>
      <w:r>
        <w:t xml:space="preserve">           7. e-Oglasna ploča suda</w:t>
      </w:r>
    </w:p>
    <w:p w:rsidRDefault="00FF4791" w:rsidP="00FF4791" w:rsidR="00FF4791">
      <w:pPr>
        <w:spacing w:after="0"/>
      </w:pPr>
      <w:r>
        <w:t xml:space="preserve">          </w:t>
      </w:r>
    </w:p>
    <w:p w:rsidRDefault="00AE649C" w:rsidP="00FF4791" w:rsidR="00AE649C" w:rsidRPr="00B76F3C">
      <w:pPr>
        <w:pStyle w:val="Naslov3"/>
        <w:spacing w:after="0"/>
      </w:pPr>
    </w:p>
    <w:p w:rsidRDefault="00937FF9" w:rsidP="00FF479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F4791" w:rsidR="00AE649C" w:rsidRPr="00B76F3C">
      <w:pPr>
        <w:pStyle w:val="SudSjedite"/>
      </w:pPr>
      <w:r>
        <w:tab/>
      </w:r>
    </w:p>
    <w:p w:rsidRDefault="00CB0EA4" w:rsidP="00FF4791" w:rsidR="00CB0EA4">
      <w:pPr>
        <w:pStyle w:val="Naslovdokumenta"/>
        <w:spacing w:after="0"/>
      </w:pPr>
    </w:p>
    <w:p w:rsidRDefault="0071688E" w:rsidP="00FF4791" w:rsidR="0071688E">
      <w:pPr>
        <w:pStyle w:val="Poetniodjeljak"/>
        <w:spacing w:after="0"/>
      </w:pPr>
    </w:p>
    <w:p w:rsidRDefault="00A21F0D" w:rsidP="00FF4791" w:rsidR="00A21F0D">
      <w:pPr>
        <w:pStyle w:val="NormaleSPIS"/>
        <w:spacing w:after="0"/>
        <w:rPr>
          <w:noProof/>
        </w:rPr>
      </w:pPr>
    </w:p>
    <w:p w:rsidRDefault="00DA0242" w:rsidP="00FF479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803" w:rsidP="00537B78" w:rsidR="00327803">
      <w:r>
        <w:separator/>
      </w:r>
    </w:p>
  </w:endnote>
  <w:endnote w:id="0" w:type="continuationSeparator">
    <w:p w:rsidRDefault="00327803" w:rsidP="00537B78" w:rsidR="00327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803" w:rsidP="00537B78" w:rsidR="00327803">
      <w:r>
        <w:separator/>
      </w:r>
    </w:p>
  </w:footnote>
  <w:footnote w:id="0" w:type="continuationSeparator">
    <w:p w:rsidRDefault="00327803" w:rsidP="00537B78" w:rsidR="003278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803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676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79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046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St-584/2016-9</izvorni_sadrzaj>
    <derivirana_varijabla naziv="DomainObject.Oznaka_1">St-584/2016-9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ENERGETSKO USLUŽNI CENTAR d.o.o., za trgovinu i usluge</izvorni_sadrzaj>
    <derivirana_varijabla naziv="DomainObject.Predmet.ProtustrankaFormated_1">  ENERGETSKO USLUŽNI CENTAR d.o.o., za trgovinu i usluge</derivirana_varijabla>
  </DomainObject.Predmet.ProtustrankaFormated>
  <DomainObject.Predmet.ProtustrankaFormatedOIB>
    <izvorni_sadrzaj>  ENERGETSKO USLUŽNI CENTAR d.o.o., za trgovinu i usluge, OIB 62657671732</izvorni_sadrzaj>
    <derivirana_varijabla naziv="DomainObject.Predmet.ProtustrankaFormatedOIB_1">  ENERGETSKO USLUŽNI CENTAR d.o.o., za trgovinu i usluge, OIB 62657671732</derivirana_varijabla>
  </DomainObject.Predmet.ProtustrankaFormatedOIB>
  <DomainObject.Predmet.ProtustrankaFormatedWithAdress>
    <izvorni_sadrzaj> ENERGETSKO USLUŽNI CENTAR d.o.o., za trgovinu i usluge, Zagrebačka ulica 26, 48260 Križevci</izvorni_sadrzaj>
    <derivirana_varijabla naziv="DomainObject.Predmet.ProtustrankaFormatedWithAdress_1"> ENERGETSKO USLUŽNI CENTAR d.o.o., za trgovinu i usluge, Zagrebačka ulica 26, 48260 Križevci</derivirana_varijabla>
  </DomainObject.Predmet.ProtustrankaFormatedWithAdress>
  <DomainObject.Predmet.ProtustrankaFormatedWithAdressOIB>
    <izvorni_sadrzaj> ENERGETSKO USLUŽNI CENTAR d.o.o., za trgovinu i usluge, OIB 62657671732, Zagrebačka ulica 26, 48260 Križevci</izvorni_sadrzaj>
    <derivirana_varijabla naziv="DomainObject.Predmet.ProtustrankaFormatedWithAdressOIB_1"> ENERGETSKO USLUŽNI CENTAR d.o.o., za trgovinu i usluge, OIB 62657671732, Zagrebačka ulica 26, 48260 Križevci</derivirana_varijabla>
  </DomainObject.Predmet.ProtustrankaFormatedWithAdressOIB>
  <DomainObject.Predmet.ProtustrankaWithAdress>
    <izvorni_sadrzaj>ENERGETSKO USLUŽNI CENTAR d.o.o., za trgovinu i usluge Zagrebačka ulica 26, 48260 Križevci</izvorni_sadrzaj>
    <derivirana_varijabla naziv="DomainObject.Predmet.ProtustrankaWithAdress_1">ENERGETSKO USLUŽNI CENTAR d.o.o., za trgovinu i usluge Zagrebačka ulica 26, 48260 Križevci</derivirana_varijabla>
  </DomainObject.Predmet.ProtustrankaWithAdress>
  <DomainObject.Predmet.ProtustrankaWithAdressOIB>
    <izvorni_sadrzaj>ENERGETSKO USLUŽNI CENTAR d.o.o., za trgovinu i usluge, OIB 62657671732, Zagrebačka ulica 26, 48260 Križevci</izvorni_sadrzaj>
    <derivirana_varijabla naziv="DomainObject.Predmet.ProtustrankaWithAdressOIB_1">ENERGETSKO USLUŽNI CENTAR d.o.o., za trgovinu i usluge, OIB 62657671732, Zagrebačka ulica 26, 48260 Križevci</derivirana_varijabla>
  </DomainObject.Predmet.ProtustrankaWithAdressOIB>
  <DomainObject.Predmet.ProtustrankaNazivFormated>
    <izvorni_sadrzaj>ENERGETSKO USLUŽNI CENTAR d.o.o., za trgovinu i usluge</izvorni_sadrzaj>
    <derivirana_varijabla naziv="DomainObject.Predmet.ProtustrankaNazivFormated_1">ENERGETSKO USLUŽNI CENTAR d.o.o., za trgovinu i usluge</derivirana_varijabla>
  </DomainObject.Predmet.ProtustrankaNazivFormated>
  <DomainObject.Predmet.ProtustrankaNazivFormatedOIB>
    <izvorni_sadrzaj>ENERGETSKO USLUŽNI CENTAR d.o.o., za trgovinu i usluge, OIB 62657671732</izvorni_sadrzaj>
    <derivirana_varijabla naziv="DomainObject.Predmet.ProtustrankaNazivFormatedOIB_1">ENERGETSKO USLUŽNI CENTAR d.o.o., za trgovinu i usluge, OIB 62657671732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16085.88</izvorni_sadrzaj>
    <derivirana_varijabla naziv="DomainObject.Predmet.TrenutnaVrijednost_1">16085.88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ENERGETSKO USLUŽNI CENTAR d.o.o., za trgovinu i usluge</item>
    </izvorni_sadrzaj>
    <derivirana_varijabla naziv="DomainObject.Predmet.ProtuStrankaListFormated_1">
      <item>ENERGETSKO USLUŽNI CENTAR d.o.o., za trgovinu i usluge</item>
    </derivirana_varijabla>
  </DomainObject.Predmet.ProtuStrankaListFormated>
  <DomainObject.Predmet.ProtuStrankaListFormatedOIB>
    <izvorni_sadrzaj>
      <item>ENERGETSKO USLUŽNI CENTAR d.o.o., za trgovinu i usluge, OIB 62657671732</item>
    </izvorni_sadrzaj>
    <derivirana_varijabla naziv="DomainObject.Predmet.ProtuStrankaListFormatedOIB_1">
      <item>ENERGETSKO USLUŽNI CENTAR d.o.o., za trgovinu i usluge, OIB 62657671732</item>
    </derivirana_varijabla>
  </DomainObject.Predmet.ProtuStrankaListFormatedOIB>
  <DomainObject.Predmet.ProtuStrankaListFormatedWithAdress>
    <izvorni_sadrzaj>
      <item>ENERGETSKO USLUŽNI CENTAR d.o.o., za trgovinu i usluge, Zagrebačka ulica 26, 48260 Križevci</item>
    </izvorni_sadrzaj>
    <derivirana_varijabla naziv="DomainObject.Predmet.ProtuStrankaListFormatedWithAdress_1">
      <item>ENERGETSKO USLUŽNI CENTAR d.o.o., za trgovinu i usluge, Zagrebačka ulica 26, 48260 Križevci</item>
    </derivirana_varijabla>
  </DomainObject.Predmet.ProtuStrankaListFormatedWithAdress>
  <DomainObject.Predmet.ProtuStrankaListFormatedWithAdressOIB>
    <izvorni_sadrzaj>
      <item>ENERGETSKO USLUŽNI CENTAR d.o.o., za trgovinu i usluge, OIB 62657671732, Zagrebačka ulica 26, 48260 Križevci</item>
    </izvorni_sadrzaj>
    <derivirana_varijabla naziv="DomainObject.Predmet.ProtuStrankaListFormatedWithAdressOIB_1">
      <item>ENERGETSKO USLUŽNI CENTAR d.o.o., za trgovinu i usluge, OIB 62657671732, Zagrebačka ulica 26, 48260 Križevci</item>
    </derivirana_varijabla>
  </DomainObject.Predmet.ProtuStrankaListFormatedWithAdressOIB>
  <DomainObject.Predmet.ProtuStrankaListNazivFormated>
    <izvorni_sadrzaj>
      <item>ENERGETSKO USLUŽNI CENTAR d.o.o., za trgovinu i usluge</item>
    </izvorni_sadrzaj>
    <derivirana_varijabla naziv="DomainObject.Predmet.ProtuStrankaListNazivFormated_1">
      <item>ENERGETSKO USLUŽNI CENTAR d.o.o., za trgovinu i usluge</item>
    </derivirana_varijabla>
  </DomainObject.Predmet.ProtuStrankaListNazivFormated>
  <DomainObject.Predmet.ProtuStrankaListNazivFormatedOIB>
    <izvorni_sadrzaj>
      <item>ENERGETSKO USLUŽNI CENTAR d.o.o., za trgovinu i usluge, OIB 62657671732</item>
    </izvorni_sadrzaj>
    <derivirana_varijabla naziv="DomainObject.Predmet.ProtuStrankaListNazivFormatedOIB_1">
      <item>ENERGETSKO USLUŽNI CENTAR d.o.o., za trgovinu i usluge, OIB 62657671732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St-584/2016-9</izvorni_sadrzaj>
    <derivirana_varijabla naziv="DomainObject.PoslovniBrojDokumenta_1">St-584/2016-9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ENERGETSKO USLUŽNI CENTAR d.o.o., za trgovinu i usluge</izvorni_sadrzaj>
    <derivirana_varijabla naziv="DomainObject.Predmet.ProtustrankaIDrugi_1">ENERGETSKO USLUŽNI CENTAR d.o.o.,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ENERGETSKO USLUŽNI CENTAR d.o.o., za trgovinu i usluge, OIB 62657671732, Zagrebačka ulica 26, 48260 Križevci</izvorni_sadrzaj>
    <derivirana_varijabla naziv="DomainObject.Predmet.ProtustrankaIDrugiAdressOIB_1">ENERGETSKO USLUŽNI CENTAR d.o.o., za trgovinu i usluge, OIB 62657671732, Zagrebačka ulica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ENERGETSKO USLUŽNI CENTAR d.o.o., za trgovinu i usluge</item>
      <item>Sudski registar</item>
    </izvorni_sadrzaj>
    <derivirana_varijabla naziv="DomainObject.Predmet.SudioniciListNaziv_1">
      <item>Financijska agencija</item>
      <item>ENERGETSKO USLUŽNI CENTAR d.o.o.,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ENERGETSKO USLUŽNI CENTAR d.o.o., za trgovinu i usluge, OIB 62657671732, Zagrebačka ulica 26,48260 Križevci</item>
      <item>Sudski registar</item>
    </izvorni_sadrzaj>
    <derivirana_varijabla naziv="DomainObject.Predmet.SudioniciListAdressOIB_1">
      <item>Financijska agencija, OIB 85821130368, A. Cesarca 2,42000 Varaždin</item>
      <item>ENERGETSKO USLUŽNI CENTAR d.o.o., za trgovinu i usluge, OIB 62657671732, Zagrebačka ulica 26,48260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B516A-892B-4C4F-AABD-272F98360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4272</properties:Characters>
  <properties:Lines>118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2016-10-26T06:35:00Z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St-584/2016-9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