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ece6" w14:paraId="7faece6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596D8C" w:rsidP="00596D8C" w:rsidR="00596D8C">
      <w:pPr>
        <w:pStyle w:val="Tijeloteksta"/>
        <w:jc w:val="right"/>
        <w:rPr>
          <w:szCs w:val="24"/>
        </w:rPr>
      </w:pPr>
      <w:r w:rsidRPr="00484D3C">
        <w:rPr>
          <w:szCs w:val="24"/>
        </w:rPr>
        <w:t>ANITA PAVLOVIĆ</w:t>
      </w:r>
      <w:r>
        <w:rPr>
          <w:szCs w:val="24"/>
        </w:rPr>
        <w:t>,</w:t>
      </w:r>
      <w:r w:rsidRPr="00484D3C">
        <w:rPr>
          <w:szCs w:val="24"/>
        </w:rPr>
        <w:t xml:space="preserve"> Šibenik, </w:t>
      </w:r>
    </w:p>
    <w:p w:rsidRDefault="00596D8C" w:rsidP="00596D8C" w:rsidR="00596D8C">
      <w:pPr>
        <w:pStyle w:val="Tijeloteksta"/>
        <w:jc w:val="right"/>
        <w:rPr>
          <w:szCs w:val="24"/>
        </w:rPr>
      </w:pPr>
      <w:r w:rsidRPr="00484D3C">
        <w:rPr>
          <w:szCs w:val="24"/>
        </w:rPr>
        <w:t>113</w:t>
      </w:r>
      <w:r>
        <w:rPr>
          <w:szCs w:val="24"/>
        </w:rPr>
        <w:t>. Šibenske brigade HV-a 129/A</w:t>
      </w:r>
    </w:p>
    <w:p w:rsidRDefault="00F2122B" w:rsidP="00F2122B" w:rsidR="00F2122B" w:rsidRPr="00B0613D">
      <w:pPr>
        <w:ind w:left="5040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552CE9">
        <w:t>43</w:t>
      </w:r>
      <w:r w:rsidR="00DD66CD">
        <w:t>3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DD66CD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552CE9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DD66CD" w:rsidRPr="00484D3C">
        <w:t>ČIGRA GRADNJA d.o.o. Šibenik, 113. Šibenske brigade HV-a 241/c, OIB: 21302346762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>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552CE9">
        <w:t>9,</w:t>
      </w:r>
      <w:r w:rsidR="00DD66CD">
        <w:t>35</w:t>
      </w:r>
      <w:r w:rsidR="004B24FA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 xml:space="preserve">2016. </w:t>
      </w:r>
      <w:r w:rsidR="001B7DF8" w:rsidRPr="00B0613D">
        <w:t xml:space="preserve">u </w:t>
      </w:r>
      <w:r w:rsidR="00552CE9">
        <w:t>9,</w:t>
      </w:r>
      <w:r w:rsidR="00B33DB4">
        <w:t>3</w:t>
      </w:r>
      <w:r w:rsidR="00DD66CD">
        <w:t>7</w:t>
      </w:r>
      <w:r w:rsidR="001B7DF8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>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52CE9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76750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552CE9">
      <w:t>43</w:t>
    </w:r>
    <w:r w:rsidR="00DD66CD">
      <w:t>3</w:t>
    </w:r>
    <w:r w:rsidR="0053063B">
      <w:t>/1</w:t>
    </w:r>
    <w:r w:rsidR="00BE7BE4">
      <w:t>6</w:t>
    </w:r>
    <w:r w:rsidR="0053063B">
      <w:t>-</w:t>
    </w:r>
    <w:r w:rsidR="00596D8C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199A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2CE9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D8C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220BE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2FCE"/>
    <w:rsid w:val="007E425C"/>
    <w:rsid w:val="0080429C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271F1"/>
    <w:rsid w:val="00B331F5"/>
    <w:rsid w:val="00B33DB4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4FAB"/>
    <w:rsid w:val="00C55BC5"/>
    <w:rsid w:val="00C57528"/>
    <w:rsid w:val="00C6342D"/>
    <w:rsid w:val="00C675F5"/>
    <w:rsid w:val="00C71E24"/>
    <w:rsid w:val="00C87703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D66CD"/>
    <w:rsid w:val="00DF5870"/>
    <w:rsid w:val="00E051A2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596D8C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96D8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54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F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FA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FA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FA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596D8C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96D8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54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F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FA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FA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FA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ČIGRA GRADNJA d.o.o. za graditeljstvo</izvorni_sadrzaj>
    <derivirana_varijabla naziv="DomainObject.Predmet.ProtustrankaFormated_1">  ČIGRA GRADNJA d.o.o. za graditeljstvo</derivirana_varijabla>
  </DomainObject.Predmet.ProtustrankaFormated>
  <DomainObject.Predmet.ProtustrankaFormatedOIB>
    <izvorni_sadrzaj>  ČIGRA GRADNJA d.o.o. za graditeljstvo, OIB 21302346762</izvorni_sadrzaj>
    <derivirana_varijabla naziv="DomainObject.Predmet.ProtustrankaFormatedOIB_1">  ČIGRA GRADNJA d.o.o. za graditeljstvo, OIB 21302346762</derivirana_varijabla>
  </DomainObject.Predmet.ProtustrankaFormatedOIB>
  <DomainObject.Predmet.ProtustrankaFormatedWithAdress>
    <izvorni_sadrzaj> ČIGRA GRADNJA d.o.o. za graditeljstvo, 113. Šibenske brigade HV-a 241/C , 22000 Šibenik</izvorni_sadrzaj>
    <derivirana_varijabla naziv="DomainObject.Predmet.ProtustrankaFormatedWithAdress_1"> ČIGRA GRADNJA d.o.o. za graditeljstvo, 113. Šibenske brigade HV-a 241/C , 22000 Šibenik</derivirana_varijabla>
  </DomainObject.Predmet.ProtustrankaFormatedWithAdress>
  <DomainObject.Predmet.ProtustrankaFormatedWithAdressOIB>
    <izvorni_sadrzaj> ČIGRA GRADNJA d.o.o. za graditeljstvo, OIB 21302346762, 113. Šibenske brigade HV-a 241/C , 22000 Šibenik</izvorni_sadrzaj>
    <derivirana_varijabla naziv="DomainObject.Predmet.ProtustrankaFormatedWithAdressOIB_1"> ČIGRA GRADNJA d.o.o. za graditeljstvo, OIB 21302346762, 113. Šibenske brigade HV-a 241/C , 22000 Šibenik</derivirana_varijabla>
  </DomainObject.Predmet.ProtustrankaFormatedWithAdressOIB>
  <DomainObject.Predmet.ProtustrankaWithAdress>
    <izvorni_sadrzaj>ČIGRA GRADNJA d.o.o. za graditeljstvo 113. Šibenske brigade HV-a 241/C , 22000 Šibenik</izvorni_sadrzaj>
    <derivirana_varijabla naziv="DomainObject.Predmet.ProtustrankaWithAdress_1">ČIGRA GRADNJA d.o.o. za graditeljstvo 113. Šibenske brigade HV-a 241/C , 22000 Šibenik</derivirana_varijabla>
  </DomainObject.Predmet.ProtustrankaWithAdress>
  <DomainObject.Predmet.ProtustrankaWithAdressOIB>
    <izvorni_sadrzaj>ČIGRA GRADNJA d.o.o. za graditeljstvo, OIB 21302346762, 113. Šibenske brigade HV-a 241/C , 22000 Šibenik</izvorni_sadrzaj>
    <derivirana_varijabla naziv="DomainObject.Predmet.ProtustrankaWithAdressOIB_1">ČIGRA GRADNJA d.o.o. za graditeljstvo, OIB 21302346762, 113. Šibenske brigade HV-a 241/C , 22000 Šibenik</derivirana_varijabla>
  </DomainObject.Predmet.ProtustrankaWithAdressOIB>
  <DomainObject.Predmet.ProtustrankaNazivFormated>
    <izvorni_sadrzaj>ČIGRA GRADNJA d.o.o. za graditeljstvo</izvorni_sadrzaj>
    <derivirana_varijabla naziv="DomainObject.Predmet.ProtustrankaNazivFormated_1">ČIGRA GRADNJA d.o.o. za graditeljstvo</derivirana_varijabla>
  </DomainObject.Predmet.ProtustrankaNazivFormated>
  <DomainObject.Predmet.ProtustrankaNazivFormatedOIB>
    <izvorni_sadrzaj>ČIGRA GRADNJA d.o.o. za graditeljstvo, OIB 21302346762</izvorni_sadrzaj>
    <derivirana_varijabla naziv="DomainObject.Predmet.ProtustrankaNazivFormatedOIB_1">ČIGRA GRADNJA d.o.o. za graditeljstvo, OIB 21302346762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ČIGRA GRADNJA d.o.o. za graditeljstvo</item>
    </izvorni_sadrzaj>
    <derivirana_varijabla naziv="DomainObject.Predmet.ProtuStrankaListFormated_1">
      <item>ČIGRA GRADNJA d.o.o. za graditeljstvo</item>
    </derivirana_varijabla>
  </DomainObject.Predmet.ProtuStrankaListFormated>
  <DomainObject.Predmet.ProtuStrankaListFormatedOIB>
    <izvorni_sadrzaj>
      <item>ČIGRA GRADNJA d.o.o. za graditeljstvo, OIB 21302346762</item>
    </izvorni_sadrzaj>
    <derivirana_varijabla naziv="DomainObject.Predmet.ProtuStrankaListFormatedOIB_1">
      <item>ČIGRA GRADNJA d.o.o. za graditeljstvo, OIB 21302346762</item>
    </derivirana_varijabla>
  </DomainObject.Predmet.ProtuStrankaListFormatedOIB>
  <DomainObject.Predmet.ProtuStrankaListFormatedWithAdress>
    <izvorni_sadrzaj>
      <item>ČIGRA GRADNJA d.o.o. za graditeljstvo, 113. Šibenske brigade HV-a 241/C , 22000 Šibenik</item>
    </izvorni_sadrzaj>
    <derivirana_varijabla naziv="DomainObject.Predmet.ProtuStrankaListFormatedWithAdress_1">
      <item>ČIGRA GRADNJA d.o.o. za graditeljstvo, 113. Šibenske brigade HV-a 241/C , 22000 Šibenik</item>
    </derivirana_varijabla>
  </DomainObject.Predmet.ProtuStrankaListFormatedWithAdress>
  <DomainObject.Predmet.ProtuStrankaListFormatedWithAdressOIB>
    <izvorni_sadrzaj>
      <item>ČIGRA GRADNJA d.o.o. za graditeljstvo, OIB 21302346762, 113. Šibenske brigade HV-a 241/C , 22000 Šibenik</item>
    </izvorni_sadrzaj>
    <derivirana_varijabla naziv="DomainObject.Predmet.ProtuStrankaListFormatedWithAdressOIB_1">
      <item>ČIGRA GRADNJA d.o.o. za graditeljstvo, OIB 21302346762, 113. Šibenske brigade HV-a 241/C , 22000 Šibenik</item>
    </derivirana_varijabla>
  </DomainObject.Predmet.ProtuStrankaListFormatedWithAdressOIB>
  <DomainObject.Predmet.ProtuStrankaListNazivFormated>
    <izvorni_sadrzaj>
      <item>ČIGRA GRADNJA d.o.o. za graditeljstvo</item>
    </izvorni_sadrzaj>
    <derivirana_varijabla naziv="DomainObject.Predmet.ProtuStrankaListNazivFormated_1">
      <item>ČIGRA GRADNJA d.o.o. za graditeljstvo</item>
    </derivirana_varijabla>
  </DomainObject.Predmet.ProtuStrankaListNazivFormated>
  <DomainObject.Predmet.ProtuStrankaListNazivFormatedOIB>
    <izvorni_sadrzaj>
      <item>ČIGRA GRADNJA d.o.o. za graditeljstvo, OIB 21302346762</item>
    </izvorni_sadrzaj>
    <derivirana_varijabla naziv="DomainObject.Predmet.ProtuStrankaListNazivFormatedOIB_1">
      <item>ČIGRA GRADNJA d.o.o. za graditeljstvo, OIB 21302346762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ČIGRA GRADNJA d.o.o. za graditeljstvo</izvorni_sadrzaj>
    <derivirana_varijabla naziv="DomainObject.Predmet.ProtustrankaIDrugi_1">ČIGRA GRADNJA d.o.o. za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ČIGRA GRADNJA d.o.o. za graditeljstvo, OIB 21302346762, 113. Šibenske brigade HV-a 241/C , 22000 Šibenik</izvorni_sadrzaj>
    <derivirana_varijabla naziv="DomainObject.Predmet.ProtustrankaIDrugiAdressOIB_1">ČIGRA GRADNJA d.o.o. za graditeljstvo, OIB 21302346762, 113. Šibenske brigade HV-a 241/C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ČIGRA GRADNJA d.o.o. za graditeljstvo</item>
    </izvorni_sadrzaj>
    <derivirana_varijabla naziv="DomainObject.Predmet.SudioniciListNaziv_1">
      <item>FINA - Podružnica Šibenik</item>
      <item>ČIGRA GRADNJA d.o.o. za graditeljstvo</item>
    </derivirana_varijabla>
  </DomainObject.Predmet.SudioniciListNaziv>
  <DomainObject.Predmet.SudioniciListAdressOIB>
    <izvorni_sadrzaj>
      <item>FINA - Podružnica Šibenik, OIB 85821130368, Perivoj L. Marune 1,22000 Šibenik</item>
      <item>ČIGRA GRADNJA d.o.o. za graditeljstvo, OIB 21302346762, 113. Šibenske brigade HV-a 241/C ,22000 Šibenik</item>
    </izvorni_sadrzaj>
    <derivirana_varijabla naziv="DomainObject.Predmet.SudioniciListAdressOIB_1">
      <item>FINA - Podružnica Šibenik, OIB 85821130368, Perivoj L. Marune 1,22000 Šibenik</item>
      <item>ČIGRA GRADNJA d.o.o. za graditeljstvo, OIB 21302346762, 113. Šibenske brigade HV-a 241/C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21302346762</item>
    </izvorni_sadrzaj>
    <derivirana_varijabla naziv="DomainObject.Predmet.SudioniciListNazivOIB_1">
      <item>, OIB 85821130368</item>
      <item>, OIB 21302346762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B1539-F935-4C78-A790-14824511A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173</properties:Words>
  <properties:Characters>977</properties:Characters>
  <properties:Lines>33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2016-03-29T07:29:00Z</dcterms:created>
  <dc:creator>Ardena Bajlo</dc:creator>
  <cp:lastModifiedBy>wsadmin</cp:lastModifiedBy>
  <cp:lastPrinted>2016-03-03T12:16:00Z</cp:lastPrinted>
  <dcterms:modified xmlns:xsi="http://www.w3.org/2001/XMLSchema-instance" xsi:type="dcterms:W3CDTF">2016-03-29T12:39:00Z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