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cb7c" w14:paraId="8dfcb7c" w:rsidRDefault="00AE649C" w:rsidP="00FA5B5E" w:rsidR="00AE649C" w:rsidRPr="00B76F3C">
      <w:pPr>
        <w:pStyle w:val="Naslov3"/>
        <w15:collapsed w:val="false"/>
      </w:pPr>
    </w:p>
    <w:p w:rsidRDefault="00EC49D5" w:rsidP="00EC49D5" w:rsidR="00EC49D5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St-988/2016-4.</w:t>
      </w:r>
    </w:p>
    <w:p w:rsidRDefault="00EC49D5" w:rsidP="00EC49D5" w:rsidR="00EC49D5">
      <w:pPr>
        <w:jc w:val="center"/>
        <w:rPr>
          <w:rFonts w:cs="Arial" w:hAnsi="Arial" w:ascii="Arial"/>
          <w:b/>
          <w:noProof/>
        </w:rPr>
      </w:pPr>
    </w:p>
    <w:p w:rsidRDefault="00EC49D5" w:rsidP="00EC49D5" w:rsidR="00EC49D5">
      <w:pPr>
        <w:jc w:val="center"/>
        <w:rPr>
          <w:rFonts w:cs="Arial" w:hAnsi="Arial" w:ascii="Arial"/>
          <w:b/>
          <w:noProof/>
        </w:rPr>
      </w:pPr>
    </w:p>
    <w:p w:rsidRDefault="00EC49D5" w:rsidP="00EC49D5" w:rsidR="00EC49D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C49D5" w:rsidP="00EC49D5" w:rsidR="00EC49D5">
      <w:pPr>
        <w:rPr>
          <w:rFonts w:cs="Arial" w:hAnsi="Arial" w:ascii="Arial"/>
          <w:b/>
          <w:noProof/>
        </w:rPr>
      </w:pPr>
    </w:p>
    <w:p w:rsidRDefault="00EC49D5" w:rsidP="00EC49D5" w:rsidR="00EC49D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C49D5" w:rsidP="00EC49D5" w:rsidR="00EC49D5">
      <w:pPr>
        <w:outlineLvl w:val="0"/>
        <w:rPr>
          <w:rFonts w:cs="Arial" w:hAnsi="Arial" w:ascii="Arial"/>
          <w:noProof/>
        </w:rPr>
      </w:pPr>
    </w:p>
    <w:p w:rsidRDefault="00EC49D5" w:rsidP="00EC49D5" w:rsidR="00EC49D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AUTO – RANKO trgovina i usluge d.o.o. iz Gornjeg </w:t>
      </w:r>
      <w:proofErr w:type="spellStart"/>
      <w:r>
        <w:rPr>
          <w:rFonts w:cs="Arial" w:hAnsi="Arial" w:ascii="Arial"/>
        </w:rPr>
        <w:t>Draganca</w:t>
      </w:r>
      <w:proofErr w:type="spellEnd"/>
      <w:r>
        <w:rPr>
          <w:rFonts w:cs="Arial" w:hAnsi="Arial" w:ascii="Arial"/>
        </w:rPr>
        <w:t xml:space="preserve"> 185, MBS 010031135, OIB 38981683788, d</w:t>
      </w:r>
      <w:r>
        <w:rPr>
          <w:rFonts w:cs="Arial" w:hAnsi="Arial" w:ascii="Arial"/>
          <w:noProof/>
        </w:rPr>
        <w:t>ana 30. studenog 2016. godine</w:t>
      </w:r>
    </w:p>
    <w:p w:rsidRDefault="00EC49D5" w:rsidP="00EC49D5" w:rsidR="00EC49D5">
      <w:pPr>
        <w:ind w:firstLine="851"/>
        <w:jc w:val="both"/>
        <w:rPr>
          <w:rFonts w:cs="Arial" w:hAnsi="Arial" w:ascii="Arial"/>
          <w:noProof/>
        </w:rPr>
      </w:pPr>
    </w:p>
    <w:p w:rsidRDefault="00EC49D5" w:rsidP="00EC49D5" w:rsidR="00EC49D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C49D5" w:rsidP="00EC49D5" w:rsidR="00EC49D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AUTO – RANKO trgovina i usluge d.o.o. iz Gornjeg </w:t>
      </w:r>
      <w:proofErr w:type="spellStart"/>
      <w:r>
        <w:rPr>
          <w:rFonts w:cs="Arial" w:hAnsi="Arial" w:ascii="Arial"/>
        </w:rPr>
        <w:t>Draganca</w:t>
      </w:r>
      <w:proofErr w:type="spellEnd"/>
      <w:r>
        <w:rPr>
          <w:rFonts w:cs="Arial" w:hAnsi="Arial" w:ascii="Arial"/>
        </w:rPr>
        <w:t xml:space="preserve"> 185, MBS 010031135, OIB 38981683788.</w:t>
      </w:r>
    </w:p>
    <w:p w:rsidRDefault="00EC49D5" w:rsidP="00EC49D5" w:rsidR="00EC49D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C49D5" w:rsidP="00EC49D5" w:rsidR="00EC49D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02. veljače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C49D5" w:rsidP="00EC49D5" w:rsidR="00EC49D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EC49D5" w:rsidP="00EC49D5" w:rsidR="00EC49D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Zoran Milošević</w:t>
      </w:r>
    </w:p>
    <w:p w:rsidRDefault="00EC49D5" w:rsidP="00EC49D5" w:rsidR="00EC49D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Zoranu Milošević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C49D5" w:rsidP="00EC49D5" w:rsidR="00EC49D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C49D5" w:rsidP="00EC49D5" w:rsidR="00EC49D5">
      <w:pPr>
        <w:jc w:val="center"/>
        <w:outlineLvl w:val="0"/>
        <w:rPr>
          <w:rFonts w:cs="Arial" w:hAnsi="Arial" w:ascii="Arial"/>
          <w:b/>
          <w:noProof/>
        </w:rPr>
      </w:pPr>
    </w:p>
    <w:p w:rsidRDefault="00EC49D5" w:rsidP="00EC49D5" w:rsidR="00EC49D5">
      <w:pPr>
        <w:jc w:val="center"/>
        <w:outlineLvl w:val="0"/>
        <w:rPr>
          <w:rFonts w:cs="Arial" w:hAnsi="Arial" w:ascii="Arial"/>
          <w:b/>
          <w:noProof/>
        </w:rPr>
      </w:pPr>
    </w:p>
    <w:p w:rsidRDefault="00EC49D5" w:rsidP="00EC49D5" w:rsidR="00EC49D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EC49D5" w:rsidP="00EC49D5" w:rsidR="00EC49D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1754 dana, u ukupnom iznosu od 30.682,40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EC49D5" w:rsidP="00EC49D5" w:rsidR="00EC49D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C49D5" w:rsidP="00EC49D5" w:rsidR="00EC49D5">
      <w:pPr>
        <w:ind w:firstLine="708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C49D5" w:rsidP="00EC49D5" w:rsidR="00EC49D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C49D5" w:rsidP="00EC49D5" w:rsidR="00EC49D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studenog 2016. godine </w:t>
      </w:r>
    </w:p>
    <w:p w:rsidRDefault="00EC49D5" w:rsidP="00EC49D5" w:rsidR="00EC49D5">
      <w:pPr>
        <w:jc w:val="both"/>
        <w:rPr>
          <w:rFonts w:cs="Arial" w:hAnsi="Arial" w:ascii="Arial"/>
          <w:noProof/>
        </w:rPr>
      </w:pPr>
    </w:p>
    <w:p w:rsidRDefault="00EC49D5" w:rsidP="00EC49D5" w:rsidR="00EC49D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C49D5" w:rsidP="00EC49D5" w:rsidR="00EC49D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C49D5" w:rsidP="00EC49D5" w:rsidR="00EC49D5">
      <w:pPr>
        <w:jc w:val="both"/>
        <w:rPr>
          <w:rFonts w:cs="Arial" w:hAnsi="Arial" w:ascii="Arial"/>
          <w:noProof/>
        </w:rPr>
      </w:pPr>
    </w:p>
    <w:p w:rsidRDefault="00EC49D5" w:rsidP="00EC49D5" w:rsidR="00EC49D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EC49D5" w:rsidP="00EC49D5" w:rsidR="00EC49D5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EC49D5" w:rsidP="00EC49D5" w:rsidR="00EC49D5">
      <w:pPr>
        <w:jc w:val="both"/>
        <w:rPr>
          <w:rFonts w:cs="Arial" w:hAnsi="Arial" w:ascii="Arial"/>
          <w:noProof/>
        </w:rPr>
      </w:pPr>
    </w:p>
    <w:p w:rsidRDefault="00EC49D5" w:rsidP="00EC49D5" w:rsidR="00EC49D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C49D5" w:rsidP="00EC49D5" w:rsidR="00EC49D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EC49D5" w:rsidP="00EC49D5" w:rsidR="00EC49D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C49D5" w:rsidP="00EC49D5" w:rsidR="00EC49D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EC49D5" w:rsidP="00EC49D5" w:rsidR="00EC49D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EC49D5" w:rsidP="00EC49D5" w:rsidR="00EC49D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Bj.30.11.2016.g.</w:t>
      </w:r>
    </w:p>
    <w:p w:rsidRDefault="00EC49D5" w:rsidP="00EC49D5" w:rsidR="00EC49D5">
      <w:pPr>
        <w:rPr>
          <w:rFonts w:cs="Arial" w:hAnsi="Arial" w:ascii="Arial"/>
        </w:rPr>
      </w:pPr>
    </w:p>
    <w:p w:rsidRDefault="00EC49D5" w:rsidP="00EC49D5" w:rsidR="00EC49D5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9D5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St-988/2016-4</izvorni_sadrzaj>
    <derivirana_varijabla naziv="DomainObject.Oznaka_1">St-988/2016-4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RANKO trgovina i usluge, društvo s ograničenom odgovornošću zastupanog po punomoćniku Zoran Milošević</izvorni_sadrzaj>
    <derivirana_varijabla naziv="DomainObject.Predmet.ProtustrankaFormated_1">  AUTO - RANKO trgovina i usluge, društvo s ograničenom odgovornošću zastupanog po punomoćniku Zoran Milošević</derivirana_varijabla>
  </DomainObject.Predmet.ProtustrankaFormated>
  <DomainObject.Predmet.ProtustrankaFormatedOIB>
    <izvorni_sadrzaj>  AUTO - RANKO trgovina i usluge, društvo s ograničenom odgovornošću, OIB 38981683788 zastupanog po punomoćniku Zoran Milošević</izvorni_sadrzaj>
    <derivirana_varijabla naziv="DomainObject.Predmet.ProtustrankaFormatedOIB_1">  AUTO - RANKO trgovina i usluge, društvo s ograničenom odgovornošću, OIB 38981683788 zastupanog po punomoćniku Zoran Milošević</derivirana_varijabla>
  </DomainObject.Predmet.ProtustrankaFormatedOIB>
  <DomainObject.Predmet.ProtustrankaFormatedWithAdress>
    <izvorni_sadrzaj> AUTO - RANKO trgovina i usluge, društvo s ograničenom odgovornošću, Gornji Draganec 185, 43240 Gornji Draganec zastupanog po punomoćniku Zoran Milošević</izvorni_sadrzaj>
    <derivirana_varijabla naziv="DomainObject.Predmet.ProtustrankaFormatedWithAdress_1"> AUTO - RANKO trgovina i usluge, društvo s ograničenom odgovornošću, Gornji Draganec 185, 43240 Gornji Draganec zastupanog po punomoćniku Zoran Milošević</derivirana_varijabla>
  </DomainObject.Predmet.ProtustrankaFormatedWithAdress>
  <DomainObject.Predmet.ProtustrankaFormatedWithAdressOIB>
    <izvorni_sadrzaj> AUTO - RANKO trgovina i usluge, društvo s ograničenom odgovornošću, OIB 38981683788, Gornji Draganec 185, 43240 Gornji Draganec zastupanog po punomoćniku Zoran Milošević</izvorni_sadrzaj>
    <derivirana_varijabla naziv="DomainObject.Predmet.ProtustrankaFormatedWithAdressOIB_1"> AUTO - RANKO trgovina i usluge, društvo s ograničenom odgovornošću, OIB 38981683788, Gornji Draganec 185, 43240 Gornji Draganec zastupanog po punomoćniku Zoran Milošević</derivirana_varijabla>
  </DomainObject.Predmet.ProtustrankaFormatedWithAdressOIB>
  <DomainObject.Predmet.ProtustrankaWithAdress>
    <izvorni_sadrzaj>AUTO - RANKO trgovina i usluge, društvo s ograničenom odgovornošću Gornji Draganec 185, 43240 Gornji Draganec</izvorni_sadrzaj>
    <derivirana_varijabla naziv="DomainObject.Predmet.ProtustrankaWithAdress_1">AUTO - RANKO trgovina i usluge, društvo s ograničenom odgovornošću Gornji Draganec 185, 43240 Gornji Draganec</derivirana_varijabla>
  </DomainObject.Predmet.ProtustrankaWithAdress>
  <DomainObject.Predmet.ProtustrankaWithAdressOIB>
    <izvorni_sadrzaj>AUTO - RANKO trgovina i usluge, društvo s ograničenom odgovornošću, OIB 38981683788, Gornji Draganec 185, 43240 Gornji Draganec</izvorni_sadrzaj>
    <derivirana_varijabla naziv="DomainObject.Predmet.ProtustrankaWithAdressOIB_1">AUTO - RANKO trgovina i usluge, društvo s ograničenom odgovornošću, OIB 38981683788, Gornji Draganec 185, 43240 Gornji Draganec</derivirana_varijabla>
  </DomainObject.Predmet.ProtustrankaWithAdressOIB>
  <DomainObject.Predmet.ProtustrankaNazivFormated>
    <izvorni_sadrzaj>AUTO - RANKO trgovina i usluge, društvo s ograničenom odgovornošću</izvorni_sadrzaj>
    <derivirana_varijabla naziv="DomainObject.Predmet.ProtustrankaNazivFormated_1">AUTO - RANKO trgovina i usluge, društvo s ograničenom odgovornošću</derivirana_varijabla>
  </DomainObject.Predmet.ProtustrankaNazivFormated>
  <DomainObject.Predmet.ProtustrankaNazivFormatedOIB>
    <izvorni_sadrzaj>AUTO - RANKO trgovina i usluge, društvo s ograničenom odgovornošću, OIB 38981683788</izvorni_sadrzaj>
    <derivirana_varijabla naziv="DomainObject.Predmet.ProtustrankaNazivFormatedOIB_1">AUTO - RANKO trgovina i usluge, društvo s ograničenom odgovornošću, OIB 38981683788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- RANKO trgovina i usluge, društvo s ograničenom odgovornošću zastupanog po punomoćniku Zoran Milošević</item>
    </izvorni_sadrzaj>
    <derivirana_varijabla naziv="DomainObject.Predmet.ProtuStrankaListFormated_1">
      <item>AUTO - RANKO trgovina i usluge, društvo s ograničenom odgovornošću zastupanog po punomoćniku Zoran Milošević</item>
    </derivirana_varijabla>
  </DomainObject.Predmet.ProtuStrankaListFormated>
  <DomainObject.Predmet.ProtuStrankaListFormatedOIB>
    <izvorni_sadrzaj>
      <item>AUTO - RANKO trgovina i usluge, društvo s ograničenom odgovornošću, OIB 38981683788 zastupanog po punomoćniku Zoran Milošević</item>
    </izvorni_sadrzaj>
    <derivirana_varijabla naziv="DomainObject.Predmet.ProtuStrankaListFormatedOIB_1">
      <item>AUTO - RANKO trgovina i usluge, društvo s ograničenom odgovornošću, OIB 38981683788 zastupanog po punomoćniku Zoran Milošević</item>
    </derivirana_varijabla>
  </DomainObject.Predmet.ProtuStrankaListFormatedOIB>
  <DomainObject.Predmet.ProtuStrankaListFormatedWithAdress>
    <izvorni_sadrzaj>
      <item>AUTO - RANKO trgovina i usluge, društvo s ograničenom odgovornošću, Gornji Draganec 185, 43240 Gornji Draganec zastupanog po punomoćniku Zoran Milošević</item>
    </izvorni_sadrzaj>
    <derivirana_varijabla naziv="DomainObject.Predmet.ProtuStrankaListFormatedWithAdress_1">
      <item>AUTO - RANKO trgovina i usluge, društvo s ograničenom odgovornošću, Gornji Draganec 185, 43240 Gornji Draganec zastupanog po punomoćniku Zoran Milošević</item>
    </derivirana_varijabla>
  </DomainObject.Predmet.ProtuStrankaListFormatedWithAdress>
  <DomainObject.Predmet.ProtuStrankaListFormatedWithAdressOIB>
    <izvorni_sadrzaj>
      <item>AUTO - RANKO trgovina i usluge, društvo s ograničenom odgovornošću, OIB 38981683788, Gornji Draganec 185, 43240 Gornji Draganec zastupanog po punomoćniku Zoran Milošević</item>
    </izvorni_sadrzaj>
    <derivirana_varijabla naziv="DomainObject.Predmet.ProtuStrankaListFormatedWithAdressOIB_1">
      <item>AUTO - RANKO trgovina i usluge, društvo s ograničenom odgovornošću, OIB 38981683788, Gornji Draganec 185, 43240 Gornji Draganec zastupanog po punomoćniku Zoran Milošević</item>
    </derivirana_varijabla>
  </DomainObject.Predmet.ProtuStrankaListFormatedWithAdressOIB>
  <DomainObject.Predmet.ProtuStrankaListNazivFormated>
    <izvorni_sadrzaj>
      <item>AUTO - RANKO trgovina i usluge, društvo s ograničenom odgovornošću</item>
    </izvorni_sadrzaj>
    <derivirana_varijabla naziv="DomainObject.Predmet.ProtuStrankaListNazivFormated_1">
      <item>AUTO - RANKO trgovina i usluge, društvo s ograničenom odgovornošću</item>
    </derivirana_varijabla>
  </DomainObject.Predmet.ProtuStrankaListNazivFormated>
  <DomainObject.Predmet.ProtuStrankaListNazivFormatedOIB>
    <izvorni_sadrzaj>
      <item>AUTO - RANKO trgovina i usluge, društvo s ograničenom odgovornošću, OIB 38981683788</item>
    </izvorni_sadrzaj>
    <derivirana_varijabla naziv="DomainObject.Predmet.ProtuStrankaListNazivFormatedOIB_1">
      <item>AUTO - RANKO trgovina i usluge, društvo s ograničenom odgovornošću, OIB 38981683788</item>
    </derivirana_varijabla>
  </DomainObject.Predmet.ProtuStrankaListNazivFormatedOIB>
  <DomainObject.Predmet.OstaliListFormated>
    <izvorni_sadrzaj>
      <item>Zoran Milošević punomoćnik sudionika u postupku AUTO - RANKO trgovina i usluge, društvo s ograničenom odgovornošću</item>
    </izvorni_sadrzaj>
    <derivirana_varijabla naziv="DomainObject.Predmet.OstaliListFormated_1">
      <item>Zoran Milošević punomoćnik sudionika u postupku AUTO - RANKO trgovina i usluge, društvo s ograničenom odgovornošću</item>
    </derivirana_varijabla>
  </DomainObject.Predmet.OstaliListFormated>
  <DomainObject.Predmet.OstaliListFormatedOIB>
    <izvorni_sadrzaj>
      <item>Zoran Milošević, OIB 91860919384 punomoćnik sudionika u postupku AUTO - RANKO trgovina i usluge, društvo s ograničenom odgovornošću</item>
    </izvorni_sadrzaj>
    <derivirana_varijabla naziv="DomainObject.Predmet.OstaliListFormatedOIB_1">
      <item>Zoran Milošević, OIB 91860919384 punomoćnik sudionika u postupku AUTO - RANKO trgovina i usluge, društvo s ograničenom odgovornošću</item>
    </derivirana_varijabla>
  </DomainObject.Predmet.OstaliListFormatedOIB>
  <DomainObject.Predmet.OstaliListFormatedWithAdress>
    <izvorni_sadrzaj>
      <item>Zoran Milošević, Gornji Draganec 185, 43240 Gornji Draganec punomoćnik sudionika u postupku AUTO - RANKO trgovina i usluge, društvo s ograničenom odgovornošću</item>
    </izvorni_sadrzaj>
    <derivirana_varijabla naziv="DomainObject.Predmet.OstaliListFormatedWithAdress_1">
      <item>Zoran Milošević, Gornji Draganec 185, 43240 Gornji Draganec punomoćnik sudionika u postupku AUTO - RANKO trgovina i usluge, društvo s ograničenom odgovornošću</item>
    </derivirana_varijabla>
  </DomainObject.Predmet.OstaliListFormatedWithAdress>
  <DomainObject.Predmet.OstaliListFormatedWithAdressOIB>
    <izvorni_sadrzaj>
      <item>Zoran Milošević, OIB 91860919384, Gornji Draganec 185, 43240 Gornji Draganec punomoćnik sudionika u postupku AUTO - RANKO trgovina i usluge, društvo s ograničenom odgovornošću</item>
    </izvorni_sadrzaj>
    <derivirana_varijabla naziv="DomainObject.Predmet.OstaliListFormatedWithAdressOIB_1">
      <item>Zoran Milošević, OIB 91860919384, Gornji Draganec 185, 43240 Gornji Draganec punomoćnik sudionika u postupku AUTO - RANKO trgovina i usluge, društvo s ograničenom odgovornošću</item>
    </derivirana_varijabla>
  </DomainObject.Predmet.OstaliListFormatedWithAdressOIB>
  <DomainObject.Predmet.OstaliListNazivFormated>
    <izvorni_sadrzaj>
      <item>Zoran Milošević</item>
    </izvorni_sadrzaj>
    <derivirana_varijabla naziv="DomainObject.Predmet.OstaliListNazivFormated_1">
      <item>Zoran Milošević</item>
    </derivirana_varijabla>
  </DomainObject.Predmet.OstaliListNazivFormated>
  <DomainObject.Predmet.OstaliListNazivFormatedOIB>
    <izvorni_sadrzaj>
      <item>Zoran Milošević, OIB 91860919384</item>
    </izvorni_sadrzaj>
    <derivirana_varijabla naziv="DomainObject.Predmet.OstaliListNazivFormatedOIB_1">
      <item>Zoran Milošević, OIB 91860919384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St-988/2016-4</izvorni_sadrzaj>
    <derivirana_varijabla naziv="DomainObject.PoslovniBrojDokumenta_1">St-988/2016-4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- RANKO trgovina i usluge, društvo s ograničenom odgovornošću</izvorni_sadrzaj>
    <derivirana_varijabla naziv="DomainObject.Predmet.ProtustrankaIDrugi_1">AUTO - RANKO trgovina i usluge,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- RANKO trgovina i usluge, društvo s ograničenom odgovornošću, OIB 38981683788, Gornji Draganec 185, 43240 Gornji Draganec</izvorni_sadrzaj>
    <derivirana_varijabla naziv="DomainObject.Predmet.ProtustrankaIDrugiAdressOIB_1">AUTO - RANKO trgovina i usluge, društvo s ograničenom odgovornošću, OIB 38981683788, Gornji Draganec 185, 43240 Gornji Draganec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- RANKO trgovina i usluge, društvo s ograničenom odgovornošću</item>
      <item>Zoran Milošević</item>
    </izvorni_sadrzaj>
    <derivirana_varijabla naziv="DomainObject.Predmet.SudioniciListNaziv_1">
      <item>FINA, RC ZAGREB, Podružnica Bjelovar</item>
      <item>AUTO - RANKO trgovina i usluge, društvo s ograničenom odgovornošću</item>
      <item>Zoran Milošević</item>
    </derivirana_varijabla>
  </DomainObject.Predmet.SudioniciListNaziv>
  <DomainObject.Predmet.SudioniciListAdressOIB>
    <izvorni_sadrzaj>
      <item>FINA, RC ZAGREB, Podružnica Bjelovar, OIB 85821130368, F. Supila 4,43000 Bjelovar</item>
      <item>AUTO - RANKO trgovina i usluge, društvo s ograničenom odgovornošću, OIB 38981683788, Gornji Draganec 185,43240 Gornji Draganec</item>
      <item>Zoran Milošević, OIB 91860919384, Gornji Draganec 185,43240 Gornji Draganec</item>
    </izvorni_sadrzaj>
    <derivirana_varijabla naziv="DomainObject.Predmet.SudioniciListAdressOIB_1">
      <item>FINA, RC ZAGREB, Podružnica Bjelovar, OIB 85821130368, F. Supila 4,43000 Bjelovar</item>
      <item>AUTO - RANKO trgovina i usluge, društvo s ograničenom odgovornošću, OIB 38981683788, Gornji Draganec 185,43240 Gornji Draganec</item>
      <item>Zoran Milošević, OIB 91860919384, Gornji Draganec 185,43240 Gornji Draganec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C04A7-BE0A-4494-9CB0-29DBB902E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2754</properties:Characters>
  <properties:Lines>73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