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79d76" w14:paraId="0579d76" w:rsidRDefault="00D91298" w:rsidP="00D91298" w:rsidR="00D91298" w:rsidRPr="0032210A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32210A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</w:r>
      <w:r w:rsidRPr="0032210A">
        <w:rPr>
          <w:color w:val="000000"/>
        </w:rPr>
        <w:tab/>
        <w:t xml:space="preserve"> </w:t>
      </w:r>
    </w:p>
    <w:p w:rsidRDefault="00D91298" w:rsidP="00D91298" w:rsidR="00D91298" w:rsidRPr="0032210A">
      <w:pPr>
        <w:rPr>
          <w:b/>
        </w:rPr>
      </w:pPr>
      <w:r w:rsidRPr="0032210A">
        <w:rPr>
          <w:color w:val="000000"/>
        </w:rPr>
        <w:t xml:space="preserve">        </w:t>
      </w:r>
      <w:r w:rsidRPr="0032210A">
        <w:rPr>
          <w:b/>
        </w:rPr>
        <w:t>REPUBLIKA HRVATSKA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  TRGOVAČKI SUD U SPLITU</w:t>
      </w:r>
    </w:p>
    <w:p w:rsidRDefault="00D91298" w:rsidP="00D91298" w:rsidR="00D91298" w:rsidRPr="0032210A">
      <w:pPr>
        <w:rPr>
          <w:b/>
        </w:rPr>
      </w:pPr>
      <w:r w:rsidRPr="0032210A">
        <w:rPr>
          <w:b/>
        </w:rPr>
        <w:t xml:space="preserve">   STALNA SLUŽBA DUBROVNIK</w:t>
      </w:r>
    </w:p>
    <w:p w:rsidRDefault="00D91298" w:rsidP="00D91298" w:rsidR="00D91298" w:rsidRPr="0032210A">
      <w:pPr>
        <w:rPr>
          <w:b/>
        </w:rPr>
      </w:pPr>
      <w:r w:rsidRPr="0032210A">
        <w:t xml:space="preserve">     </w:t>
      </w:r>
      <w:r w:rsidRPr="0032210A">
        <w:rPr>
          <w:b/>
        </w:rPr>
        <w:t>Dr. A. Starčevića 23, Dubrovnik</w:t>
      </w:r>
    </w:p>
    <w:p w:rsidRDefault="00626E33" w:rsidP="00D91298" w:rsidR="00D91298" w:rsidRPr="0032210A">
      <w:pPr>
        <w:jc w:val="right"/>
        <w:rPr>
          <w:b/>
        </w:rPr>
      </w:pPr>
      <w:r>
        <w:rPr>
          <w:b/>
        </w:rPr>
        <w:t>Posl. br. 6</w:t>
      </w:r>
      <w:r w:rsidR="0077593D" w:rsidRPr="0032210A">
        <w:rPr>
          <w:b/>
        </w:rPr>
        <w:t>-St.</w:t>
      </w:r>
      <w:r w:rsidR="00346F3C" w:rsidRPr="0032210A">
        <w:rPr>
          <w:b/>
        </w:rPr>
        <w:t xml:space="preserve"> </w:t>
      </w:r>
      <w:r w:rsidR="00886814">
        <w:rPr>
          <w:b/>
        </w:rPr>
        <w:t>7</w:t>
      </w:r>
      <w:r w:rsidR="00796EB7">
        <w:rPr>
          <w:b/>
        </w:rPr>
        <w:t>61</w:t>
      </w:r>
      <w:r w:rsidR="0077593D" w:rsidRPr="0032210A">
        <w:rPr>
          <w:b/>
        </w:rPr>
        <w:t>/</w:t>
      </w:r>
      <w:r w:rsidR="004C0B8D">
        <w:rPr>
          <w:b/>
        </w:rPr>
        <w:t>20</w:t>
      </w:r>
      <w:r w:rsidR="00D91298" w:rsidRPr="0032210A">
        <w:rPr>
          <w:b/>
        </w:rPr>
        <w:t>16</w:t>
      </w:r>
      <w:r w:rsidR="003310C2">
        <w:rPr>
          <w:b/>
        </w:rPr>
        <w:t>-</w:t>
      </w:r>
      <w:r w:rsidR="00796EB7">
        <w:rPr>
          <w:b/>
        </w:rPr>
        <w:t>22</w:t>
      </w:r>
    </w:p>
    <w:p w:rsidRDefault="00D91298" w:rsidP="00D91298" w:rsidR="00D91298" w:rsidRPr="0032210A">
      <w:pPr>
        <w:jc w:val="right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</w:p>
    <w:p w:rsidRDefault="0077593D" w:rsidP="00D91298" w:rsidR="0077593D" w:rsidRPr="0032210A">
      <w:pPr>
        <w:jc w:val="center"/>
        <w:rPr>
          <w:b/>
        </w:rPr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E P U B L I K A    H R V A T S K A</w:t>
      </w:r>
    </w:p>
    <w:p w:rsidRDefault="004C0B8D" w:rsidP="00D91298" w:rsidR="004C0B8D">
      <w:pPr>
        <w:jc w:val="center"/>
        <w:rPr>
          <w:b/>
        </w:rPr>
      </w:pPr>
    </w:p>
    <w:p w:rsidRDefault="004C0B8D" w:rsidP="00D91298" w:rsidR="00D91298" w:rsidRPr="0032210A">
      <w:pPr>
        <w:jc w:val="center"/>
        <w:rPr>
          <w:b/>
        </w:rPr>
      </w:pPr>
      <w:r>
        <w:rPr>
          <w:b/>
        </w:rPr>
        <w:t xml:space="preserve">R J E Š </w:t>
      </w:r>
      <w:r w:rsidR="00D91298" w:rsidRPr="0032210A">
        <w:rPr>
          <w:b/>
        </w:rPr>
        <w:t>E N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CC74AD" w:rsidRPr="0032210A">
      <w:pPr>
        <w:jc w:val="both"/>
      </w:pPr>
      <w:r w:rsidRPr="0032210A">
        <w:tab/>
        <w:t xml:space="preserve">Trgovački sud u Splitu, Stalna služba u Dubrovniku, po stečajnom sucu tog suda </w:t>
      </w:r>
      <w:r w:rsidR="004C0B8D">
        <w:t>Srđanu Gavraniću</w:t>
      </w:r>
      <w:r w:rsidRPr="0032210A">
        <w:t xml:space="preserve">, kao sucu pojedincu, u stečajnom postupku nad </w:t>
      </w:r>
      <w:r w:rsidR="00CC74AD" w:rsidRPr="0032210A">
        <w:t>dužnikom</w:t>
      </w:r>
      <w:r w:rsidR="0032210A" w:rsidRPr="0032210A">
        <w:t xml:space="preserve"> </w:t>
      </w:r>
      <w:r w:rsidR="00796EB7" w:rsidRPr="00796EB7">
        <w:rPr>
          <w:lang w:val="en-AU"/>
        </w:rPr>
        <w:t xml:space="preserve">DUBROVNIK MARKETING d.o.o. za marketing i </w:t>
      </w:r>
      <w:r w:rsidR="00796EB7" w:rsidRPr="00796EB7">
        <w:t>usluge</w:t>
      </w:r>
      <w:r w:rsidR="00796EB7">
        <w:rPr>
          <w:lang w:val="en-AU"/>
        </w:rPr>
        <w:t xml:space="preserve"> "u stečaju"</w:t>
      </w:r>
      <w:r w:rsidR="00796EB7" w:rsidRPr="00796EB7">
        <w:rPr>
          <w:lang w:val="en-AU"/>
        </w:rPr>
        <w:t>, Kralja Tomislava 7, Dubrovnik, MBS: 060091604, OIB: 12909330690</w:t>
      </w:r>
      <w:r w:rsidR="004C0B8D" w:rsidRPr="004C0B8D">
        <w:rPr>
          <w:lang w:val="en-AU"/>
        </w:rPr>
        <w:t>,</w:t>
      </w:r>
      <w:r w:rsidR="004C0B8D" w:rsidRPr="004C0B8D">
        <w:t xml:space="preserve"> izvan ročišta</w:t>
      </w:r>
      <w:r w:rsidRPr="0032210A">
        <w:t xml:space="preserve">, dana </w:t>
      </w:r>
      <w:r w:rsidR="00796EB7">
        <w:t>28</w:t>
      </w:r>
      <w:r w:rsidR="00CC74AD" w:rsidRPr="0032210A">
        <w:t xml:space="preserve">. </w:t>
      </w:r>
      <w:r w:rsidR="00886814">
        <w:t>s</w:t>
      </w:r>
      <w:r w:rsidR="00796EB7">
        <w:t>tudenog</w:t>
      </w:r>
      <w:r w:rsidR="00CC74AD" w:rsidRPr="0032210A">
        <w:t xml:space="preserve"> 2017.g.</w:t>
      </w: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both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r i j e š i o    j 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 xml:space="preserve">I. </w:t>
      </w:r>
      <w:r w:rsidRPr="0032210A">
        <w:rPr>
          <w:bCs/>
        </w:rPr>
        <w:tab/>
        <w:t xml:space="preserve">Razrješuje se </w:t>
      </w:r>
      <w:r w:rsidR="00886814" w:rsidRPr="00886814">
        <w:rPr>
          <w:bCs/>
        </w:rPr>
        <w:t>IVAN ŠTEKO, Imotski, Kralja Tomislava 8, OIB: 17080810514</w:t>
      </w:r>
      <w:r w:rsidR="003C0935" w:rsidRPr="0032210A">
        <w:rPr>
          <w:bCs/>
        </w:rPr>
        <w:t xml:space="preserve"> </w:t>
      </w:r>
      <w:r w:rsidRPr="0032210A">
        <w:rPr>
          <w:bCs/>
        </w:rPr>
        <w:t xml:space="preserve">dužnosti </w:t>
      </w:r>
      <w:r w:rsidR="000C7289">
        <w:rPr>
          <w:bCs/>
        </w:rPr>
        <w:t xml:space="preserve">stečajnog upravitelja </w:t>
      </w:r>
      <w:r w:rsidRPr="0032210A">
        <w:rPr>
          <w:bCs/>
        </w:rPr>
        <w:t>d</w:t>
      </w:r>
      <w:r w:rsidR="00BA1048">
        <w:rPr>
          <w:bCs/>
        </w:rPr>
        <w:t>užnika</w:t>
      </w:r>
      <w:r w:rsidR="00CC74AD" w:rsidRPr="0032210A">
        <w:t xml:space="preserve"> </w:t>
      </w:r>
      <w:r w:rsidR="00317A5E" w:rsidRPr="00317A5E">
        <w:rPr>
          <w:lang w:val="en-AU"/>
        </w:rPr>
        <w:t xml:space="preserve">DUBROVNIK MARKETING d.o.o. za marketing i </w:t>
      </w:r>
      <w:r w:rsidR="00317A5E" w:rsidRPr="00317A5E">
        <w:t>usluge</w:t>
      </w:r>
      <w:r w:rsidR="00317A5E" w:rsidRPr="00317A5E">
        <w:rPr>
          <w:lang w:val="en-AU"/>
        </w:rPr>
        <w:t xml:space="preserve"> "u stečaju", Kralja Tomislava 7, Dubrovnik, MBS: 060091604, OIB: 12909330690</w:t>
      </w:r>
      <w:r w:rsidRPr="0032210A">
        <w:t>.</w:t>
      </w:r>
    </w:p>
    <w:p w:rsidRDefault="00D91298" w:rsidP="00D91298" w:rsidR="00D91298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</w:pPr>
      <w:r w:rsidRPr="0032210A">
        <w:rPr>
          <w:b/>
        </w:rPr>
        <w:t>II.</w:t>
      </w:r>
      <w:r w:rsidRPr="0032210A">
        <w:rPr>
          <w:bCs/>
        </w:rPr>
        <w:tab/>
      </w:r>
      <w:r w:rsidR="00886814">
        <w:rPr>
          <w:bCs/>
        </w:rPr>
        <w:t>Za upravitelja</w:t>
      </w:r>
      <w:r w:rsidRPr="0032210A">
        <w:rPr>
          <w:bCs/>
        </w:rPr>
        <w:t xml:space="preserve"> </w:t>
      </w:r>
      <w:r w:rsidR="00317A5E">
        <w:rPr>
          <w:bCs/>
        </w:rPr>
        <w:t>stečajne mase</w:t>
      </w:r>
      <w:r w:rsidR="00317A5E" w:rsidRPr="0032210A">
        <w:rPr>
          <w:bCs/>
        </w:rPr>
        <w:t xml:space="preserve"> </w:t>
      </w:r>
      <w:r w:rsidRPr="0032210A">
        <w:rPr>
          <w:bCs/>
        </w:rPr>
        <w:t>dužnik</w:t>
      </w:r>
      <w:r w:rsidR="0077593D" w:rsidRPr="0032210A">
        <w:rPr>
          <w:bCs/>
        </w:rPr>
        <w:t>a</w:t>
      </w:r>
      <w:r w:rsidRPr="0032210A">
        <w:rPr>
          <w:bCs/>
        </w:rPr>
        <w:t xml:space="preserve"> </w:t>
      </w:r>
      <w:r w:rsidR="00317A5E" w:rsidRPr="00796EB7">
        <w:rPr>
          <w:lang w:val="en-AU"/>
        </w:rPr>
        <w:t xml:space="preserve">DUBROVNIK MARKETING d.o.o. za marketing i </w:t>
      </w:r>
      <w:r w:rsidR="00317A5E" w:rsidRPr="00796EB7">
        <w:t>usluge</w:t>
      </w:r>
      <w:r w:rsidR="00317A5E">
        <w:rPr>
          <w:lang w:val="en-AU"/>
        </w:rPr>
        <w:t xml:space="preserve"> "u stečaju"</w:t>
      </w:r>
      <w:r w:rsidR="00317A5E" w:rsidRPr="00796EB7">
        <w:rPr>
          <w:lang w:val="en-AU"/>
        </w:rPr>
        <w:t>, Kralja Tomislava 7, Dubrovnik, MBS: 060091604, OIB: 12909330690</w:t>
      </w:r>
      <w:r w:rsidR="000C7289">
        <w:rPr>
          <w:lang w:val="en-AU"/>
        </w:rPr>
        <w:t xml:space="preserve"> </w:t>
      </w:r>
      <w:r w:rsidR="008F6B05" w:rsidRPr="0032210A">
        <w:t xml:space="preserve">imenuje </w:t>
      </w:r>
      <w:r w:rsidR="007F50E7">
        <w:t>se DOMAGOJ REPAČ, Đordićeva 24. Zagreb</w:t>
      </w:r>
      <w:r w:rsidR="00F17DBE" w:rsidRPr="00F17DBE">
        <w:t xml:space="preserve">, OIB: </w:t>
      </w:r>
      <w:r w:rsidR="00262D18">
        <w:t>24977406612</w:t>
      </w:r>
      <w:r w:rsidR="008F6B05" w:rsidRPr="0032210A">
        <w:t>.</w:t>
      </w:r>
    </w:p>
    <w:p w:rsidRDefault="003C0935" w:rsidP="00D91298" w:rsidR="003C0935" w:rsidRPr="0032210A">
      <w:pPr>
        <w:jc w:val="both"/>
        <w:rPr>
          <w:bCs/>
        </w:rPr>
      </w:pPr>
    </w:p>
    <w:p w:rsidRDefault="00D91298" w:rsidP="00D91298" w:rsidR="00D91298" w:rsidRPr="0032210A">
      <w:pPr>
        <w:jc w:val="both"/>
        <w:rPr>
          <w:bCs/>
        </w:rPr>
      </w:pPr>
      <w:r w:rsidRPr="0032210A">
        <w:rPr>
          <w:b/>
          <w:bCs/>
        </w:rPr>
        <w:t>III.</w:t>
      </w:r>
      <w:r w:rsidRPr="0032210A">
        <w:rPr>
          <w:b/>
          <w:bCs/>
        </w:rPr>
        <w:tab/>
      </w:r>
      <w:r w:rsidRPr="0032210A">
        <w:rPr>
          <w:bCs/>
        </w:rPr>
        <w:t xml:space="preserve">Dosadašnji stečajni upravitelj </w:t>
      </w:r>
      <w:r w:rsidR="000C7289">
        <w:rPr>
          <w:bCs/>
        </w:rPr>
        <w:t>Ivan Šteko</w:t>
      </w:r>
      <w:r w:rsidR="003C0935" w:rsidRPr="0032210A">
        <w:rPr>
          <w:bCs/>
        </w:rPr>
        <w:t xml:space="preserve"> </w:t>
      </w:r>
      <w:r w:rsidRPr="0032210A">
        <w:rPr>
          <w:bCs/>
        </w:rPr>
        <w:t>dužan je u roku od tri dana predati svoju dužnost novom stečajnom upravitelju.</w:t>
      </w:r>
    </w:p>
    <w:p w:rsidRDefault="00D91298" w:rsidP="00D91298" w:rsidR="00D91298" w:rsidRPr="0032210A">
      <w:pPr>
        <w:jc w:val="both"/>
      </w:pPr>
    </w:p>
    <w:p w:rsidRDefault="00D91298" w:rsidP="0032210A" w:rsidR="00D91298" w:rsidRPr="0032210A">
      <w:pPr>
        <w:jc w:val="right"/>
      </w:pPr>
    </w:p>
    <w:p w:rsidRDefault="00D91298" w:rsidP="00D91298" w:rsidR="00D91298" w:rsidRPr="0032210A">
      <w:pPr>
        <w:jc w:val="center"/>
        <w:rPr>
          <w:b/>
        </w:rPr>
      </w:pPr>
      <w:r w:rsidRPr="0032210A">
        <w:rPr>
          <w:b/>
        </w:rPr>
        <w:t>Obrazloženje</w:t>
      </w:r>
    </w:p>
    <w:p w:rsidRDefault="00D91298" w:rsidP="00D91298" w:rsidR="00D91298" w:rsidRPr="0032210A">
      <w:pPr>
        <w:jc w:val="both"/>
      </w:pPr>
    </w:p>
    <w:p w:rsidRDefault="00D91298" w:rsidP="00D91298" w:rsidR="003D1ACE" w:rsidRPr="0032210A">
      <w:pPr>
        <w:ind w:firstLine="708"/>
        <w:jc w:val="both"/>
        <w:rPr>
          <w:bCs/>
        </w:rPr>
      </w:pPr>
      <w:r w:rsidRPr="0032210A">
        <w:t>Rješenjem ovog suda posl.br. St.</w:t>
      </w:r>
      <w:r w:rsidR="00262D18">
        <w:t>761</w:t>
      </w:r>
      <w:r w:rsidRPr="0032210A">
        <w:t>/2016</w:t>
      </w:r>
      <w:r w:rsidR="00626E33">
        <w:t>-2</w:t>
      </w:r>
      <w:r w:rsidR="00262D18">
        <w:t>0</w:t>
      </w:r>
      <w:r w:rsidRPr="0032210A">
        <w:t xml:space="preserve"> od </w:t>
      </w:r>
      <w:r w:rsidR="00262D18" w:rsidRPr="00262D18">
        <w:t xml:space="preserve">17. lipnja 2016. godine </w:t>
      </w:r>
      <w:r w:rsidRPr="0032210A">
        <w:t xml:space="preserve">metodom slučajnog odabira za stečajnog upravitelja imenovan je </w:t>
      </w:r>
      <w:r w:rsidR="00CD5CF4">
        <w:t>Ivan Šteko</w:t>
      </w:r>
      <w:r w:rsidR="003D1ACE" w:rsidRPr="0032210A">
        <w:rPr>
          <w:bCs/>
        </w:rPr>
        <w:t>.</w:t>
      </w:r>
      <w:r w:rsidR="00CD27F9">
        <w:rPr>
          <w:bCs/>
        </w:rPr>
        <w:t xml:space="preserve"> </w:t>
      </w:r>
    </w:p>
    <w:p w:rsidRDefault="003D1ACE" w:rsidP="00D91298" w:rsidR="00D91298" w:rsidRPr="00CD5CF4">
      <w:pPr>
        <w:ind w:firstLine="708"/>
        <w:jc w:val="both"/>
        <w:rPr>
          <w:sz w:val="16"/>
          <w:szCs w:val="16"/>
        </w:rPr>
      </w:pPr>
      <w:r w:rsidRPr="00CD5CF4">
        <w:rPr>
          <w:sz w:val="16"/>
          <w:szCs w:val="16"/>
        </w:rPr>
        <w:t xml:space="preserve"> </w:t>
      </w:r>
    </w:p>
    <w:p w:rsidRDefault="00D91298" w:rsidP="00D91298" w:rsidR="00D91298" w:rsidRPr="0032210A">
      <w:pPr>
        <w:ind w:firstLine="708"/>
        <w:jc w:val="both"/>
      </w:pPr>
      <w:r w:rsidRPr="0032210A">
        <w:t xml:space="preserve">Ministarstvo pravosuđa Republike Hrvatske je </w:t>
      </w:r>
      <w:r w:rsidR="003D1ACE" w:rsidRPr="0032210A">
        <w:t>Rješenjem K</w:t>
      </w:r>
      <w:r w:rsidRPr="0032210A">
        <w:t>las</w:t>
      </w:r>
      <w:r w:rsidR="003D1ACE" w:rsidRPr="0032210A">
        <w:t>a</w:t>
      </w:r>
      <w:r w:rsidRPr="0032210A">
        <w:t xml:space="preserve">: </w:t>
      </w:r>
      <w:r w:rsidR="003D1ACE" w:rsidRPr="0032210A">
        <w:t>UP/I-133-04/15-01/</w:t>
      </w:r>
      <w:r w:rsidR="00CD5CF4">
        <w:t>376</w:t>
      </w:r>
      <w:r w:rsidRPr="0032210A">
        <w:t xml:space="preserve"> Urbroj: 514-03-02-02-</w:t>
      </w:r>
      <w:r w:rsidR="00CD5CF4">
        <w:t>01-17-14</w:t>
      </w:r>
      <w:r w:rsidRPr="0032210A">
        <w:t xml:space="preserve"> od </w:t>
      </w:r>
      <w:r w:rsidR="00CD5CF4">
        <w:t>14</w:t>
      </w:r>
      <w:r w:rsidRPr="0032210A">
        <w:t xml:space="preserve">. </w:t>
      </w:r>
      <w:r w:rsidR="00CD5CF4">
        <w:t>travnja</w:t>
      </w:r>
      <w:r w:rsidRPr="0032210A">
        <w:t xml:space="preserve"> 201</w:t>
      </w:r>
      <w:r w:rsidR="00CD5CF4">
        <w:t>7</w:t>
      </w:r>
      <w:r w:rsidRPr="0032210A">
        <w:t xml:space="preserve">. godine </w:t>
      </w:r>
      <w:r w:rsidR="003D1ACE" w:rsidRPr="0032210A">
        <w:t>stečajn</w:t>
      </w:r>
      <w:r w:rsidR="00CD5CF4">
        <w:t>og</w:t>
      </w:r>
      <w:r w:rsidR="003D1ACE" w:rsidRPr="0032210A">
        <w:t xml:space="preserve"> upravitelj</w:t>
      </w:r>
      <w:r w:rsidR="00CD5CF4">
        <w:t>a</w:t>
      </w:r>
      <w:r w:rsidR="003D1ACE" w:rsidRPr="0032210A">
        <w:t xml:space="preserve"> </w:t>
      </w:r>
      <w:r w:rsidR="00CD5CF4">
        <w:t>Ivana Šteko</w:t>
      </w:r>
      <w:r w:rsidR="003D1ACE" w:rsidRPr="0032210A">
        <w:t xml:space="preserve"> izbrisalo sa liste A stečajnih upravitelja za područje nadležnosti Trgovačkog suda u Splitu.</w:t>
      </w:r>
      <w:r w:rsidRPr="0032210A">
        <w:t xml:space="preserve"> </w:t>
      </w:r>
    </w:p>
    <w:p w:rsidRDefault="00D91298" w:rsidP="00D91298" w:rsidR="00D91298" w:rsidRPr="00CD5CF4">
      <w:pPr>
        <w:ind w:firstLine="708"/>
        <w:jc w:val="both"/>
        <w:rPr>
          <w:sz w:val="16"/>
          <w:szCs w:val="16"/>
        </w:rPr>
      </w:pPr>
    </w:p>
    <w:p w:rsidRDefault="00227495" w:rsidP="00D91298" w:rsidR="00D91298" w:rsidRPr="0032210A">
      <w:pPr>
        <w:ind w:firstLine="708"/>
        <w:jc w:val="both"/>
      </w:pPr>
      <w:r>
        <w:rPr>
          <w:bCs/>
        </w:rPr>
        <w:t xml:space="preserve">Nakon što je zaključen stečajni postupak nad dužnikom ukazala se potreba za nastavkom parničnog postupka kojeg pred sudom. Raniji stečajni upravitelj je brisan s liste i ne može obavljati dužnost, a </w:t>
      </w:r>
      <w:r w:rsidR="003517D9">
        <w:rPr>
          <w:bCs/>
        </w:rPr>
        <w:t xml:space="preserve">stečajnu masu </w:t>
      </w:r>
      <w:r>
        <w:rPr>
          <w:bCs/>
        </w:rPr>
        <w:t xml:space="preserve">stečajnog dužnika </w:t>
      </w:r>
      <w:r w:rsidR="00C81A5B">
        <w:rPr>
          <w:bCs/>
        </w:rPr>
        <w:t xml:space="preserve">u parnici pred sudom </w:t>
      </w:r>
      <w:r>
        <w:rPr>
          <w:bCs/>
        </w:rPr>
        <w:t>mora zastupati stečajni upravitelj, pa se pristupilo izboru novog stečajnog upravitelja</w:t>
      </w:r>
      <w:r w:rsidR="003517D9">
        <w:rPr>
          <w:bCs/>
        </w:rPr>
        <w:t xml:space="preserve"> odnosno upravitelj stečajne mase</w:t>
      </w:r>
      <w:r>
        <w:rPr>
          <w:bCs/>
        </w:rPr>
        <w:t xml:space="preserve">. </w:t>
      </w:r>
      <w:r w:rsidR="00D91298" w:rsidRPr="0032210A">
        <w:t xml:space="preserve">Izbor </w:t>
      </w:r>
      <w:r w:rsidR="003517D9">
        <w:t>je izvršen</w:t>
      </w:r>
      <w:r w:rsidR="00D91298" w:rsidRPr="0032210A">
        <w:t xml:space="preserve"> primjenom odredbe čl. 84. SZ. Metodom slučajnog </w:t>
      </w:r>
      <w:r w:rsidR="00D91298" w:rsidRPr="0032210A">
        <w:lastRenderedPageBreak/>
        <w:t>odabira z</w:t>
      </w:r>
      <w:r w:rsidR="003D1ACE" w:rsidRPr="0032210A">
        <w:t>a stečajnog upravitelja izabran</w:t>
      </w:r>
      <w:r w:rsidR="00D91298" w:rsidRPr="0032210A">
        <w:t xml:space="preserve"> je </w:t>
      </w:r>
      <w:r w:rsidR="006D466C">
        <w:t>Domagoj Repač, te</w:t>
      </w:r>
      <w:r w:rsidR="00D91298" w:rsidRPr="0032210A">
        <w:rPr>
          <w:bCs/>
        </w:rPr>
        <w:t xml:space="preserve"> je </w:t>
      </w:r>
      <w:r w:rsidR="00D91298" w:rsidRPr="0032210A">
        <w:t>sud ovim rješenjem imenovao istog stečajnog upravitelja.</w:t>
      </w:r>
    </w:p>
    <w:p w:rsidRDefault="00D91298" w:rsidP="00D91298" w:rsidR="00D91298" w:rsidRPr="00DC4436">
      <w:pPr>
        <w:ind w:firstLine="708"/>
        <w:jc w:val="both"/>
        <w:rPr>
          <w:sz w:val="16"/>
          <w:szCs w:val="16"/>
        </w:rPr>
      </w:pPr>
    </w:p>
    <w:p w:rsidRDefault="00D91298" w:rsidP="00D91298" w:rsidR="00D91298" w:rsidRPr="0032210A">
      <w:pPr>
        <w:ind w:firstLine="708"/>
        <w:jc w:val="both"/>
      </w:pPr>
      <w:r w:rsidRPr="0032210A">
        <w:t>Prema čl. 87. st. 7. SZ prijašnji stečajni upravitelj dužan je predati svoje dužnosti ranijem stečajnom upravitelju u roku od tri dana.</w:t>
      </w:r>
    </w:p>
    <w:p w:rsidRDefault="00D91298" w:rsidP="00D91298" w:rsidR="00D91298" w:rsidRPr="00DC4436">
      <w:pPr>
        <w:ind w:firstLine="708"/>
        <w:jc w:val="both"/>
        <w:rPr>
          <w:sz w:val="16"/>
          <w:szCs w:val="16"/>
        </w:rPr>
      </w:pPr>
    </w:p>
    <w:p w:rsidRDefault="00D91298" w:rsidP="00D91298" w:rsidR="00D91298" w:rsidRPr="0032210A">
      <w:pPr>
        <w:ind w:firstLine="709"/>
        <w:jc w:val="both"/>
      </w:pPr>
      <w:r w:rsidRPr="0032210A">
        <w:t>Zbog navedenog, na temelju spomenutih propisa, odlučeno je kao u izreci.</w:t>
      </w:r>
    </w:p>
    <w:p w:rsidRDefault="00D91298" w:rsidP="00D91298" w:rsidR="00D91298" w:rsidRPr="0032210A">
      <w:pPr>
        <w:ind w:firstLine="709"/>
        <w:jc w:val="both"/>
      </w:pPr>
    </w:p>
    <w:p w:rsidRDefault="00D91298" w:rsidP="00D91298" w:rsidR="00CC74AD" w:rsidRPr="0032210A">
      <w:pPr>
        <w:pStyle w:val="Naslov2"/>
        <w:rPr>
          <w:szCs w:val="24"/>
        </w:rPr>
      </w:pPr>
      <w:r w:rsidRPr="0032210A">
        <w:rPr>
          <w:szCs w:val="24"/>
        </w:rPr>
        <w:t xml:space="preserve">U Dubrovniku, </w:t>
      </w:r>
      <w:r w:rsidR="006D466C">
        <w:rPr>
          <w:szCs w:val="24"/>
        </w:rPr>
        <w:t>28</w:t>
      </w:r>
      <w:r w:rsidR="00CC74AD" w:rsidRPr="0032210A">
        <w:rPr>
          <w:szCs w:val="24"/>
        </w:rPr>
        <w:t xml:space="preserve">. </w:t>
      </w:r>
      <w:r w:rsidR="006D466C">
        <w:rPr>
          <w:szCs w:val="24"/>
        </w:rPr>
        <w:t>studenog</w:t>
      </w:r>
      <w:r w:rsidR="00CC74AD" w:rsidRPr="0032210A">
        <w:rPr>
          <w:szCs w:val="24"/>
        </w:rPr>
        <w:t xml:space="preserve"> 2017.</w:t>
      </w:r>
      <w:r w:rsidR="006D466C">
        <w:rPr>
          <w:szCs w:val="24"/>
        </w:rPr>
        <w:t xml:space="preserve"> </w:t>
      </w:r>
      <w:r w:rsidR="00CC74AD" w:rsidRPr="0032210A">
        <w:rPr>
          <w:szCs w:val="24"/>
        </w:rPr>
        <w:t>g</w:t>
      </w:r>
      <w:r w:rsidR="006D466C">
        <w:rPr>
          <w:szCs w:val="24"/>
        </w:rPr>
        <w:t>odine</w:t>
      </w:r>
    </w:p>
    <w:p w:rsidRDefault="00D91298" w:rsidP="00D91298" w:rsidR="00D91298" w:rsidRPr="0032210A">
      <w:pPr>
        <w:jc w:val="center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6D466C">
        <w:rPr>
          <w:b/>
        </w:rPr>
        <w:tab/>
      </w:r>
      <w:r w:rsidR="006D466C">
        <w:rPr>
          <w:b/>
        </w:rPr>
        <w:tab/>
      </w:r>
      <w:r w:rsidRPr="0032210A">
        <w:rPr>
          <w:b/>
        </w:rPr>
        <w:t>Stečajni sudac: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Pr="0032210A">
        <w:rPr>
          <w:b/>
        </w:rPr>
        <w:tab/>
      </w:r>
      <w:r w:rsidR="006D466C">
        <w:rPr>
          <w:b/>
        </w:rPr>
        <w:tab/>
      </w:r>
      <w:r w:rsidR="006D466C">
        <w:rPr>
          <w:b/>
        </w:rPr>
        <w:tab/>
      </w:r>
      <w:r w:rsidR="00626E33">
        <w:rPr>
          <w:b/>
        </w:rPr>
        <w:t>Srđan Gavranić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pStyle w:val="Tijeloteksta"/>
        <w:rPr>
          <w:b/>
          <w:szCs w:val="24"/>
        </w:rPr>
      </w:pPr>
      <w:r w:rsidRPr="0032210A">
        <w:rPr>
          <w:b/>
          <w:szCs w:val="24"/>
        </w:rPr>
        <w:t>UPUTA O PRAVNOM LIJEKU</w:t>
      </w:r>
    </w:p>
    <w:p w:rsidRDefault="00D91298" w:rsidP="00D91298" w:rsidR="00D91298" w:rsidRPr="0032210A">
      <w:pPr>
        <w:jc w:val="both"/>
      </w:pPr>
      <w:r w:rsidRPr="0032210A"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32210A">
          <w:t>11. st</w:t>
        </w:r>
      </w:smartTag>
      <w:r w:rsidRPr="0032210A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32210A">
          <w:t>4. OZ</w:t>
        </w:r>
      </w:smartTag>
      <w:r w:rsidRPr="0032210A">
        <w:t>).</w:t>
      </w:r>
    </w:p>
    <w:p w:rsidRDefault="00D91298" w:rsidP="00D91298" w:rsidR="00D91298" w:rsidRPr="0032210A">
      <w:pPr>
        <w:jc w:val="both"/>
        <w:rPr>
          <w:b/>
        </w:rPr>
      </w:pPr>
    </w:p>
    <w:p w:rsidRDefault="00D91298" w:rsidP="00D91298" w:rsidR="00D91298" w:rsidRPr="0032210A">
      <w:pPr>
        <w:jc w:val="both"/>
        <w:rPr>
          <w:b/>
        </w:rPr>
      </w:pPr>
      <w:r w:rsidRPr="0032210A">
        <w:rPr>
          <w:b/>
        </w:rPr>
        <w:t>DN-a</w:t>
      </w:r>
      <w:r w:rsidR="00DC4436">
        <w:rPr>
          <w:b/>
        </w:rPr>
        <w:t xml:space="preserve"> </w:t>
      </w:r>
      <w:r w:rsidR="00DC4436" w:rsidRPr="00DC4436">
        <w:t>(</w:t>
      </w:r>
      <w:r w:rsidR="006D466C">
        <w:t>28</w:t>
      </w:r>
      <w:r w:rsidR="00DC4436">
        <w:t>.</w:t>
      </w:r>
      <w:r w:rsidR="006D466C">
        <w:t>11</w:t>
      </w:r>
      <w:r w:rsidR="00DC4436">
        <w:t>.2017.)</w:t>
      </w:r>
      <w:r w:rsidRPr="00DC4436">
        <w:t>: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raniji stečajni upravitelj</w:t>
      </w:r>
      <w:r w:rsidR="00CE774E">
        <w:t xml:space="preserve"> Ivan Šteko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novi stečajni upr</w:t>
      </w:r>
      <w:r w:rsidR="0032210A">
        <w:t>avitelj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sudsk</w:t>
      </w:r>
      <w:r w:rsidR="0032210A">
        <w:t>i registar, prije pravomoćnosti</w:t>
      </w:r>
    </w:p>
    <w:p w:rsidRDefault="0032210A" w:rsidP="00D91298" w:rsidR="00D91298" w:rsidRPr="0032210A">
      <w:pPr>
        <w:numPr>
          <w:ilvl w:val="0"/>
          <w:numId w:val="1"/>
        </w:numPr>
        <w:jc w:val="both"/>
      </w:pPr>
      <w:r>
        <w:t>e-oglasna ploča suda</w:t>
      </w:r>
    </w:p>
    <w:p w:rsidRDefault="00D91298" w:rsidP="00D91298" w:rsidR="00D91298" w:rsidRPr="0032210A">
      <w:pPr>
        <w:numPr>
          <w:ilvl w:val="0"/>
          <w:numId w:val="1"/>
        </w:numPr>
        <w:jc w:val="both"/>
      </w:pPr>
      <w:r w:rsidRPr="0032210A">
        <w:t>Ministarstvo pravosuđa RH</w:t>
      </w:r>
      <w:r w:rsidR="0032210A">
        <w:t>- nakon pravomoćnosti</w:t>
      </w:r>
    </w:p>
    <w:p w:rsidRDefault="00D91298" w:rsidP="00D91298" w:rsidR="00D91298" w:rsidRPr="0032210A">
      <w:pPr>
        <w:jc w:val="both"/>
      </w:pPr>
      <w:r w:rsidRPr="0032210A">
        <w:t xml:space="preserve"> </w:t>
      </w:r>
    </w:p>
    <w:p w:rsidRDefault="00D2250D" w:rsidR="00D2250D" w:rsidRPr="0032210A"/>
    <w:sectPr w:rsidSect="0077593D" w:rsidR="00D2250D" w:rsidRPr="0032210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593D" w:rsidP="0077593D" w:rsidR="0077593D">
      <w:r>
        <w:separator/>
      </w:r>
    </w:p>
  </w:endnote>
  <w:endnote w:id="0" w:type="continuationSeparator">
    <w:p w:rsidRDefault="0077593D" w:rsidP="0077593D" w:rsidR="007759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593D" w:rsidP="0077593D" w:rsidR="0077593D">
      <w:r>
        <w:separator/>
      </w:r>
    </w:p>
  </w:footnote>
  <w:footnote w:id="0" w:type="continuationSeparator">
    <w:p w:rsidRDefault="0077593D" w:rsidP="0077593D" w:rsidR="007759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222773"/>
      <w:docPartObj>
        <w:docPartGallery w:val="Page Numbers (Top of Page)"/>
        <w:docPartUnique/>
      </w:docPartObj>
    </w:sdtPr>
    <w:sdtEndPr/>
    <w:sdtContent>
      <w:p w:rsidRDefault="0077593D" w:rsidP="0077593D" w:rsidR="0077593D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4C9A">
          <w:rPr>
            <w:noProof/>
          </w:rPr>
          <w:t>2</w:t>
        </w:r>
        <w:r>
          <w:fldChar w:fldCharType="end"/>
        </w:r>
        <w:r w:rsidR="0032210A">
          <w:t xml:space="preserve"> </w:t>
        </w:r>
        <w:r w:rsidR="0032210A">
          <w:tab/>
        </w:r>
        <w:r w:rsidR="0032210A">
          <w:tab/>
        </w:r>
        <w:r w:rsidR="0032210A" w:rsidRPr="00626E33">
          <w:rPr>
            <w:b/>
          </w:rPr>
          <w:t>Posl.br.</w:t>
        </w:r>
        <w:r w:rsidR="00626E33" w:rsidRPr="00626E33">
          <w:rPr>
            <w:b/>
          </w:rPr>
          <w:t>6</w:t>
        </w:r>
        <w:r w:rsidR="00626E33">
          <w:rPr>
            <w:b/>
          </w:rPr>
          <w:t>-</w:t>
        </w:r>
        <w:r w:rsidR="0032210A" w:rsidRPr="00626E33">
          <w:rPr>
            <w:b/>
          </w:rPr>
          <w:t>St.</w:t>
        </w:r>
        <w:r w:rsidR="006D466C">
          <w:rPr>
            <w:b/>
          </w:rPr>
          <w:t>761</w:t>
        </w:r>
        <w:r w:rsidR="00626E33" w:rsidRPr="00626E33">
          <w:rPr>
            <w:b/>
          </w:rPr>
          <w:t>/2016</w:t>
        </w:r>
        <w:r w:rsidR="003310C2">
          <w:rPr>
            <w:b/>
          </w:rPr>
          <w:t>-</w:t>
        </w:r>
        <w:r w:rsidR="006D466C">
          <w:rPr>
            <w:b/>
          </w:rPr>
          <w:t>22</w:t>
        </w:r>
      </w:p>
    </w:sdtContent>
  </w:sdt>
  <w:p w:rsidRDefault="0077593D" w:rsidR="00775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1298"/>
    <w:rsid w:val="000C7289"/>
    <w:rsid w:val="00227495"/>
    <w:rsid w:val="00262D18"/>
    <w:rsid w:val="00292504"/>
    <w:rsid w:val="00317A5E"/>
    <w:rsid w:val="0032210A"/>
    <w:rsid w:val="003310C2"/>
    <w:rsid w:val="00346F3C"/>
    <w:rsid w:val="003517D9"/>
    <w:rsid w:val="003C0935"/>
    <w:rsid w:val="003D1ACE"/>
    <w:rsid w:val="004C0B8D"/>
    <w:rsid w:val="00626E33"/>
    <w:rsid w:val="006D466C"/>
    <w:rsid w:val="0077593D"/>
    <w:rsid w:val="00796EB7"/>
    <w:rsid w:val="007F50E7"/>
    <w:rsid w:val="00886814"/>
    <w:rsid w:val="008F6B05"/>
    <w:rsid w:val="00BA1048"/>
    <w:rsid w:val="00BB215E"/>
    <w:rsid w:val="00C10FFE"/>
    <w:rsid w:val="00C81A5B"/>
    <w:rsid w:val="00CC74AD"/>
    <w:rsid w:val="00CD27F9"/>
    <w:rsid w:val="00CD5CF4"/>
    <w:rsid w:val="00CE774E"/>
    <w:rsid w:val="00D05D1A"/>
    <w:rsid w:val="00D2250D"/>
    <w:rsid w:val="00D91298"/>
    <w:rsid w:val="00DC4436"/>
    <w:rsid w:val="00DF5DD6"/>
    <w:rsid w:val="00E540CE"/>
    <w:rsid w:val="00E61E51"/>
    <w:rsid w:val="00F17DBE"/>
    <w:rsid w:val="00F379BF"/>
    <w:rsid w:val="00FA4C9A"/>
    <w:rsid w:val="00FE1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12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false"/>
      <w:autoSpaceDE w:val="false"/>
      <w:autoSpaceDN w:val="false"/>
      <w:adjustRightInd w:val="false"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9129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9129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93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C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C9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C9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C9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C9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12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91298"/>
    <w:pPr>
      <w:keepNext/>
      <w:overflowPunct w:val="0"/>
      <w:autoSpaceDE w:val="0"/>
      <w:autoSpaceDN w:val="0"/>
      <w:adjustRightInd w:val="0"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9129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91298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9129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91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129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93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93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C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C9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C9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C9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C9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7922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2016.</izvorni_sadrzaj>
    <derivirana_varijabla naziv="DomainObject.Predmet.DatumRjesavanja_1">29.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MARKETING d.o.o. za marketing i usluge</izvorni_sadrzaj>
    <derivirana_varijabla naziv="DomainObject.Predmet.ProtustrankaFormated_1">  DUBROVNIK MARKETING d.o.o. za marketing i usluge</derivirana_varijabla>
  </DomainObject.Predmet.ProtustrankaFormated>
  <DomainObject.Predmet.ProtustrankaFormatedOIB>
    <izvorni_sadrzaj>  DUBROVNIK MARKETING d.o.o. za marketing i usluge, OIB 12909330690</izvorni_sadrzaj>
    <derivirana_varijabla naziv="DomainObject.Predmet.ProtustrankaFormatedOIB_1">  DUBROVNIK MARKETING d.o.o. za marketing i usluge, OIB 12909330690</derivirana_varijabla>
  </DomainObject.Predmet.ProtustrankaFormatedOIB>
  <DomainObject.Predmet.ProtustrankaFormatedWithAdress>
    <izvorni_sadrzaj> DUBROVNIK MARKETING d.o.o. za marketing i usluge, Kralja Tomislava 7, 20000 Dubrovnik</izvorni_sadrzaj>
    <derivirana_varijabla naziv="DomainObject.Predmet.ProtustrankaFormatedWithAdress_1"> DUBROVNIK MARKETING d.o.o. za marketing i usluge, Kralja Tomislava 7, 20000 Dubrovnik</derivirana_varijabla>
  </DomainObject.Predmet.ProtustrankaFormatedWithAdress>
  <DomainObject.Predmet.ProtustrankaFormatedWithAdressOIB>
    <izvorni_sadrzaj> DUBROVNIK MARKETING d.o.o. za marketing i usluge, OIB 12909330690, Kralja Tomislava 7, 20000 Dubrovnik</izvorni_sadrzaj>
    <derivirana_varijabla naziv="DomainObject.Predmet.ProtustrankaFormatedWithAdressOIB_1"> DUBROVNIK MARKETING d.o.o. za marketing i usluge, OIB 12909330690, Kralja Tomislava 7, 20000 Dubrovnik</derivirana_varijabla>
  </DomainObject.Predmet.ProtustrankaFormatedWithAdressOIB>
  <DomainObject.Predmet.ProtustrankaWithAdress>
    <izvorni_sadrzaj>DUBROVNIK MARKETING d.o.o. za marketing i usluge Kralja Tomislava 7, 20000 Dubrovnik</izvorni_sadrzaj>
    <derivirana_varijabla naziv="DomainObject.Predmet.ProtustrankaWithAdress_1">DUBROVNIK MARKETING d.o.o. za marketing i usluge Kralja Tomislava 7, 20000 Dubrovnik</derivirana_varijabla>
  </DomainObject.Predmet.ProtustrankaWithAdress>
  <DomainObject.Predmet.ProtustrankaWithAdressOIB>
    <izvorni_sadrzaj>DUBROVNIK MARKETING d.o.o. za marketing i usluge, OIB 12909330690, Kralja Tomislava 7, 20000 Dubrovnik</izvorni_sadrzaj>
    <derivirana_varijabla naziv="DomainObject.Predmet.ProtustrankaWithAdressOIB_1">DUBROVNIK MARKETING d.o.o. za marketing i usluge, OIB 12909330690, Kralja Tomislava 7, 20000 Dubrovnik</derivirana_varijabla>
  </DomainObject.Predmet.ProtustrankaWithAdressOIB>
  <DomainObject.Predmet.ProtustrankaNazivFormated>
    <izvorni_sadrzaj>DUBROVNIK MARKETING d.o.o. za marketing i usluge</izvorni_sadrzaj>
    <derivirana_varijabla naziv="DomainObject.Predmet.ProtustrankaNazivFormated_1">DUBROVNIK MARKETING d.o.o. za marketing i usluge</derivirana_varijabla>
  </DomainObject.Predmet.ProtustrankaNazivFormated>
  <DomainObject.Predmet.ProtustrankaNazivFormatedOIB>
    <izvorni_sadrzaj>DUBROVNIK MARKETING d.o.o. za marketing i usluge, OIB 12909330690</izvorni_sadrzaj>
    <derivirana_varijabla naziv="DomainObject.Predmet.ProtustrankaNazivFormatedOIB_1">DUBROVNIK MARKETING d.o.o. za marketing i usluge, OIB 12909330690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1179383.79</izvorni_sadrzaj>
    <derivirana_varijabla naziv="DomainObject.Predmet.TrenutnaVrijednost_1">1179383.79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MARKETING d.o.o. za marketing i usluge</item>
    </izvorni_sadrzaj>
    <derivirana_varijabla naziv="DomainObject.Predmet.ProtuStrankaListFormated_1">
      <item>DUBROVNIK MARKETING d.o.o. za marketing i usluge</item>
    </derivirana_varijabla>
  </DomainObject.Predmet.ProtuStrankaListFormated>
  <DomainObject.Predmet.ProtuStrankaListFormatedOIB>
    <izvorni_sadrzaj>
      <item>DUBROVNIK MARKETING d.o.o. za marketing i usluge, OIB 12909330690</item>
    </izvorni_sadrzaj>
    <derivirana_varijabla naziv="DomainObject.Predmet.ProtuStrankaListFormatedOIB_1">
      <item>DUBROVNIK MARKETING d.o.o. za marketing i usluge, OIB 12909330690</item>
    </derivirana_varijabla>
  </DomainObject.Predmet.ProtuStrankaListFormatedOIB>
  <DomainObject.Predmet.ProtuStrankaListFormatedWithAdress>
    <izvorni_sadrzaj>
      <item>DUBROVNIK MARKETING d.o.o. za marketing i usluge, Kralja Tomislava 7, 20000 Dubrovnik</item>
    </izvorni_sadrzaj>
    <derivirana_varijabla naziv="DomainObject.Predmet.ProtuStrankaListFormatedWithAdress_1">
      <item>DUBROVNIK MARKETING d.o.o. za marketing i usluge, Kralja Tomislava 7, 20000 Dubrovnik</item>
    </derivirana_varijabla>
  </DomainObject.Predmet.ProtuStrankaListFormatedWithAdress>
  <DomainObject.Predmet.ProtuStrankaListFormatedWithAdressOIB>
    <izvorni_sadrzaj>
      <item>DUBROVNIK MARKETING d.o.o. za marketing i usluge, OIB 12909330690, Kralja Tomislava 7, 20000 Dubrovnik</item>
    </izvorni_sadrzaj>
    <derivirana_varijabla naziv="DomainObject.Predmet.ProtuStrankaListFormatedWithAdressOIB_1">
      <item>DUBROVNIK MARKETING d.o.o. za marketing i usluge, OIB 12909330690, Kralja Tomislava 7, 20000 Dubrovnik</item>
    </derivirana_varijabla>
  </DomainObject.Predmet.ProtuStrankaListFormatedWithAdressOIB>
  <DomainObject.Predmet.ProtuStrankaListNazivFormated>
    <izvorni_sadrzaj>
      <item>DUBROVNIK MARKETING d.o.o. za marketing i usluge</item>
    </izvorni_sadrzaj>
    <derivirana_varijabla naziv="DomainObject.Predmet.ProtuStrankaListNazivFormated_1">
      <item>DUBROVNIK MARKETING d.o.o. za marketing i usluge</item>
    </derivirana_varijabla>
  </DomainObject.Predmet.ProtuStrankaListNazivFormated>
  <DomainObject.Predmet.ProtuStrankaListNazivFormatedOIB>
    <izvorni_sadrzaj>
      <item>DUBROVNIK MARKETING d.o.o. za marketing i usluge, OIB 12909330690</item>
    </izvorni_sadrzaj>
    <derivirana_varijabla naziv="DomainObject.Predmet.ProtuStrankaListNazivFormatedOIB_1">
      <item>DUBROVNIK MARKETING d.o.o. za marketing i usluge, OIB 12909330690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MARKETING d.o.o. za marketing i usluge</izvorni_sadrzaj>
    <derivirana_varijabla naziv="DomainObject.Predmet.ProtustrankaIDrugi_1">DUBROVNIK MARKETING d.o.o. za marketing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MARKETING d.o.o. za marketing i usluge, OIB 12909330690, Kralja Tomislava 7, 20000 Dubrovnik</izvorni_sadrzaj>
    <derivirana_varijabla naziv="DomainObject.Predmet.ProtustrankaIDrugiAdressOIB_1">DUBROVNIK MARKETING d.o.o. za marketing i usluge, OIB 12909330690, Kralja Tomislava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>7. srpnja 2016.</izvorni_sadrzaj>
    <derivirana_varijabla naziv="DomainObject.Predmet.OdlukaRjesenje.DatumPravomocnosti_1">7. srpnja 2016.</derivirana_varijabla>
  </DomainObject.Predmet.OdlukaRjesenje.DatumPravomocnosti>
  <DomainObject.Predmet.OdlukaRjesenje.Oznaka>
    <izvorni_sadrzaj>St-761/2016-20</izvorni_sadrzaj>
    <derivirana_varijabla naziv="DomainObject.Predmet.OdlukaRjesenje.Oznaka_1">St-761/2016-20</derivirana_varijabla>
  </DomainObject.Predmet.OdlukaRjesenje.Oznaka>
  <DomainObject.Predmet.SudioniciListNaziv>
    <izvorni_sadrzaj>
      <item>FINA, RC Split, Podružnica Dubrovnik</item>
      <item>DUBROVNIK MARKETING d.o.o. za marketing i usluge</item>
    </izvorni_sadrzaj>
    <derivirana_varijabla naziv="DomainObject.Predmet.SudioniciListNaziv_1">
      <item>FINA, RC Split, Podružnica Dubrovnik</item>
      <item>DUBROVNIK MARKETING d.o.o. za marketing i usluge</item>
    </derivirana_varijabla>
  </DomainObject.Predmet.SudioniciListNaziv>
  <DomainObject.Predmet.SudioniciListAdressOIB>
    <izvorni_sadrzaj>
      <item>FINA, RC Split, Podružnica Dubrovnik, OIB 85821130368, Vukovarska 2,20000 Dubrovnik</item>
      <item>DUBROVNIK MARKETING d.o.o. za marketing i usluge, OIB 12909330690, Kralja Tomislava 7,20000 Dubrovnik</item>
    </izvorni_sadrzaj>
    <derivirana_varijabla naziv="DomainObject.Predmet.SudioniciListAdressOIB_1">
      <item>FINA, RC Split, Podružnica Dubrovnik, OIB 85821130368, Vukovarska 2,20000 Dubrovnik</item>
      <item>DUBROVNIK MARKETING d.o.o. za marketing i usluge, OIB 12909330690, Kralja Tomislava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12909330690</item>
    </izvorni_sadrzaj>
    <derivirana_varijabla naziv="DomainObject.Predmet.SudioniciListNazivOIB_1">
      <item>, OIB 85821130368</item>
      <item>, OIB 12909330690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2599</properties:Characters>
  <properties:Lines>79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2017-11-28T13:01:00Z</dcterms:created>
  <dc:creator>Diana Butigan Granić</dc:creator>
  <cp:lastModifiedBy>Srđan Gavranić</cp:lastModifiedBy>
  <cp:lastPrinted>2017-05-03T11:26:00Z</cp:lastPrinted>
  <dcterms:modified xmlns:xsi="http://www.w3.org/2001/XMLSchema-instance" xsi:type="dcterms:W3CDTF">2017-11-28T13:03:00Z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