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7454" w14:paraId="1f57454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B82C19">
        <w:rPr>
          <w:rFonts w:cs="Times New Roman" w:hAnsi="Times New Roman" w:ascii="Times New Roman"/>
          <w:b/>
          <w:sz w:val="24"/>
          <w:szCs w:val="24"/>
        </w:rPr>
        <w:t>36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B82C19">
        <w:rPr>
          <w:rFonts w:cs="Times New Roman" w:hAnsi="Times New Roman" w:ascii="Times New Roman"/>
          <w:sz w:val="24"/>
          <w:szCs w:val="24"/>
        </w:rPr>
        <w:t>MALJKOVIĆ USLUGE d.o.o. iz Drniša, Stjepana Radića 52, MBS:110036881, OIB:05153867284</w:t>
      </w:r>
      <w:r>
        <w:rPr>
          <w:rFonts w:cs="Times New Roman" w:hAnsi="Times New Roman" w:ascii="Times New Roman"/>
          <w:sz w:val="24"/>
          <w:szCs w:val="24"/>
        </w:rPr>
        <w:t xml:space="preserve">, dana 12.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B82C19">
        <w:rPr>
          <w:rFonts w:cs="Times New Roman" w:hAnsi="Times New Roman" w:ascii="Times New Roman"/>
          <w:sz w:val="24"/>
          <w:szCs w:val="24"/>
        </w:rPr>
        <w:t>MALJKOVIĆ USLUGE d.o.o. iz Drniša, Stjepana Radića 52, MBS:110036881, OIB:05153867284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B82C19">
        <w:rPr>
          <w:rFonts w:cs="Times New Roman" w:hAnsi="Times New Roman" w:ascii="Times New Roman"/>
          <w:sz w:val="24"/>
          <w:szCs w:val="24"/>
        </w:rPr>
        <w:t>2.418,76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82C19">
        <w:rPr>
          <w:rFonts w:cs="Times New Roman" w:hAnsi="Times New Roman" w:ascii="Times New Roman"/>
          <w:sz w:val="24"/>
          <w:szCs w:val="24"/>
        </w:rPr>
        <w:t>Arijana Maljković iz Okruga Gornjeg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B82C19">
        <w:rPr>
          <w:rFonts w:cs="Times New Roman" w:hAnsi="Times New Roman" w:ascii="Times New Roman"/>
          <w:sz w:val="24"/>
          <w:szCs w:val="24"/>
        </w:rPr>
        <w:t>roj 221-36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12.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B82C19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Arijana Maljković, Lokve 5, Okrug Gornji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E03E2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97D" w:rsidP="0064642A" w:rsidR="0031497D">
      <w:pPr>
        <w:spacing w:lineRule="auto" w:line="240" w:after="0"/>
      </w:pPr>
      <w:r>
        <w:separator/>
      </w:r>
    </w:p>
  </w:endnote>
  <w:endnote w:id="0" w:type="continuationSeparator">
    <w:p w:rsidRDefault="0031497D" w:rsidP="0064642A" w:rsidR="003149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97D" w:rsidP="0064642A" w:rsidR="0031497D">
      <w:pPr>
        <w:spacing w:lineRule="auto" w:line="240" w:after="0"/>
      </w:pPr>
      <w:r>
        <w:separator/>
      </w:r>
    </w:p>
  </w:footnote>
  <w:footnote w:id="0" w:type="continuationSeparator">
    <w:p w:rsidRDefault="0031497D" w:rsidP="0064642A" w:rsidR="003149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B82C19">
      <w:t>36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E03E2"/>
    <w:rsid w:val="00213889"/>
    <w:rsid w:val="0031497D"/>
    <w:rsid w:val="0064642A"/>
    <w:rsid w:val="00661212"/>
    <w:rsid w:val="00711DB8"/>
    <w:rsid w:val="007F555B"/>
    <w:rsid w:val="00B82C19"/>
    <w:rsid w:val="00D56DD5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0E0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3E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3E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3E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3E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0E0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3E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3E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3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3E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MALJKOVIĆ USLUGE društvo s ograničenom odgovornošću za usluge turističke agencije, trgovinu i prijevoz</izvorni_sadrzaj>
    <derivirana_varijabla naziv="DomainObject.Predmet.ProtustrankaFormated_1">  MALJKOVIĆ USLUGE društvo s ograničenom odgovornošću za usluge turističke agencije, trgovinu i prijevoz</derivirana_varijabla>
  </DomainObject.Predmet.ProtustrankaFormated>
  <DomainObject.Predmet.ProtustrankaFormatedOIB>
    <izvorni_sadrzaj>  MALJKOVIĆ USLUGE društvo s ograničenom odgovornošću za usluge turističke agencije, trgovinu i prijevoz, OIB 05153867284</izvorni_sadrzaj>
    <derivirana_varijabla naziv="DomainObject.Predmet.ProtustrankaFormatedOIB_1">  MALJKOVIĆ USLUGE društvo s ograničenom odgovornošću za usluge turističke agencije, trgovinu i prijevoz, OIB 05153867284</derivirana_varijabla>
  </DomainObject.Predmet.ProtustrankaFormatedOIB>
  <DomainObject.Predmet.ProtustrankaFormatedWithAdress>
    <izvorni_sadrzaj> MALJKOVIĆ USLUGE društvo s ograničenom odgovornošću za usluge turističke agencije, trgovinu i prijevoz, ul. Stjepana Radića 52 , 22320 Drniš</izvorni_sadrzaj>
    <derivirana_varijabla naziv="DomainObject.Predmet.ProtustrankaFormatedWithAdress_1"> MALJKOVIĆ USLUGE društvo s ograničenom odgovornošću za usluge turističke agencije, trgovinu i prijevoz, ul. Stjepana Radića 52 , 22320 Drniš</derivirana_varijabla>
  </DomainObject.Predmet.ProtustrankaFormatedWithAdress>
  <DomainObject.Predmet.ProtustrankaFormatedWithAdressOIB>
    <izvorni_sadrzaj> MALJKOVIĆ USLUGE društvo s ograničenom odgovornošću za usluge turističke agencije, trgovinu i prijevoz, OIB 05153867284, ul. Stjepana Radića 52 , 22320 Drniš</izvorni_sadrzaj>
    <derivirana_varijabla naziv="DomainObject.Predmet.ProtustrankaFormatedWithAdressOIB_1"> MALJKOVIĆ USLUGE društvo s ograničenom odgovornošću za usluge turističke agencije, trgovinu i prijevoz, OIB 05153867284, ul. Stjepana Radića 52 , 22320 Drniš</derivirana_varijabla>
  </DomainObject.Predmet.ProtustrankaFormatedWithAdressOIB>
  <DomainObject.Predmet.ProtustrankaWithAdress>
    <izvorni_sadrzaj>MALJKOVIĆ USLUGE društvo s ograničenom odgovornošću za usluge turističke agencije, trgovinu i prijevoz ul. Stjepana Radića 52 , 22320 Drniš</izvorni_sadrzaj>
    <derivirana_varijabla naziv="DomainObject.Predmet.ProtustrankaWithAdress_1">MALJKOVIĆ USLUGE društvo s ograničenom odgovornošću za usluge turističke agencije, trgovinu i prijevoz ul. Stjepana Radića 52 , 22320 Drniš</derivirana_varijabla>
  </DomainObject.Predmet.ProtustrankaWithAdress>
  <DomainObject.Predmet.ProtustrankaWithAdressOIB>
    <izvorni_sadrzaj>MALJKOVIĆ USLUGE društvo s ograničenom odgovornošću za usluge turističke agencije, trgovinu i prijevoz, OIB 05153867284, ul. Stjepana Radića 52 , 22320 Drniš</izvorni_sadrzaj>
    <derivirana_varijabla naziv="DomainObject.Predmet.ProtustrankaWithAdressOIB_1">MALJKOVIĆ USLUGE društvo s ograničenom odgovornošću za usluge turističke agencije, trgovinu i prijevoz, OIB 05153867284, ul. Stjepana Radića 52 , 22320 Drniš</derivirana_varijabla>
  </DomainObject.Predmet.ProtustrankaWithAdressOIB>
  <DomainObject.Predmet.ProtustrankaNazivFormated>
    <izvorni_sadrzaj>MALJKOVIĆ USLUGE društvo s ograničenom odgovornošću za usluge turističke agencije, trgovinu i prijevoz</izvorni_sadrzaj>
    <derivirana_varijabla naziv="DomainObject.Predmet.ProtustrankaNazivFormated_1">MALJKOVIĆ USLUGE društvo s ograničenom odgovornošću za usluge turističke agencije, trgovinu i prijevoz</derivirana_varijabla>
  </DomainObject.Predmet.ProtustrankaNazivFormated>
  <DomainObject.Predmet.ProtustrankaNazivFormatedOIB>
    <izvorni_sadrzaj>MALJKOVIĆ USLUGE društvo s ograničenom odgovornošću za usluge turističke agencije, trgovinu i prijevoz, OIB 05153867284</izvorni_sadrzaj>
    <derivirana_varijabla naziv="DomainObject.Predmet.ProtustrankaNazivFormatedOIB_1">MALJKOVIĆ USLUGE društvo s ograničenom odgovornošću za usluge turističke agencije, trgovinu i prijevoz, OIB 05153867284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MALJKOVIĆ USLUGE društvo s ograničenom odgovornošću za usluge turističke agencije, trgovinu i prijevoz</item>
    </izvorni_sadrzaj>
    <derivirana_varijabla naziv="DomainObject.Predmet.ProtuStrankaListFormated_1">
      <item>MALJKOVIĆ USLUGE društvo s ograničenom odgovornošću za usluge turističke agencije, trgovinu i prijevoz</item>
    </derivirana_varijabla>
  </DomainObject.Predmet.ProtuStrankaListFormated>
  <DomainObject.Predmet.ProtuStrankaListFormatedOIB>
    <izvorni_sadrzaj>
      <item>MALJKOVIĆ USLUGE društvo s ograničenom odgovornošću za usluge turističke agencije, trgovinu i prijevoz, OIB 05153867284</item>
    </izvorni_sadrzaj>
    <derivirana_varijabla naziv="DomainObject.Predmet.ProtuStrankaListFormatedOIB_1">
      <item>MALJKOVIĆ USLUGE društvo s ograničenom odgovornošću za usluge turističke agencije, trgovinu i prijevoz, OIB 05153867284</item>
    </derivirana_varijabla>
  </DomainObject.Predmet.ProtuStrankaListFormatedOIB>
  <DomainObject.Predmet.ProtuStrankaListFormatedWithAdress>
    <izvorni_sadrzaj>
      <item>MALJKOVIĆ USLUGE društvo s ograničenom odgovornošću za usluge turističke agencije, trgovinu i prijevoz, ul. Stjepana Radića 52 , 22320 Drniš</item>
    </izvorni_sadrzaj>
    <derivirana_varijabla naziv="DomainObject.Predmet.ProtuStrankaListFormatedWithAdress_1">
      <item>MALJKOVIĆ USLUGE društvo s ograničenom odgovornošću za usluge turističke agencije, trgovinu i prijevoz, ul. Stjepana Radića 52 , 22320 Drniš</item>
    </derivirana_varijabla>
  </DomainObject.Predmet.ProtuStrankaListFormatedWithAdress>
  <DomainObject.Predmet.ProtuStrankaListFormatedWithAdressOIB>
    <izvorni_sadrzaj>
      <item>MALJKOVIĆ USLUGE društvo s ograničenom odgovornošću za usluge turističke agencije, trgovinu i prijevoz, OIB 05153867284, ul. Stjepana Radića 52 , 22320 Drniš</item>
    </izvorni_sadrzaj>
    <derivirana_varijabla naziv="DomainObject.Predmet.ProtuStrankaListFormatedWithAdressOIB_1">
      <item>MALJKOVIĆ USLUGE društvo s ograničenom odgovornošću za usluge turističke agencije, trgovinu i prijevoz, OIB 05153867284, ul. Stjepana Radića 52 , 22320 Drniš</item>
    </derivirana_varijabla>
  </DomainObject.Predmet.ProtuStrankaListFormatedWithAdressOIB>
  <DomainObject.Predmet.ProtuStrankaListNazivFormated>
    <izvorni_sadrzaj>
      <item>MALJKOVIĆ USLUGE društvo s ograničenom odgovornošću za usluge turističke agencije, trgovinu i prijevoz</item>
    </izvorni_sadrzaj>
    <derivirana_varijabla naziv="DomainObject.Predmet.ProtuStrankaListNazivFormated_1">
      <item>MALJKOVIĆ USLUGE društvo s ograničenom odgovornošću za usluge turističke agencije, trgovinu i prijevoz</item>
    </derivirana_varijabla>
  </DomainObject.Predmet.ProtuStrankaListNazivFormated>
  <DomainObject.Predmet.ProtuStrankaListNazivFormatedOIB>
    <izvorni_sadrzaj>
      <item>MALJKOVIĆ USLUGE društvo s ograničenom odgovornošću za usluge turističke agencije, trgovinu i prijevoz, OIB 05153867284</item>
    </izvorni_sadrzaj>
    <derivirana_varijabla naziv="DomainObject.Predmet.ProtuStrankaListNazivFormatedOIB_1">
      <item>MALJKOVIĆ USLUGE društvo s ograničenom odgovornošću za usluge turističke agencije, trgovinu i prijevoz, OIB 05153867284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MALJKOVIĆ USLUGE društvo s ograničenom odgovornošću za usluge turističke agencije, trgovinu i prijevoz</izvorni_sadrzaj>
    <derivirana_varijabla naziv="DomainObject.Predmet.ProtustrankaIDrugi_1">MALJKOVIĆ USLUGE društvo s ograničenom odgovornošću za usluge turističke agencije, trgovinu 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MALJKOVIĆ USLUGE društvo s ograničenom odgovornošću za usluge turističke agencije, trgovinu i prijevoz, OIB 05153867284, ul. Stjepana Radića 52 , 22320 Drniš</izvorni_sadrzaj>
    <derivirana_varijabla naziv="DomainObject.Predmet.ProtustrankaIDrugiAdressOIB_1">MALJKOVIĆ USLUGE društvo s ograničenom odgovornošću za usluge turističke agencije, trgovinu i prijevoz, OIB 05153867284, ul. Stjepana Radića 52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MALJKOVIĆ USLUGE društvo s ograničenom odgovornošću za usluge turističke agencije, trgovinu i prijevoz</item>
    </izvorni_sadrzaj>
    <derivirana_varijabla naziv="DomainObject.Predmet.SudioniciListNaziv_1">
      <item>FINA - Podružnica Šibenik</item>
      <item>MALJKOVIĆ USLUGE društvo s ograničenom odgovornošću za usluge turističke agencije, trgovinu i prijevoz</item>
    </derivirana_varijabla>
  </DomainObject.Predmet.SudioniciListNaziv>
  <DomainObject.Predmet.SudioniciListAdressOIB>
    <izvorni_sadrzaj>
      <item>FINA - Podružnica Šibenik, OIB 85821130368, Perivoj L. Marune 1,22000 Šibenik</item>
      <item>MALJKOVIĆ USLUGE društvo s ograničenom odgovornošću za usluge turističke agencije, trgovinu i prijevoz, OIB 05153867284, ul. Stjepana Radića 52 ,22320 Drniš</item>
    </izvorni_sadrzaj>
    <derivirana_varijabla naziv="DomainObject.Predmet.SudioniciListAdressOIB_1">
      <item>FINA - Podružnica Šibenik, OIB 85821130368, Perivoj L. Marune 1,22000 Šibenik</item>
      <item>MALJKOVIĆ USLUGE društvo s ograničenom odgovornošću za usluge turističke agencije, trgovinu i prijevoz, OIB 05153867284, ul. Stjepana Radića 52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05153867284</item>
    </izvorni_sadrzaj>
    <derivirana_varijabla naziv="DomainObject.Predmet.SudioniciListNazivOIB_1">
      <item>, OIB 85821130368</item>
      <item>, OIB 05153867284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2210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2016-01-12T10:04:00Z</dcterms:created>
  <dc:creator>Joško Livaković</dc:creator>
  <cp:lastModifiedBy>Joško Livaković</cp:lastModifiedBy>
  <dcterms:modified xmlns:xsi="http://www.w3.org/2001/XMLSchema-instance" xsi:type="dcterms:W3CDTF">2016-01-12T10:04:00Z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