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f169" w14:paraId="096f169" w:rsidRDefault="00230D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0DD5" w:rsidP="00230DD5" w:rsidR="00AE649C">
      <w:pPr>
        <w:pStyle w:val="NormaleSPIS"/>
        <w:spacing w:after="0"/>
      </w:pPr>
      <w:r>
        <w:t xml:space="preserve">      Republika Hrvatska</w:t>
      </w:r>
    </w:p>
    <w:p w:rsidRDefault="00230DD5" w:rsidP="00230DD5" w:rsidR="00230DD5">
      <w:pPr>
        <w:pStyle w:val="NormaleSPIS"/>
        <w:spacing w:after="0"/>
      </w:pPr>
      <w:r>
        <w:t>Trgovački sud u Bjelovaru</w:t>
      </w:r>
    </w:p>
    <w:p w:rsidRDefault="00230DD5" w:rsidP="004F27AE" w:rsidR="00230DD5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230DD5" w:rsidP="00230DD5" w:rsidR="00230DD5">
      <w:pPr>
        <w:jc w:val="right"/>
      </w:pPr>
      <w:r>
        <w:t>Poslovni broj:7 St-344/2016-52</w:t>
      </w:r>
    </w:p>
    <w:p w:rsidRDefault="00230DD5" w:rsidP="00230DD5" w:rsidR="00230DD5">
      <w:r>
        <w:tab/>
      </w:r>
      <w:r>
        <w:tab/>
      </w:r>
      <w:r>
        <w:tab/>
      </w:r>
      <w:r>
        <w:tab/>
      </w:r>
    </w:p>
    <w:p w:rsidRDefault="00230DD5" w:rsidP="00230DD5" w:rsidR="00230DD5">
      <w:pPr>
        <w:jc w:val="center"/>
      </w:pPr>
      <w:r>
        <w:rPr>
          <w:b/>
        </w:rPr>
        <w:t>P O Z I V</w:t>
      </w:r>
    </w:p>
    <w:p w:rsidRDefault="00230DD5" w:rsidP="00230DD5" w:rsidR="00230DD5">
      <w:pPr>
        <w:jc w:val="both"/>
      </w:pPr>
      <w:r>
        <w:t xml:space="preserve">U stečajnom predmetu nad stečajnim dužnikom FAVAL d.o.o. za poljoprivredu, trgovinu i usluge u stečaju iz Čađavice, Vukovarska 75, OIB 73104708356, pozivate se na ročište za diobu </w:t>
      </w:r>
      <w:proofErr w:type="spellStart"/>
      <w:r>
        <w:t>kupovnine</w:t>
      </w:r>
      <w:proofErr w:type="spellEnd"/>
      <w:r>
        <w:t xml:space="preserve"> za nekretnine i pokretnine iz rješenja o dosudi Trgovačkog suda u Bjelovaru pod poslovnim brojem 7 St-344/2016-42 od 11. listopada 2017. godine, u ovaj sud soba broj 2, na dan</w:t>
      </w:r>
    </w:p>
    <w:p w:rsidRDefault="00230DD5" w:rsidP="00230DD5" w:rsidR="00230DD5">
      <w:pPr>
        <w:jc w:val="center"/>
        <w:rPr>
          <w:b/>
        </w:rPr>
      </w:pPr>
      <w:r>
        <w:rPr>
          <w:b/>
        </w:rPr>
        <w:t>20. studenog 2017. godine u 09,00 sati</w:t>
      </w:r>
    </w:p>
    <w:p w:rsidRDefault="00230DD5" w:rsidP="00230DD5" w:rsidR="00230DD5">
      <w:pPr>
        <w:jc w:val="both"/>
      </w:pPr>
      <w:r>
        <w:t>Ako ne pristupite na ročište Vaša tražbina uzet će se prema stanju koje proizlazi iz spisa.</w:t>
      </w:r>
    </w:p>
    <w:p w:rsidRDefault="00230DD5" w:rsidP="00230DD5" w:rsidR="00230DD5">
      <w:pPr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230DD5" w:rsidP="00230DD5" w:rsidR="00230DD5">
      <w:r>
        <w:tab/>
        <w:t>U Bjelovaru, 9. studenog 2017.</w:t>
      </w:r>
    </w:p>
    <w:p w:rsidRDefault="00230DD5" w:rsidP="00230DD5" w:rsidR="00230DD5"/>
    <w:p w:rsidRDefault="00230DD5" w:rsidP="00230DD5" w:rsidR="00230DD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   </w:t>
      </w:r>
      <w:r>
        <w:t xml:space="preserve">   SUDAC</w:t>
      </w:r>
    </w:p>
    <w:p w:rsidRDefault="00230DD5" w:rsidP="00230DD5" w:rsidR="00230D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230DD5" w:rsidP="00230DD5" w:rsidR="00230DD5">
      <w:pPr>
        <w:spacing w:after="0"/>
      </w:pPr>
      <w:r>
        <w:t xml:space="preserve">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  <w:bookmarkStart w:name="_GoBack" w:id="0"/>
      <w:bookmarkEnd w:id="0"/>
    </w:p>
    <w:p w:rsidRDefault="00230DD5" w:rsidP="00230DD5" w:rsidR="00230DD5">
      <w:r>
        <w:t xml:space="preserve">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30DD5" w:rsidP="00230DD5" w:rsidR="00230DD5"/>
    <w:p w:rsidRDefault="00230DD5" w:rsidP="00230DD5" w:rsidR="00230DD5"/>
    <w:p w:rsidRDefault="00230DD5" w:rsidP="00230DD5" w:rsidR="00230DD5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DD5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0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St-344/2016-52</izvorni_sadrzaj>
    <derivirana_varijabla naziv="DomainObject.Oznaka_1">St-344/2016-52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St-344/2016-52</izvorni_sadrzaj>
    <derivirana_varijabla naziv="DomainObject.PoslovniBrojDokumenta_1">St-344/2016-52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99996-3DAF-4B5B-92B2-ADE02BA8A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774</properties:Characters>
  <properties:Lines>26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2017-11-09T11:17:00Z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St-344/2016-52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